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5c40" w14:paraId="9fe5c4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379CA">
        <w:t>3465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2379CA">
        <w:t>MALI GAJ d.o.o. Krapinska Toplice, Ljudevita Gaja 47, MBS: 080706202, OIB: 44110133835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2379CA">
        <w:t>e 51.400,77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7E94"/>
    <w:rsid w:val="002B52BB"/>
    <w:rsid w:val="002C4E3A"/>
    <w:rsid w:val="00325398"/>
    <w:rsid w:val="00330221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02F80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3465</izvorni_sadrzaj>
    <derivirana_varijabla naziv="DomainObject.Predmet.Broj_1">3465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St-3465/2015</izvorni_sadrzaj>
    <derivirana_varijabla naziv="DomainObject.Predmet.OznakaBroj_1">St-3465/2015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GAJ d.o.o. zastupanog po punomoćniku Štefanija Govedić</izvorni_sadrzaj>
    <derivirana_varijabla naziv="DomainObject.Predmet.ProtustrankaFormated_1">  MALI GAJ d.o.o. zastupanog po punomoćniku Štefanija Govedić</derivirana_varijabla>
  </DomainObject.Predmet.ProtustrankaFormated>
  <DomainObject.Predmet.ProtustrankaFormatedOIB>
    <izvorni_sadrzaj>  MALI GAJ d.o.o., OIB 44110133835 zastupanog po punomoćniku Štefanija Govedić</izvorni_sadrzaj>
    <derivirana_varijabla naziv="DomainObject.Predmet.ProtustrankaFormatedOIB_1">  MALI GAJ d.o.o., OIB 44110133835 zastupanog po punomoćniku Štefanija Govedić</derivirana_varijabla>
  </DomainObject.Predmet.ProtustrankaFormatedOIB>
  <DomainObject.Predmet.ProtustrankaFormatedWithAdress>
    <izvorni_sadrzaj> MALI GAJ d.o.o., Ljudevita Gaja 47, 49217 Krapinske Toplice zastupanog po punomoćniku Štefanija Govedić</izvorni_sadrzaj>
    <derivirana_varijabla naziv="DomainObject.Predmet.ProtustrankaFormatedWithAdress_1"> MALI GAJ d.o.o., Ljudevita Gaja 47, 49217 Krapinske Toplice zastupanog po punomoćniku Štefanija Govedić</derivirana_varijabla>
  </DomainObject.Predmet.ProtustrankaFormatedWithAdress>
  <DomainObject.Predmet.ProtustrankaFormatedWithAdressOIB>
    <izvorni_sadrzaj> MALI GAJ d.o.o., OIB 44110133835, Ljudevita Gaja 47, 49217 Krapinske Toplice zastupanog po punomoćniku Štefanija Govedić</izvorni_sadrzaj>
    <derivirana_varijabla naziv="DomainObject.Predmet.ProtustrankaFormatedWithAdressOIB_1"> MALI GAJ d.o.o., OIB 44110133835, Ljudevita Gaja 47, 49217 Krapinske Toplice zastupanog po punomoćniku Štefanija Govedić</derivirana_varijabla>
  </DomainObject.Predmet.ProtustrankaFormatedWithAdressOIB>
  <DomainObject.Predmet.ProtustrankaWithAdress>
    <izvorni_sadrzaj>MALI GAJ d.o.o. Ljudevita Gaja 47, 49217 Krapinske Toplice</izvorni_sadrzaj>
    <derivirana_varijabla naziv="DomainObject.Predmet.ProtustrankaWithAdress_1">MALI GAJ d.o.o. Ljudevita Gaja 47, 49217 Krapinske Toplice</derivirana_varijabla>
  </DomainObject.Predmet.ProtustrankaWithAdress>
  <DomainObject.Predmet.ProtustrankaWithAdressOIB>
    <izvorni_sadrzaj>MALI GAJ d.o.o., OIB 44110133835, Ljudevita Gaja 47, 49217 Krapinske Toplice</izvorni_sadrzaj>
    <derivirana_varijabla naziv="DomainObject.Predmet.ProtustrankaWithAdressOIB_1">MALI GAJ d.o.o., OIB 44110133835, Ljudevita Gaja 47, 49217 Krapinske Toplice</derivirana_varijabla>
  </DomainObject.Predmet.ProtustrankaWithAdressOIB>
  <DomainObject.Predmet.ProtustrankaNazivFormated>
    <izvorni_sadrzaj>MALI GAJ d.o.o.</izvorni_sadrzaj>
    <derivirana_varijabla naziv="DomainObject.Predmet.ProtustrankaNazivFormated_1">MALI GAJ d.o.o.</derivirana_varijabla>
  </DomainObject.Predmet.ProtustrankaNazivFormated>
  <DomainObject.Predmet.ProtustrankaNazivFormatedOIB>
    <izvorni_sadrzaj>MALI GAJ d.o.o., OIB 44110133835</izvorni_sadrzaj>
    <derivirana_varijabla naziv="DomainObject.Predmet.ProtustrankaNazivFormatedOIB_1">MALI GAJ d.o.o., OIB 44110133835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GAJ d.o.o. zastupanog po punomoćniku Štefanija Govedić</item>
    </izvorni_sadrzaj>
    <derivirana_varijabla naziv="DomainObject.Predmet.ProtuStrankaListFormated_1">
      <item>MALI GAJ d.o.o. zastupanog po punomoćniku Štefanija Govedić</item>
    </derivirana_varijabla>
  </DomainObject.Predmet.ProtuStrankaListFormated>
  <DomainObject.Predmet.ProtuStrankaListFormatedOIB>
    <izvorni_sadrzaj>
      <item>MALI GAJ d.o.o., OIB 44110133835 zastupanog po punomoćniku Štefanija Govedić</item>
    </izvorni_sadrzaj>
    <derivirana_varijabla naziv="DomainObject.Predmet.ProtuStrankaListFormatedOIB_1">
      <item>MALI GAJ d.o.o., OIB 44110133835 zastupanog po punomoćniku Štefanija Govedić</item>
    </derivirana_varijabla>
  </DomainObject.Predmet.ProtuStrankaListFormatedOIB>
  <DomainObject.Predmet.ProtuStrankaListFormatedWithAdress>
    <izvorni_sadrzaj>
      <item>MALI GAJ d.o.o., Ljudevita Gaja 47, 49217 Krapinske Toplice zastupanog po punomoćniku Štefanija Govedić</item>
    </izvorni_sadrzaj>
    <derivirana_varijabla naziv="DomainObject.Predmet.ProtuStrankaListFormatedWithAdress_1">
      <item>MALI GAJ d.o.o., Ljudevita Gaja 47, 49217 Krapinske Toplice zastupanog po punomoćniku Štefanija Govedić</item>
    </derivirana_varijabla>
  </DomainObject.Predmet.ProtuStrankaListFormatedWithAdress>
  <DomainObject.Predmet.ProtuStrankaListFormatedWithAdressOIB>
    <izvorni_sadrzaj>
      <item>MALI GAJ d.o.o., OIB 44110133835, Ljudevita Gaja 47, 49217 Krapinske Toplice zastupanog po punomoćniku Štefanija Govedić</item>
    </izvorni_sadrzaj>
    <derivirana_varijabla naziv="DomainObject.Predmet.ProtuStrankaListFormatedWithAdressOIB_1">
      <item>MALI GAJ d.o.o., OIB 44110133835, Ljudevita Gaja 47, 49217 Krapinske Toplice zastupanog po punomoćniku Štefanija Govedić</item>
    </derivirana_varijabla>
  </DomainObject.Predmet.ProtuStrankaListFormatedWithAdressOIB>
  <DomainObject.Predmet.ProtuStrankaListNazivFormated>
    <izvorni_sadrzaj>
      <item>MALI GAJ d.o.o.</item>
    </izvorni_sadrzaj>
    <derivirana_varijabla naziv="DomainObject.Predmet.ProtuStrankaListNazivFormated_1">
      <item>MALI GAJ d.o.o.</item>
    </derivirana_varijabla>
  </DomainObject.Predmet.ProtuStrankaListNazivFormated>
  <DomainObject.Predmet.ProtuStrankaListNazivFormatedOIB>
    <izvorni_sadrzaj>
      <item>MALI GAJ d.o.o., OIB 44110133835</item>
    </izvorni_sadrzaj>
    <derivirana_varijabla naziv="DomainObject.Predmet.ProtuStrankaListNazivFormatedOIB_1">
      <item>MALI GAJ d.o.o., OIB 44110133835</item>
    </derivirana_varijabla>
  </DomainObject.Predmet.ProtuStrankaListNazivFormatedOIB>
  <DomainObject.Predmet.OstaliListFormated>
    <izvorni_sadrzaj>
      <item>Štefanija Govedić punomoćnik sudionika u postupku MALI GAJ d.o.o.</item>
    </izvorni_sadrzaj>
    <derivirana_varijabla naziv="DomainObject.Predmet.OstaliListFormated_1">
      <item>Štefanija Govedić punomoćnik sudionika u postupku MALI GAJ d.o.o.</item>
    </derivirana_varijabla>
  </DomainObject.Predmet.OstaliListFormated>
  <DomainObject.Predmet.OstaliListFormatedOIB>
    <izvorni_sadrzaj>
      <item>Štefanija Govedić, OIB 03141884193 punomoćnik sudionika u postupku MALI GAJ d.o.o.</item>
    </izvorni_sadrzaj>
    <derivirana_varijabla naziv="DomainObject.Predmet.OstaliListFormatedOIB_1">
      <item>Štefanija Govedić, OIB 03141884193 punomoćnik sudionika u postupku MALI GAJ d.o.o.</item>
    </derivirana_varijabla>
  </DomainObject.Predmet.OstaliListFormatedOIB>
  <DomainObject.Predmet.OstaliListFormatedWithAdress>
    <izvorni_sadrzaj>
      <item>Štefanija Govedić, Zagrebačka 183, 42000 Varaždin punomoćnik sudionika u postupku MALI GAJ d.o.o.</item>
    </izvorni_sadrzaj>
    <derivirana_varijabla naziv="DomainObject.Predmet.OstaliListFormatedWithAdress_1">
      <item>Štefanija Govedić, Zagrebačka 183, 42000 Varaždin punomoćnik sudionika u postupku MALI GAJ d.o.o.</item>
    </derivirana_varijabla>
  </DomainObject.Predmet.OstaliListFormatedWithAdress>
  <DomainObject.Predmet.OstaliListFormatedWithAdressOIB>
    <izvorni_sadrzaj>
      <item>Štefanija Govedić, OIB 03141884193, Zagrebačka 183, 42000 Varaždin punomoćnik sudionika u postupku MALI GAJ d.o.o.</item>
    </izvorni_sadrzaj>
    <derivirana_varijabla naziv="DomainObject.Predmet.OstaliListFormatedWithAdressOIB_1">
      <item>Štefanija Govedić, OIB 03141884193, Zagrebačka 183, 42000 Varaždin punomoćnik sudionika u postupku MALI GAJ d.o.o.</item>
    </derivirana_varijabla>
  </DomainObject.Predmet.OstaliListFormatedWithAdressOIB>
  <DomainObject.Predmet.OstaliListNazivFormated>
    <izvorni_sadrzaj>
      <item>Štefanija Govedić</item>
    </izvorni_sadrzaj>
    <derivirana_varijabla naziv="DomainObject.Predmet.OstaliListNazivFormated_1">
      <item>Štefanija Govedić</item>
    </derivirana_varijabla>
  </DomainObject.Predmet.OstaliListNazivFormated>
  <DomainObject.Predmet.OstaliListNazivFormatedOIB>
    <izvorni_sadrzaj>
      <item>Štefanija Govedić, OIB 03141884193</item>
    </izvorni_sadrzaj>
    <derivirana_varijabla naziv="DomainObject.Predmet.OstaliListNazivFormatedOIB_1">
      <item>Štefanija Govedić, OIB 03141884193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GAJ d.o.o.</izvorni_sadrzaj>
    <derivirana_varijabla naziv="DomainObject.Predmet.ProtustrankaIDrugi_1">MALI GAJ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GAJ d.o.o., OIB 44110133835, Ljudevita Gaja 47, 49217 Krapinske Toplice</izvorni_sadrzaj>
    <derivirana_varijabla naziv="DomainObject.Predmet.ProtustrankaIDrugiAdressOIB_1">MALI GAJ d.o.o., OIB 44110133835, Ljudevita Gaja 47,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GAJ d.o.o.</item>
      <item>Štefanija Govedić</item>
    </izvorni_sadrzaj>
    <derivirana_varijabla naziv="DomainObject.Predmet.SudioniciListNaziv_1">
      <item>FINA Regionalni centar Zagreb</item>
      <item>MALI GAJ d.o.o.</item>
      <item>Štefanija Govedić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GAJ d.o.o., OIB 44110133835, Ljudevita Gaja 47,49217 Krapinske Toplice</item>
      <item>Štefanija Govedić, OIB 03141884193, Zagrebačka 183,42000 Varaždin</item>
    </izvorni_sadrzaj>
    <derivirana_varijabla naziv="DomainObject.Predmet.SudioniciListAdressOIB_1">
      <item>FINA Regionalni centar Zagreb, OIB 85821130368, Trg svibanjskih žrtava 1995. 1,10000 Zagreb</item>
      <item>MALI GAJ d.o.o., OIB 44110133835, Ljudevita Gaja 47,49217 Krapinske Toplice</item>
      <item>Štefanija Govedić, OIB 03141884193, Zagrebačka 183,42000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44110133835</item>
      <item>, OIB 03141884193</item>
    </izvorni_sadrzaj>
    <derivirana_varijabla naziv="DomainObject.Predmet.SudioniciListNazivOIB_1">
      <item>, OIB 85821130368</item>
      <item>, OIB 44110133835</item>
      <item>, OIB 03141884193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2016-01-12T12:14:00Z</dcterms:created>
  <dc:creator>ilukac</dc:creator>
  <cp:lastModifiedBy>Višnja Svečak</cp:lastModifiedBy>
  <cp:lastPrinted>2016-01-12T12:14:00Z</cp:lastPrinted>
  <dcterms:modified xmlns:xsi="http://www.w3.org/2001/XMLSchema-instance" xsi:type="dcterms:W3CDTF">2016-01-12T12:15:00Z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