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a2d9" w14:paraId="421a2d9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AC7ED6">
        <w:t>6564/2016</w:t>
      </w:r>
    </w:p>
    <w:p w:rsidRDefault="00B916EB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73D96" w:rsidP="00D677F7" w:rsidR="00D677F7">
      <w:pPr>
        <w:jc w:val="both"/>
      </w:pPr>
      <w:r w:rsidRPr="00BB034C">
        <w:t>Trgovački sud u Zagrebu, po sucu Maji Jurovicki, u stečajnom postupku u povodu prijedloga predlagatelja FINANCIJSKE AGENCIJE, Zagreb, Ulica grada Vukovara 70, OIB: 85821130368, za otvaranje stečajnog postupka nad dužnikom</w:t>
      </w:r>
      <w:r w:rsidRPr="00750D7A">
        <w:t xml:space="preserve"> FRANK ANALAB d.o.o. OIB: 84343840473, Zagreb, Tratinska 36</w:t>
      </w:r>
      <w:r w:rsidR="00891FE4">
        <w:t>, dana 1</w:t>
      </w:r>
      <w:r w:rsidR="006703FA">
        <w:t>5</w:t>
      </w:r>
      <w:r w:rsidR="00891FE4">
        <w:t>. veljače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73D96" w:rsidRPr="00750D7A">
        <w:t>FRANK ANALAB d.o.o. OIB: 84343840473, Zagreb, Tratinska 36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37343">
        <w:t>6</w:t>
      </w:r>
      <w:r w:rsidR="00D73D96">
        <w:t>564</w:t>
      </w:r>
      <w:r w:rsidR="00481EF0">
        <w:t xml:space="preserve"> 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D73D96" w:rsidRPr="00750D7A">
        <w:t>FRANK ANALAB d.o.o. OIB: 84343840473, Zagreb, Tratinska 36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D73D96">
        <w:t>03.11.2016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D73D96">
        <w:t>4.523.141,91</w:t>
      </w:r>
      <w:r w:rsidRPr="00EF73E0">
        <w:t xml:space="preserve"> kn, kao i da dužnik ima </w:t>
      </w:r>
      <w:r w:rsidR="00D73D96">
        <w:t>1</w:t>
      </w:r>
      <w:r w:rsidRPr="00EF73E0">
        <w:t xml:space="preserve"> zaposlen</w:t>
      </w:r>
      <w:r w:rsidR="00D73D96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BF0765" w:rsidR="00BF0765" w:rsidRPr="00BF0765">
      <w:pPr>
        <w:ind w:firstLine="720"/>
        <w:jc w:val="both"/>
      </w:pPr>
      <w:r>
        <w:t>Sud je rješenjem</w:t>
      </w:r>
      <w:r w:rsidR="00F81D7B">
        <w:t xml:space="preserve"> od </w:t>
      </w:r>
      <w:r w:rsidR="00C0016C">
        <w:t>2</w:t>
      </w:r>
      <w:r w:rsidR="00C47AA8">
        <w:t>8</w:t>
      </w:r>
      <w:r w:rsidR="00481EF0">
        <w:t>. prosinca</w:t>
      </w:r>
      <w:r w:rsidR="00F81D7B">
        <w:t xml:space="preserve"> 2017.</w:t>
      </w:r>
      <w:r w:rsidR="00901CFD">
        <w:t xml:space="preserve"> pokrenuo prethodni postupak nad dužnikom, a </w:t>
      </w:r>
      <w:r w:rsidR="00C0016C">
        <w:t>15</w:t>
      </w:r>
      <w:r w:rsidR="00481EF0">
        <w:t>. veljače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BF0765">
        <w:t>Zakonski zastupni</w:t>
      </w:r>
      <w:r w:rsidR="006703FA">
        <w:t>ci</w:t>
      </w:r>
      <w:r w:rsidR="00BF0765">
        <w:t xml:space="preserve"> dužnika </w:t>
      </w:r>
      <w:r w:rsidR="00BF0765" w:rsidRPr="004E4C07">
        <w:t>pristupi</w:t>
      </w:r>
      <w:r w:rsidR="006703FA">
        <w:t>li</w:t>
      </w:r>
      <w:r w:rsidR="00BF0765" w:rsidRPr="004E4C07">
        <w:t xml:space="preserve"> </w:t>
      </w:r>
      <w:r w:rsidR="006703FA">
        <w:t>su</w:t>
      </w:r>
      <w:r w:rsidR="00BF0765" w:rsidRPr="004E4C07">
        <w:t xml:space="preserve"> na navedeno ročište te ni</w:t>
      </w:r>
      <w:r w:rsidR="006703FA">
        <w:t>su</w:t>
      </w:r>
      <w:r w:rsidR="00BF0765" w:rsidRPr="004E4C07">
        <w:t xml:space="preserve"> ospori</w:t>
      </w:r>
      <w:r w:rsidR="006703FA">
        <w:t>li</w:t>
      </w:r>
      <w:r w:rsidR="00BF0765" w:rsidRPr="004E4C07">
        <w:t xml:space="preserve"> predlagateljeve tvrdnje o postojanju stečajnog razloga nesposobnosti za plaćanje.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D73D96">
        <w:t>28. prosinca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0016C">
        <w:t>15</w:t>
      </w:r>
      <w:r w:rsidR="008A0E53">
        <w:t xml:space="preserve">. veljače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3805DC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3805DC" w:rsidP="004F5146" w:rsidR="003805DC">
      <w:pPr>
        <w:jc w:val="right"/>
      </w:pPr>
      <w:r>
        <w:t>za točnost otpravka-ovlašteni službenik</w:t>
      </w:r>
    </w:p>
    <w:p w:rsidRDefault="003805DC" w:rsidP="004F5146" w:rsidR="003805DC">
      <w:pPr>
        <w:jc w:val="right"/>
      </w:pPr>
      <w:r>
        <w:t xml:space="preserve">Mirjana Gašparić </w:t>
      </w:r>
    </w:p>
    <w:p w:rsidRDefault="00065B42" w:rsidP="003805DC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3805DC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4A3D5E">
          <w:rPr>
            <w:sz w:val="24"/>
            <w:szCs w:val="24"/>
          </w:rPr>
          <w:t>6</w:t>
        </w:r>
        <w:r w:rsidR="00D73D96">
          <w:rPr>
            <w:sz w:val="24"/>
            <w:szCs w:val="24"/>
          </w:rPr>
          <w:t>564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B22E7"/>
    <w:rsid w:val="000B5661"/>
    <w:rsid w:val="000E335E"/>
    <w:rsid w:val="001013EE"/>
    <w:rsid w:val="00134F3A"/>
    <w:rsid w:val="001861A1"/>
    <w:rsid w:val="001A762F"/>
    <w:rsid w:val="001C0947"/>
    <w:rsid w:val="0021298E"/>
    <w:rsid w:val="00237343"/>
    <w:rsid w:val="00241561"/>
    <w:rsid w:val="00260C00"/>
    <w:rsid w:val="002817DE"/>
    <w:rsid w:val="002B5FE9"/>
    <w:rsid w:val="002C3072"/>
    <w:rsid w:val="002C5963"/>
    <w:rsid w:val="002D5087"/>
    <w:rsid w:val="002D60CE"/>
    <w:rsid w:val="003805DC"/>
    <w:rsid w:val="003F3702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F2E27"/>
    <w:rsid w:val="00501EBB"/>
    <w:rsid w:val="00515336"/>
    <w:rsid w:val="00535D8E"/>
    <w:rsid w:val="00547BD6"/>
    <w:rsid w:val="005543BD"/>
    <w:rsid w:val="0056000D"/>
    <w:rsid w:val="00572A65"/>
    <w:rsid w:val="00585B78"/>
    <w:rsid w:val="0059075B"/>
    <w:rsid w:val="00591F57"/>
    <w:rsid w:val="005E554C"/>
    <w:rsid w:val="00620A6A"/>
    <w:rsid w:val="00662884"/>
    <w:rsid w:val="006703FA"/>
    <w:rsid w:val="00671C0D"/>
    <w:rsid w:val="006903C7"/>
    <w:rsid w:val="00696ECA"/>
    <w:rsid w:val="006B5650"/>
    <w:rsid w:val="006C09A4"/>
    <w:rsid w:val="006C6712"/>
    <w:rsid w:val="00704DD0"/>
    <w:rsid w:val="007150E9"/>
    <w:rsid w:val="00754CF2"/>
    <w:rsid w:val="00793B5C"/>
    <w:rsid w:val="007A1F83"/>
    <w:rsid w:val="007B068E"/>
    <w:rsid w:val="007E6A6F"/>
    <w:rsid w:val="007F0539"/>
    <w:rsid w:val="0085308E"/>
    <w:rsid w:val="00881F74"/>
    <w:rsid w:val="00891FE4"/>
    <w:rsid w:val="008A0E53"/>
    <w:rsid w:val="008B669A"/>
    <w:rsid w:val="00901CFD"/>
    <w:rsid w:val="00941756"/>
    <w:rsid w:val="00947B84"/>
    <w:rsid w:val="00947BCF"/>
    <w:rsid w:val="009B1748"/>
    <w:rsid w:val="009B3D51"/>
    <w:rsid w:val="009E3B52"/>
    <w:rsid w:val="00A0793E"/>
    <w:rsid w:val="00A6064D"/>
    <w:rsid w:val="00A75EA1"/>
    <w:rsid w:val="00A75F17"/>
    <w:rsid w:val="00A851A3"/>
    <w:rsid w:val="00AC6845"/>
    <w:rsid w:val="00AC7ED6"/>
    <w:rsid w:val="00B62E90"/>
    <w:rsid w:val="00B9015B"/>
    <w:rsid w:val="00B916EB"/>
    <w:rsid w:val="00BB37F2"/>
    <w:rsid w:val="00BC67EF"/>
    <w:rsid w:val="00BE5577"/>
    <w:rsid w:val="00BF01D0"/>
    <w:rsid w:val="00BF0765"/>
    <w:rsid w:val="00BF0DDB"/>
    <w:rsid w:val="00BF58C4"/>
    <w:rsid w:val="00C0016C"/>
    <w:rsid w:val="00C23ADD"/>
    <w:rsid w:val="00C40A44"/>
    <w:rsid w:val="00C47AA8"/>
    <w:rsid w:val="00CA7DB8"/>
    <w:rsid w:val="00D24310"/>
    <w:rsid w:val="00D62793"/>
    <w:rsid w:val="00D66683"/>
    <w:rsid w:val="00D677F7"/>
    <w:rsid w:val="00D73D96"/>
    <w:rsid w:val="00D803A5"/>
    <w:rsid w:val="00DE0F86"/>
    <w:rsid w:val="00DF317B"/>
    <w:rsid w:val="00E04AA8"/>
    <w:rsid w:val="00E0682D"/>
    <w:rsid w:val="00E24B5E"/>
    <w:rsid w:val="00E27343"/>
    <w:rsid w:val="00E27B4B"/>
    <w:rsid w:val="00E43122"/>
    <w:rsid w:val="00E84110"/>
    <w:rsid w:val="00EF73E0"/>
    <w:rsid w:val="00F324F6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0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5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5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5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5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0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5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5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5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5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6564</izvorni_sadrzaj>
    <derivirana_varijabla naziv="DomainObject.Predmet.Broj_1">6564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St-6564/2016</izvorni_sadrzaj>
    <derivirana_varijabla naziv="DomainObject.Predmet.OznakaBroj_1">St-6564/2016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FRANK ANALAB d.o.o.</izvorni_sadrzaj>
    <derivirana_varijabla naziv="DomainObject.Predmet.ProtustrankaFormated_1">  FRANK ANALAB d.o.o.</derivirana_varijabla>
  </DomainObject.Predmet.ProtustrankaFormated>
  <DomainObject.Predmet.ProtustrankaFormatedOIB>
    <izvorni_sadrzaj>  FRANK ANALAB d.o.o., OIB 84343840473</izvorni_sadrzaj>
    <derivirana_varijabla naziv="DomainObject.Predmet.ProtustrankaFormatedOIB_1">  FRANK ANALAB d.o.o., OIB 84343840473</derivirana_varijabla>
  </DomainObject.Predmet.ProtustrankaFormatedOIB>
  <DomainObject.Predmet.ProtustrankaFormatedWithAdress>
    <izvorni_sadrzaj> FRANK ANALAB d.o.o., Tratinska 36, 10000 Zagreb</izvorni_sadrzaj>
    <derivirana_varijabla naziv="DomainObject.Predmet.ProtustrankaFormatedWithAdress_1"> FRANK ANALAB d.o.o., Tratinska 36, 10000 Zagreb</derivirana_varijabla>
  </DomainObject.Predmet.ProtustrankaFormatedWithAdress>
  <DomainObject.Predmet.ProtustrankaFormatedWithAdressOIB>
    <izvorni_sadrzaj> FRANK ANALAB d.o.o., OIB 84343840473, Tratinska 36, 10000 Zagreb</izvorni_sadrzaj>
    <derivirana_varijabla naziv="DomainObject.Predmet.ProtustrankaFormatedWithAdressOIB_1"> FRANK ANALAB d.o.o., OIB 84343840473, Tratinska 36, 10000 Zagreb</derivirana_varijabla>
  </DomainObject.Predmet.ProtustrankaFormatedWithAdressOIB>
  <DomainObject.Predmet.ProtustrankaWithAdress>
    <izvorni_sadrzaj>FRANK ANALAB d.o.o. Tratinska 36, 10000 Zagreb</izvorni_sadrzaj>
    <derivirana_varijabla naziv="DomainObject.Predmet.ProtustrankaWithAdress_1">FRANK ANALAB d.o.o. Tratinska 36, 10000 Zagreb</derivirana_varijabla>
  </DomainObject.Predmet.ProtustrankaWithAdress>
  <DomainObject.Predmet.ProtustrankaWithAdressOIB>
    <izvorni_sadrzaj>FRANK ANALAB d.o.o., OIB 84343840473, Tratinska 36, 10000 Zagreb</izvorni_sadrzaj>
    <derivirana_varijabla naziv="DomainObject.Predmet.ProtustrankaWithAdressOIB_1">FRANK ANALAB d.o.o., OIB 84343840473, Tratinska 36, 10000 Zagreb</derivirana_varijabla>
  </DomainObject.Predmet.ProtustrankaWithAdressOIB>
  <DomainObject.Predmet.ProtustrankaNazivFormated>
    <izvorni_sadrzaj>FRANK ANALAB d.o.o.</izvorni_sadrzaj>
    <derivirana_varijabla naziv="DomainObject.Predmet.ProtustrankaNazivFormated_1">FRANK ANALAB d.o.o.</derivirana_varijabla>
  </DomainObject.Predmet.ProtustrankaNazivFormated>
  <DomainObject.Predmet.ProtustrankaNazivFormatedOIB>
    <izvorni_sadrzaj>FRANK ANALAB d.o.o., OIB 84343840473</izvorni_sadrzaj>
    <derivirana_varijabla naziv="DomainObject.Predmet.ProtustrankaNazivFormatedOIB_1">FRANK ANALAB d.o.o., OIB 84343840473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Fedor-Borna Frank; Marinko Stipčević</izvorni_sadrzaj>
    <derivirana_varijabla naziv="DomainObject.Predmet.StrankaFormated_1">  FINA Regionalni centar Zagreb; Fedor-Borna Frank; Marinko Stipčević</derivirana_varijabla>
  </DomainObject.Predmet.StrankaFormated>
  <DomainObject.Predmet.StrankaFormatedOIB>
    <izvorni_sadrzaj>  FINA Regionalni centar Zagreb, OIB 85821130368; Fedor-Borna Frank, OIB 47343364644; Marinko Stipčević, OIB 06689715541</izvorni_sadrzaj>
    <derivirana_varijabla naziv="DomainObject.Predmet.StrankaFormatedOIB_1">  FINA Regionalni centar Zagreb, OIB 85821130368; Fedor-Borna Frank, OIB 47343364644; Marinko Stipčević, OIB 06689715541</derivirana_varijabla>
  </DomainObject.Predmet.StrankaFormatedOIB>
  <DomainObject.Predmet.StrankaFormatedWithAdress>
    <izvorni_sadrzaj> FINA Regionalni centar Zagreb, Trg svibanjskih žrtava 1995. 1, 10000 Zagreb; Fedor-Borna Frank, Kameniti Stol 20, 10000 Zagreb; Marinko Stipčević, Dugi Dol 42, 10000 Zagreb</izvorni_sadrzaj>
    <derivirana_varijabla naziv="DomainObject.Predmet.StrankaFormatedWithAdress_1"> FINA Regionalni centar Zagreb, Trg svibanjskih žrtava 1995. 1, 10000 Zagreb; Fedor-Borna Frank, Kameniti Stol 20, 10000 Zagreb; Marinko Stipčević, Dugi Dol 42, 10000 Zagreb</derivirana_varijabla>
  </DomainObject.Predmet.StrankaFormatedWithAdress>
  <DomainObject.Predmet.StrankaFormatedWithAdressOIB>
    <izvorni_sadrzaj> FINA Regionalni centar Zagreb, OIB 85821130368, Trg svibanjskih žrtava 1995. 1, 10000 Zagreb; Fedor-Borna Frank, OIB 47343364644, Kameniti Stol 20, 10000 Zagreb; Marinko Stipčević, OIB 06689715541, Dugi Dol 42, 10000 Zagreb</izvorni_sadrzaj>
    <derivirana_varijabla naziv="DomainObject.Predmet.StrankaFormatedWithAdressOIB_1"> FINA Regionalni centar Zagreb, OIB 85821130368, Trg svibanjskih žrtava 1995. 1, 10000 Zagreb; Fedor-Borna Frank, OIB 47343364644, Kameniti Stol 20, 10000 Zagreb; Marinko Stipčević, OIB 06689715541, Dugi Dol 42, 10000 Zagreb</derivirana_varijabla>
  </DomainObject.Predmet.StrankaFormatedWithAdressOIB>
  <DomainObject.Predmet.StrankaWithAdress>
    <izvorni_sadrzaj>FINA Regionalni centar Zagreb Trg svibanjskih žrtava 1995. 1,10000 Zagreb,Fedor-Borna Frank Kameniti Stol 20,10000 Zagreb,Marinko Stipčević Dugi Dol 42,10000 Zagreb</izvorni_sadrzaj>
    <derivirana_varijabla naziv="DomainObject.Predmet.StrankaWithAdress_1">FINA Regionalni centar Zagreb Trg svibanjskih žrtava 1995. 1,10000 Zagreb,Fedor-Borna Frank Kameniti Stol 20,10000 Zagreb,Marinko Stipčević Dugi Dol 42,10000 Zagreb</derivirana_varijabla>
  </DomainObject.Predmet.StrankaWithAdress>
  <DomainObject.Predmet.StrankaWithAdressOIB>
    <izvorni_sadrzaj>FINA Regionalni centar Zagreb, OIB 85821130368, Trg svibanjskih žrtava 1995. 1,10000 Zagreb,Fedor-Borna Frank, OIB 47343364644, Kameniti Stol 20,10000 Zagreb,Marinko Stipčević, OIB 06689715541, Dugi Dol 42,10000 Zagreb</izvorni_sadrzaj>
    <derivirana_varijabla naziv="DomainObject.Predmet.StrankaWithAdressOIB_1">FINA Regionalni centar Zagreb, OIB 85821130368, Trg svibanjskih žrtava 1995. 1,10000 Zagreb,Fedor-Borna Frank, OIB 47343364644, Kameniti Stol 20,10000 Zagreb,Marinko Stipčević, OIB 06689715541, Dugi Dol 42,10000 Zagreb</derivirana_varijabla>
  </DomainObject.Predmet.StrankaWithAdressOIB>
  <DomainObject.Predmet.StrankaNazivFormated>
    <izvorni_sadrzaj>FINA Regionalni centar Zagreb,Fedor-Borna Frank,Marinko Stipčević</izvorni_sadrzaj>
    <derivirana_varijabla naziv="DomainObject.Predmet.StrankaNazivFormated_1">FINA Regionalni centar Zagreb,Fedor-Borna Frank,Marinko Stipčević</derivirana_varijabla>
  </DomainObject.Predmet.StrankaNazivFormated>
  <DomainObject.Predmet.StrankaNazivFormatedOIB>
    <izvorni_sadrzaj>FINA Regionalni centar Zagreb, OIB 85821130368,Fedor-Borna Frank, OIB 47343364644,Marinko Stipčević, OIB 06689715541</izvorni_sadrzaj>
    <derivirana_varijabla naziv="DomainObject.Predmet.StrankaNazivFormatedOIB_1">FINA Regionalni centar Zagreb, OIB 85821130368,Fedor-Borna Frank, OIB 47343364644,Marinko Stipčević, OIB 06689715541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Fedor-Borna Frank</item>
      <item>Marinko Stipčević</item>
    </izvorni_sadrzaj>
    <derivirana_varijabla naziv="DomainObject.Predmet.StrankaListFormated_1">
      <item>FINA Regionalni centar Zagreb</item>
      <item>Fedor-Borna Frank</item>
      <item>Marinko Stipčević</item>
    </derivirana_varijabla>
  </DomainObject.Predmet.StrankaListFormated>
  <DomainObject.Predmet.StrankaListFormatedOIB>
    <izvorni_sadrzaj>
      <item>FINA Regionalni centar Zagreb, OIB 85821130368</item>
      <item>Fedor-Borna Frank, OIB 47343364644</item>
      <item>Marinko Stipčević, OIB 06689715541</item>
    </izvorni_sadrzaj>
    <derivirana_varijabla naziv="DomainObject.Predmet.StrankaListFormatedOIB_1">
      <item>FINA Regionalni centar Zagreb, OIB 85821130368</item>
      <item>Fedor-Borna Frank, OIB 47343364644</item>
      <item>Marinko Stipčević, OIB 06689715541</item>
    </derivirana_varijabla>
  </DomainObject.Predmet.StrankaListFormatedOIB>
  <DomainObject.Predmet.StrankaListFormatedWithAdress>
    <izvorni_sadrzaj>
      <item>FINA Regionalni centar Zagreb, Trg svibanjskih žrtava 1995. 1, 10000 Zagreb</item>
      <item>Fedor-Borna Frank, Kameniti Stol 20, 10000 Zagreb</item>
      <item>Marinko Stipčević, Dugi Dol 42, 10000 Zagreb</item>
    </izvorni_sadrzaj>
    <derivirana_varijabla naziv="DomainObject.Predmet.StrankaListFormatedWithAdress_1">
      <item>FINA Regionalni centar Zagreb, Trg svibanjskih žrtava 1995. 1, 10000 Zagreb</item>
      <item>Fedor-Borna Frank, Kameniti Stol 20, 10000 Zagreb</item>
      <item>Marinko Stipčević, Dugi Dol 42,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Fedor-Borna Frank, OIB 47343364644, Kameniti Stol 20, 10000 Zagreb</item>
      <item>Marinko Stipčević, OIB 06689715541, Dugi Dol 42, 10000 Zagreb</item>
    </izvorni_sadrzaj>
    <derivirana_varijabla naziv="DomainObject.Predmet.StrankaListFormatedWithAdressOIB_1">
      <item>FINA Regionalni centar Zagreb, OIB 85821130368, Trg svibanjskih žrtava 1995. 1, 10000 Zagreb</item>
      <item>Fedor-Borna Frank, OIB 47343364644, Kameniti Stol 20, 10000 Zagreb</item>
      <item>Marinko Stipčević, OIB 06689715541, Dugi Dol 42, 10000 Zagreb</item>
    </derivirana_varijabla>
  </DomainObject.Predmet.StrankaListFormatedWithAdressOIB>
  <DomainObject.Predmet.StrankaListNazivFormated>
    <izvorni_sadrzaj>
      <item>FINA Regionalni centar Zagreb</item>
      <item>Fedor-Borna Frank</item>
      <item>Marinko Stipčević</item>
    </izvorni_sadrzaj>
    <derivirana_varijabla naziv="DomainObject.Predmet.StrankaListNazivFormated_1">
      <item>FINA Regionalni centar Zagreb</item>
      <item>Fedor-Borna Frank</item>
      <item>Marinko Stipčević</item>
    </derivirana_varijabla>
  </DomainObject.Predmet.StrankaListNazivFormated>
  <DomainObject.Predmet.StrankaListNazivFormatedOIB>
    <izvorni_sadrzaj>
      <item>FINA Regionalni centar Zagreb, OIB 85821130368</item>
      <item>Fedor-Borna Frank, OIB 47343364644</item>
      <item>Marinko Stipčević, OIB 06689715541</item>
    </izvorni_sadrzaj>
    <derivirana_varijabla naziv="DomainObject.Predmet.StrankaListNazivFormatedOIB_1">
      <item>FINA Regionalni centar Zagreb, OIB 85821130368</item>
      <item>Fedor-Borna Frank, OIB 47343364644</item>
      <item>Marinko Stipčević, OIB 06689715541</item>
    </derivirana_varijabla>
  </DomainObject.Predmet.StrankaListNazivFormatedOIB>
  <DomainObject.Predmet.ProtuStrankaListFormated>
    <izvorni_sadrzaj>
      <item>FRANK ANALAB d.o.o.</item>
    </izvorni_sadrzaj>
    <derivirana_varijabla naziv="DomainObject.Predmet.ProtuStrankaListFormated_1">
      <item>FRANK ANALAB d.o.o.</item>
    </derivirana_varijabla>
  </DomainObject.Predmet.ProtuStrankaListFormated>
  <DomainObject.Predmet.ProtuStrankaListFormatedOIB>
    <izvorni_sadrzaj>
      <item>FRANK ANALAB d.o.o., OIB 84343840473</item>
    </izvorni_sadrzaj>
    <derivirana_varijabla naziv="DomainObject.Predmet.ProtuStrankaListFormatedOIB_1">
      <item>FRANK ANALAB d.o.o., OIB 84343840473</item>
    </derivirana_varijabla>
  </DomainObject.Predmet.ProtuStrankaListFormatedOIB>
  <DomainObject.Predmet.ProtuStrankaListFormatedWithAdress>
    <izvorni_sadrzaj>
      <item>FRANK ANALAB d.o.o., Tratinska 36, 10000 Zagreb</item>
    </izvorni_sadrzaj>
    <derivirana_varijabla naziv="DomainObject.Predmet.ProtuStrankaListFormatedWithAdress_1">
      <item>FRANK ANALAB d.o.o., Tratinska 36, 10000 Zagreb</item>
    </derivirana_varijabla>
  </DomainObject.Predmet.ProtuStrankaListFormatedWithAdress>
  <DomainObject.Predmet.ProtuStrankaListFormatedWithAdressOIB>
    <izvorni_sadrzaj>
      <item>FRANK ANALAB d.o.o., OIB 84343840473, Tratinska 36, 10000 Zagreb</item>
    </izvorni_sadrzaj>
    <derivirana_varijabla naziv="DomainObject.Predmet.ProtuStrankaListFormatedWithAdressOIB_1">
      <item>FRANK ANALAB d.o.o., OIB 84343840473, Tratinska 36, 10000 Zagreb</item>
    </derivirana_varijabla>
  </DomainObject.Predmet.ProtuStrankaListFormatedWithAdressOIB>
  <DomainObject.Predmet.ProtuStrankaListNazivFormated>
    <izvorni_sadrzaj>
      <item>FRANK ANALAB d.o.o.</item>
    </izvorni_sadrzaj>
    <derivirana_varijabla naziv="DomainObject.Predmet.ProtuStrankaListNazivFormated_1">
      <item>FRANK ANALAB d.o.o.</item>
    </derivirana_varijabla>
  </DomainObject.Predmet.ProtuStrankaListNazivFormated>
  <DomainObject.Predmet.ProtuStrankaListNazivFormatedOIB>
    <izvorni_sadrzaj>
      <item>FRANK ANALAB d.o.o., OIB 84343840473</item>
    </izvorni_sadrzaj>
    <derivirana_varijabla naziv="DomainObject.Predmet.ProtuStrankaListNazivFormatedOIB_1">
      <item>FRANK ANALAB d.o.o., OIB 84343840473</item>
    </derivirana_varijabla>
  </DomainObject.Predmet.ProtuStrankaListNazivFormatedOIB>
  <DomainObject.Predmet.OstaliListFormated>
    <izvorni_sadrzaj>
      <item>Fedor-Borna Frank</item>
      <item>Marinko Stipčević</item>
      <item>ERSTE&amp;STEIERMÄRKISCHE BANKA dioničko društvo</item>
      <item>Marijana Vlajić</item>
    </izvorni_sadrzaj>
    <derivirana_varijabla naziv="DomainObject.Predmet.OstaliListFormated_1">
      <item>Fedor-Borna Frank</item>
      <item>Marinko Stipčević</item>
      <item>ERSTE&amp;STEIERMÄRKISCHE BANKA dioničko društvo</item>
      <item>Marijana Vlajić</item>
    </derivirana_varijabla>
  </DomainObject.Predmet.OstaliListFormated>
  <DomainObject.Predmet.OstaliListFormatedOIB>
    <izvorni_sadrzaj>
      <item>Fedor-Borna Frank, OIB 47343364644</item>
      <item>Marinko Stipčević, OIB 06689715541</item>
      <item>ERSTE&amp;STEIERMÄRKISCHE BANKA dioničko društvo, OIB 23057039320</item>
      <item>Marijana Vlajić</item>
    </izvorni_sadrzaj>
    <derivirana_varijabla naziv="DomainObject.Predmet.OstaliListFormatedOIB_1">
      <item>Fedor-Borna Frank, OIB 47343364644</item>
      <item>Marinko Stipčević, OIB 06689715541</item>
      <item>ERSTE&amp;STEIERMÄRKISCHE BANKA dioničko društvo, OIB 23057039320</item>
      <item>Marijana Vlajić</item>
    </derivirana_varijabla>
  </DomainObject.Predmet.OstaliListFormatedOIB>
  <DomainObject.Predmet.OstaliListFormatedWithAdress>
    <izvorni_sadrzaj>
      <item>Fedor-Borna Frank, Kameniti Stol 20, 10000 Zagreb</item>
      <item>Marinko Stipčević, Dugi Dol 42, 10000 Zagreb</item>
      <item>ERSTE&amp;STEIERMÄRKISCHE BANKA dioničko društvo, Jadranski Trg 3a, 51000 Rijeka</item>
      <item>Marijana Vlajić, Božidara Adžije 17A, 10000 Zagreb</item>
    </izvorni_sadrzaj>
    <derivirana_varijabla naziv="DomainObject.Predmet.OstaliListFormatedWithAdress_1">
      <item>Fedor-Borna Frank, Kameniti Stol 20, 10000 Zagreb</item>
      <item>Marinko Stipčević, Dugi Dol 42, 10000 Zagreb</item>
      <item>ERSTE&amp;STEIERMÄRKISCHE BANKA dioničko društvo, Jadranski Trg 3a, 51000 Rijeka</item>
      <item>Marijana Vlajić, Božidara Adžije 17A, 10000 Zagreb</item>
    </derivirana_varijabla>
  </DomainObject.Predmet.OstaliListFormatedWithAdress>
  <DomainObject.Predmet.OstaliListFormatedWithAdressOIB>
    <izvorni_sadrzaj>
      <item>Fedor-Borna Frank, OIB 47343364644, Kameniti Stol 20, 10000 Zagreb</item>
      <item>Marinko Stipčević, OIB 06689715541, Dugi Dol 42, 10000 Zagreb</item>
      <item>ERSTE&amp;STEIERMÄRKISCHE BANKA dioničko društvo, OIB 23057039320, Jadranski Trg 3a, 51000 Rijeka</item>
      <item>Marijana Vlajić, Božidara Adžije 17A, 10000 Zagreb</item>
    </izvorni_sadrzaj>
    <derivirana_varijabla naziv="DomainObject.Predmet.OstaliListFormatedWithAdressOIB_1">
      <item>Fedor-Borna Frank, OIB 47343364644, Kameniti Stol 20, 10000 Zagreb</item>
      <item>Marinko Stipčević, OIB 06689715541, Dugi Dol 42, 10000 Zagreb</item>
      <item>ERSTE&amp;STEIERMÄRKISCHE BANKA dioničko društvo, OIB 23057039320, Jadranski Trg 3a, 51000 Rijeka</item>
      <item>Marijana Vlajić, Božidara Adžije 17A, 10000 Zagreb</item>
    </derivirana_varijabla>
  </DomainObject.Predmet.OstaliListFormatedWithAdressOIB>
  <DomainObject.Predmet.OstaliListNazivFormated>
    <izvorni_sadrzaj>
      <item>Fedor-Borna Frank</item>
      <item>Marinko Stipčević</item>
      <item>ERSTE&amp;STEIERMÄRKISCHE BANKA dioničko društvo</item>
      <item>Marijana Vlajić</item>
    </izvorni_sadrzaj>
    <derivirana_varijabla naziv="DomainObject.Predmet.OstaliListNazivFormated_1">
      <item>Fedor-Borna Frank</item>
      <item>Marinko Stipčević</item>
      <item>ERSTE&amp;STEIERMÄRKISCHE BANKA dioničko društvo</item>
      <item>Marijana Vlajić</item>
    </derivirana_varijabla>
  </DomainObject.Predmet.OstaliListNazivFormated>
  <DomainObject.Predmet.OstaliListNazivFormatedOIB>
    <izvorni_sadrzaj>
      <item>Fedor-Borna Frank, OIB 47343364644</item>
      <item>Marinko Stipčević, OIB 06689715541</item>
      <item>ERSTE&amp;STEIERMÄRKISCHE BANKA dioničko društvo, OIB 23057039320</item>
      <item>Marijana Vlajić</item>
    </izvorni_sadrzaj>
    <derivirana_varijabla naziv="DomainObject.Predmet.OstaliListNazivFormatedOIB_1">
      <item>Fedor-Borna Frank, OIB 47343364644</item>
      <item>Marinko Stipčević, OIB 06689715541</item>
      <item>ERSTE&amp;STEIERMÄRKISCHE BANKA dioničko društvo, OIB 23057039320</item>
      <item>Marijana Vlajić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FRANK ANALAB d.o.o.</izvorni_sadrzaj>
    <derivirana_varijabla naziv="DomainObject.Predmet.ProtustrankaIDrugi_1">FRANK ANALAB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FRANK ANALAB d.o.o., OIB 84343840473, Tratinska 36, 10000 Zagreb</izvorni_sadrzaj>
    <derivirana_varijabla naziv="DomainObject.Predmet.ProtustrankaIDrugiAdressOIB_1">FRANK ANALAB d.o.o., OIB 84343840473, Tratinska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FRANK ANALAB d.o.o.</item>
      <item>FINA Regionalni centar Zagreb</item>
      <item>Fedor-Borna Frank</item>
      <item>Marinko Stipčević</item>
      <item>ERSTE&amp;STEIERMÄRKISCHE BANKA dioničko društvo</item>
      <item>Fedor-Borna Frank</item>
      <item>Marinko Stipčević</item>
      <item>Marijana Vlajić</item>
    </izvorni_sadrzaj>
    <derivirana_varijabla naziv="DomainObject.Predmet.SudioniciListNaziv_1">
      <item>FRANK ANALAB d.o.o.</item>
      <item>FINA Regionalni centar Zagreb</item>
      <item>Fedor-Borna Frank</item>
      <item>Marinko Stipčević</item>
      <item>ERSTE&amp;STEIERMÄRKISCHE BANKA dioničko društvo</item>
      <item>Fedor-Borna Frank</item>
      <item>Marinko Stipčević</item>
      <item>Marijana Vlajić</item>
    </derivirana_varijabla>
  </DomainObject.Predmet.SudioniciListNaziv>
  <DomainObject.Predmet.SudioniciListAdressOIB>
    <izvorni_sadrzaj>
      <item>FRANK ANALAB d.o.o., OIB 84343840473, Tratinska 36,10000 Zagreb</item>
      <item>FINA Regionalni centar Zagreb, OIB 85821130368, Trg svibanjskih žrtava 1995. 1,10000 Zagreb</item>
      <item>Fedor-Borna Frank, OIB 47343364644, Kameniti Stol 20,10000 Zagreb</item>
      <item>Marinko Stipčević, OIB 06689715541, Dugi Dol 42,10000 Zagreb</item>
      <item>ERSTE&amp;STEIERMÄRKISCHE BANKA dioničko društvo, OIB 23057039320, Jadranski Trg 3a,51000 Rijeka</item>
      <item>Fedor-Borna Frank, OIB 47343364644, Kameniti Stol 20,10000 Zagreb</item>
      <item>Marinko Stipčević, OIB 06689715541, Dugi Dol 42,10000 Zagreb</item>
      <item>Marijana Vlajić, Božidara Adžije 17A,10000 Zagreb</item>
    </izvorni_sadrzaj>
    <derivirana_varijabla naziv="DomainObject.Predmet.SudioniciListAdressOIB_1">
      <item>FRANK ANALAB d.o.o., OIB 84343840473, Tratinska 36,10000 Zagreb</item>
      <item>FINA Regionalni centar Zagreb, OIB 85821130368, Trg svibanjskih žrtava 1995. 1,10000 Zagreb</item>
      <item>Fedor-Borna Frank, OIB 47343364644, Kameniti Stol 20,10000 Zagreb</item>
      <item>Marinko Stipčević, OIB 06689715541, Dugi Dol 42,10000 Zagreb</item>
      <item>ERSTE&amp;STEIERMÄRKISCHE BANKA dioničko društvo, OIB 23057039320, Jadranski Trg 3a,51000 Rijeka</item>
      <item>Fedor-Borna Frank, OIB 47343364644, Kameniti Stol 20,10000 Zagreb</item>
      <item>Marinko Stipčević, OIB 06689715541, Dugi Dol 42,10000 Zagreb</item>
      <item>Marijana Vlajić, Božidara Adžije 17A,10000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84343840473</item>
      <item>, OIB 85821130368</item>
      <item>, OIB 47343364644</item>
      <item>, OIB 06689715541</item>
      <item>, OIB 23057039320</item>
      <item>, OIB 47343364644</item>
      <item>, OIB 06689715541</item>
      <item>, OIB null</item>
    </izvorni_sadrzaj>
    <derivirana_varijabla naziv="DomainObject.Predmet.SudioniciListNazivOIB_1">
      <item>, OIB 84343840473</item>
      <item>, OIB 85821130368</item>
      <item>, OIB 47343364644</item>
      <item>, OIB 06689715541</item>
      <item>, OIB 23057039320</item>
      <item>, OIB 47343364644</item>
      <item>, OIB 06689715541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543B71-B144-4B02-8CC0-57A39024B1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718</properties:Words>
  <properties:Characters>3968</properties:Characters>
  <properties:Lines>84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2018-02-13T10:09:00Z</dcterms:created>
  <dc:creator>gzubak</dc:creator>
  <cp:lastModifiedBy>Mirjana Gašparić</cp:lastModifiedBy>
  <cp:lastPrinted>2018-02-16T08:21:00Z</cp:lastPrinted>
  <dcterms:modified xmlns:xsi="http://www.w3.org/2001/XMLSchema-instance" xsi:type="dcterms:W3CDTF">2018-02-16T08:28:00Z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