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478c" w14:paraId="15b478c" w:rsidRDefault="00704247" w:rsidP="00704247" w:rsidR="00704247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704247" w:rsidP="00704247" w:rsidR="00704247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2 St-909</w:t>
      </w:r>
      <w:r w:rsidRPr="002A0273">
        <w:t>/</w:t>
      </w:r>
      <w:r w:rsidRPr="00722F29">
        <w:t>201</w:t>
      </w:r>
      <w:r w:rsidRPr="00F619C4">
        <w:t>6-59</w:t>
      </w:r>
    </w:p>
    <w:p w:rsidRDefault="00704247" w:rsidP="00704247" w:rsidR="00704247" w:rsidRPr="001568BE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704247" w:rsidP="00704247" w:rsidR="00704247" w:rsidRPr="001568BE">
      <w:r w:rsidRPr="001568BE">
        <w:t xml:space="preserve">     52000 PAZIN, Dršćevka 1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  <w:t xml:space="preserve">       </w:t>
      </w:r>
    </w:p>
    <w:p w:rsidRDefault="00704247" w:rsidP="00704247" w:rsidR="00704247">
      <w:r>
        <w:tab/>
      </w:r>
      <w:r>
        <w:tab/>
      </w:r>
      <w:r>
        <w:tab/>
      </w:r>
    </w:p>
    <w:p w:rsidRDefault="00704247" w:rsidP="00704247" w:rsidR="00704247"/>
    <w:p w:rsidRDefault="00704247" w:rsidP="00704247" w:rsidR="00704247">
      <w:r>
        <w:tab/>
      </w:r>
      <w:r>
        <w:tab/>
      </w:r>
      <w:r w:rsidRPr="007D0794">
        <w:tab/>
      </w:r>
    </w:p>
    <w:p w:rsidRDefault="00704247" w:rsidP="00704247" w:rsidR="00704247">
      <w:pPr>
        <w:ind w:firstLine="708"/>
        <w:jc w:val="both"/>
      </w:pPr>
    </w:p>
    <w:p w:rsidRDefault="00704247" w:rsidP="00704247" w:rsidR="00704247" w:rsidRPr="007D0794">
      <w:pPr>
        <w:ind w:firstLine="708"/>
        <w:jc w:val="both"/>
      </w:pPr>
    </w:p>
    <w:p w:rsidRDefault="00704247" w:rsidP="00704247" w:rsidR="00704247" w:rsidRPr="001568BE">
      <w:pPr>
        <w:jc w:val="both"/>
      </w:pPr>
      <w:r w:rsidRPr="001568BE">
        <w:tab/>
        <w:t>Trgovački sud u Pazinu, po stečajnom sucu Adrijani Labinjan Skok, u stečajnom postupku nad stečajnim dužni</w:t>
      </w:r>
      <w:r w:rsidRPr="00704247">
        <w:t>kom J. V. D. d. o. o. u stečaju, Umag, Petrovija, Uljarska 10, OIB 01431851919, MBS 040062</w:t>
      </w:r>
      <w:r w:rsidRPr="00F619C4">
        <w:t>155, 11. rujna 2018.</w:t>
      </w:r>
      <w:r w:rsidRPr="001568BE">
        <w:t xml:space="preserve"> donio je sljedeći</w:t>
      </w:r>
    </w:p>
    <w:p w:rsidRDefault="00704247" w:rsidP="00704247" w:rsidR="00704247">
      <w:pPr>
        <w:jc w:val="both"/>
      </w:pPr>
    </w:p>
    <w:p w:rsidRDefault="00704247" w:rsidP="00704247" w:rsidR="00704247" w:rsidRPr="00380B65">
      <w:pPr>
        <w:jc w:val="both"/>
      </w:pPr>
    </w:p>
    <w:p w:rsidRDefault="00704247" w:rsidP="00704247" w:rsidR="00704247" w:rsidRPr="00A078CC">
      <w:pPr>
        <w:jc w:val="both"/>
      </w:pPr>
    </w:p>
    <w:p w:rsidRDefault="00704247" w:rsidP="00704247" w:rsidR="00704247" w:rsidRPr="00A078CC">
      <w:pPr>
        <w:jc w:val="center"/>
      </w:pPr>
      <w:r>
        <w:t>Z A K LJ U Č A K</w:t>
      </w:r>
    </w:p>
    <w:p w:rsidRDefault="00704247" w:rsidP="00704247" w:rsidR="00704247"/>
    <w:p w:rsidRDefault="00704247" w:rsidP="00704247" w:rsidR="00704247" w:rsidRPr="007D0794"/>
    <w:p w:rsidRDefault="00704247" w:rsidP="00704247" w:rsidR="00704247" w:rsidRPr="00F619C4"/>
    <w:p w:rsidRDefault="00704247" w:rsidP="00704247" w:rsidR="00704247" w:rsidRPr="00F619C4">
      <w:pPr>
        <w:jc w:val="both"/>
      </w:pPr>
      <w:r w:rsidRPr="00F619C4">
        <w:tab/>
        <w:t>Nalaže se FINA-i da sa računa broj HR3323900011300028779 izvrši povrat jamčevine Lidiji Matijević iz Umaga, Trgovačka 5, OIB: 57551590381, na račun HR8024840083200748746, identifikator nadmetanja 9331 (identifikator predmeta prodaje 3142), u iznosu od 96.252,00 kn.</w:t>
      </w:r>
    </w:p>
    <w:p w:rsidRDefault="00704247" w:rsidP="00704247" w:rsidR="00704247" w:rsidRPr="00F619C4">
      <w:pPr>
        <w:jc w:val="both"/>
      </w:pPr>
    </w:p>
    <w:p w:rsidRDefault="00704247" w:rsidP="00704247" w:rsidR="00704247" w:rsidRPr="007D0794"/>
    <w:p w:rsidRDefault="00704247" w:rsidP="00704247" w:rsidR="00704247" w:rsidRPr="007D0794">
      <w:pPr>
        <w:jc w:val="both"/>
      </w:pPr>
    </w:p>
    <w:p w:rsidRDefault="00704247" w:rsidP="00704247" w:rsidR="00704247" w:rsidRPr="007D0794">
      <w:pPr>
        <w:jc w:val="center"/>
      </w:pPr>
      <w:r>
        <w:t>U Pazi</w:t>
      </w:r>
      <w:r w:rsidRPr="00F619C4">
        <w:t>nu 11. rujna 20</w:t>
      </w:r>
      <w:r>
        <w:t>18</w:t>
      </w:r>
      <w:r w:rsidRPr="001568BE">
        <w:t>.</w:t>
      </w:r>
    </w:p>
    <w:p w:rsidRDefault="00704247" w:rsidP="00704247" w:rsidR="00704247"/>
    <w:p w:rsidRDefault="00704247" w:rsidP="00704247" w:rsidR="00704247"/>
    <w:p w:rsidRDefault="00704247" w:rsidP="00704247" w:rsidR="00704247" w:rsidRPr="007D0794"/>
    <w:p w:rsidRDefault="00704247" w:rsidP="00704247" w:rsidR="00704247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Stečajna sutkinja</w:t>
      </w:r>
    </w:p>
    <w:p w:rsidRDefault="00704247" w:rsidP="00704247" w:rsidR="00704247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 w:rsidRPr="007D0794">
        <w:t>Adrijana Labinjan Skok, v.r.</w:t>
      </w:r>
    </w:p>
    <w:p w:rsidRDefault="00704247" w:rsidP="00704247" w:rsidR="00704247"/>
    <w:p w:rsidRDefault="00704247" w:rsidP="00704247" w:rsidR="00704247"/>
    <w:p w:rsidRDefault="00704247" w:rsidP="00704247" w:rsidR="00704247"/>
    <w:p w:rsidRDefault="00704247" w:rsidP="00704247" w:rsidR="00704247" w:rsidRPr="007D0794"/>
    <w:p w:rsidRDefault="00704247" w:rsidP="00704247" w:rsidR="00704247" w:rsidRPr="00CB66E1">
      <w:pPr>
        <w:rPr>
          <w:b/>
        </w:rPr>
      </w:pPr>
      <w:r w:rsidRPr="00CB66E1">
        <w:t>UPUTA O PRAVNOM LIJEKU:</w:t>
      </w:r>
    </w:p>
    <w:p w:rsidRDefault="00704247" w:rsidP="00704247" w:rsidR="00704247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704247" w:rsidP="00704247" w:rsidR="00704247">
      <w:pPr>
        <w:jc w:val="both"/>
        <w:rPr>
          <w:b/>
        </w:rPr>
      </w:pPr>
    </w:p>
    <w:p w:rsidRDefault="00704247" w:rsidP="00704247" w:rsidR="00704247">
      <w:r>
        <w:t>DNA:</w:t>
      </w:r>
    </w:p>
    <w:p w:rsidRDefault="00704247" w:rsidP="00704247" w:rsidR="00704247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704247" w:rsidP="00704247" w:rsidR="00704247">
      <w:r>
        <w:t>- e-Oglasna ploča sudova (8 dana)</w:t>
      </w:r>
    </w:p>
    <w:p w:rsidRDefault="00704247" w:rsidP="00704247" w:rsidR="00704247"/>
    <w:p w:rsidRDefault="00704247" w:rsidP="00704247" w:rsidR="00704247"/>
    <w:p w:rsidRDefault="00704247" w:rsidP="00704247" w:rsidR="00704247"/>
    <w:p w:rsidRDefault="00704247" w:rsidP="00704247" w:rsidR="00704247"/>
    <w:p w:rsidRDefault="00BD5FAA" w:rsidR="00500701"/>
    <w:sectPr w:rsidSect="00D11BA1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C4" w:rsidR="004130CF">
      <w:r>
        <w:separator/>
      </w:r>
    </w:p>
  </w:endnote>
  <w:endnote w:id="0" w:type="continuationSeparator">
    <w:p w:rsidRDefault="00F619C4" w:rsidR="00413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C4" w:rsidR="004130CF">
      <w:r>
        <w:separator/>
      </w:r>
    </w:p>
  </w:footnote>
  <w:footnote w:id="0" w:type="continuationSeparator">
    <w:p w:rsidRDefault="00F619C4" w:rsidR="00413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2A3E8A" w:rsidR="003E5AE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04247">
          <w:rPr>
            <w:noProof/>
          </w:rPr>
          <w:t>2</w:t>
        </w:r>
        <w:r>
          <w:fldChar w:fldCharType="end"/>
        </w:r>
        <w:r>
          <w:tab/>
          <w:t>Posl.br.: 2 St-53/15-69</w:t>
        </w:r>
      </w:p>
    </w:sdtContent>
  </w:sdt>
  <w:p w:rsidRDefault="00BD5FAA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247"/>
    <w:rsid w:val="002A3E8A"/>
    <w:rsid w:val="004130CF"/>
    <w:rsid w:val="00554328"/>
    <w:rsid w:val="00704247"/>
    <w:rsid w:val="00985388"/>
    <w:rsid w:val="00BD5FAA"/>
    <w:rsid w:val="00F6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42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42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42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4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424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FA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FA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FA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FA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42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42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42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4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424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FA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FA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FA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FA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spis, registrator
u ref 2</izvorni_sadrzaj>
    <derivirana_varijabla naziv="DomainObject.Predmet.PrimjedbaSuca_1">od 4.6.2018. u pisarnicu se 
šalje samo spis, registrator
u ref 2</derivirana_varijabla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733</properties:Characters>
  <properties:Lines>46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2018-09-10T12:37:00Z</dcterms:created>
  <dc:creator>Jasmina Matika</dc:creator>
  <cp:lastModifiedBy>Jasmina Matika</cp:lastModifiedBy>
  <dcterms:modified xmlns:xsi="http://www.w3.org/2001/XMLSchema-instance" xsi:type="dcterms:W3CDTF">2018-09-11T07:27:00Z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(St-909-16 - ZAKLJUČAK - VRAĆANJE JAMČEVINE - Lidija Matijević.docx)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