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9e9ff" w14:paraId="4a9e9ff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8E0595">
        <w:rPr>
          <w:rFonts w:cs="Times New Roman" w:eastAsia="Questrial" w:hAnsi="Times New Roman" w:ascii="Times New Roman"/>
          <w:sz w:val="24"/>
          <w:szCs w:val="24"/>
        </w:rPr>
        <w:t>566</w:t>
      </w:r>
      <w:r w:rsidR="00641B30">
        <w:rPr>
          <w:rFonts w:cs="Times New Roman" w:eastAsia="Questrial" w:hAnsi="Times New Roman" w:ascii="Times New Roman"/>
          <w:sz w:val="24"/>
          <w:szCs w:val="24"/>
        </w:rPr>
        <w:t>/15-</w:t>
      </w:r>
      <w:r w:rsidR="00030AF8">
        <w:rPr>
          <w:rFonts w:cs="Times New Roman" w:eastAsia="Questrial" w:hAnsi="Times New Roman" w:ascii="Times New Roman"/>
          <w:sz w:val="24"/>
          <w:szCs w:val="24"/>
        </w:rPr>
        <w:t>61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1B662C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>ZAKLJUČAK</w:t>
      </w:r>
    </w:p>
    <w:p w:rsidRDefault="009312D3" w:rsidP="009312D3" w:rsidR="009312D3" w:rsidRPr="001B662C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8E0595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881121">
        <w:rPr>
          <w:rFonts w:hAnsi="Times New Roman" w:ascii="Times New Roman"/>
          <w:sz w:val="24"/>
          <w:szCs w:val="24"/>
        </w:rPr>
        <w:t xml:space="preserve">          </w:t>
      </w:r>
      <w:r w:rsidR="00803FF3" w:rsidRPr="008E0595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8E0595" w:rsidRPr="008E0595">
        <w:rPr>
          <w:rFonts w:hAnsi="Times New Roman" w:ascii="Times New Roman"/>
          <w:b/>
          <w:bCs/>
          <w:sz w:val="24"/>
          <w:szCs w:val="24"/>
        </w:rPr>
        <w:t xml:space="preserve">ZOBNICA d.o.o. </w:t>
      </w:r>
      <w:r w:rsidR="00334051">
        <w:rPr>
          <w:rFonts w:hAnsi="Times New Roman" w:ascii="Times New Roman"/>
          <w:b/>
          <w:bCs/>
          <w:sz w:val="24"/>
          <w:szCs w:val="24"/>
        </w:rPr>
        <w:t>„u stečaju“</w:t>
      </w:r>
      <w:r w:rsidR="00A16C63">
        <w:rPr>
          <w:rFonts w:hAnsi="Times New Roman" w:ascii="Times New Roman"/>
          <w:b/>
          <w:bCs/>
          <w:sz w:val="24"/>
          <w:szCs w:val="24"/>
        </w:rPr>
        <w:t xml:space="preserve"> </w:t>
      </w:r>
      <w:r w:rsidR="008E0595" w:rsidRPr="008E0595">
        <w:rPr>
          <w:rFonts w:hAnsi="Times New Roman" w:ascii="Times New Roman"/>
          <w:b/>
          <w:bCs/>
          <w:sz w:val="24"/>
          <w:szCs w:val="24"/>
        </w:rPr>
        <w:t>Vinkovci, Marinci, Hrvatskog vojnika 29, OIB: 67046554146, MBS: 030014174</w:t>
      </w:r>
      <w:r w:rsidR="00803FF3" w:rsidRPr="008E0595">
        <w:rPr>
          <w:rFonts w:hAnsi="Times New Roman" w:ascii="Times New Roman"/>
          <w:b/>
          <w:sz w:val="24"/>
          <w:szCs w:val="24"/>
        </w:rPr>
        <w:t>,</w:t>
      </w:r>
      <w:r w:rsidR="00803FF3" w:rsidRPr="008E0595">
        <w:rPr>
          <w:rFonts w:hAnsi="Times New Roman" w:ascii="Times New Roman"/>
          <w:sz w:val="24"/>
          <w:szCs w:val="24"/>
        </w:rPr>
        <w:t xml:space="preserve"> dana </w:t>
      </w:r>
      <w:r w:rsidR="00030AF8">
        <w:rPr>
          <w:rFonts w:hAnsi="Times New Roman" w:ascii="Times New Roman"/>
          <w:sz w:val="24"/>
          <w:szCs w:val="24"/>
        </w:rPr>
        <w:t>13. rujna</w:t>
      </w:r>
      <w:r w:rsidR="008E0595">
        <w:rPr>
          <w:rFonts w:hAnsi="Times New Roman" w:ascii="Times New Roman"/>
          <w:sz w:val="24"/>
          <w:szCs w:val="24"/>
        </w:rPr>
        <w:t xml:space="preserve"> 2017. g.</w:t>
      </w:r>
    </w:p>
    <w:p w:rsidRDefault="00803FF3" w:rsidP="00803FF3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E0595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030AF8">
        <w:rPr>
          <w:rFonts w:cs="Times New Roman" w:hAnsi="Times New Roman" w:ascii="Times New Roman"/>
          <w:b/>
          <w:sz w:val="24"/>
          <w:szCs w:val="24"/>
        </w:rPr>
        <w:t>šestu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8E0595" w:rsidRPr="008E0595">
        <w:rPr>
          <w:rFonts w:cs="Times New Roman" w:hAnsi="Times New Roman" w:ascii="Times New Roman"/>
          <w:b/>
          <w:bCs/>
          <w:sz w:val="24"/>
          <w:szCs w:val="24"/>
        </w:rPr>
        <w:t>ZOBNICA d.o.o. Vinkovci, Marinci, Hrvatskog vojnika 29, OIB: 67046554146, MBS: 030014174</w:t>
      </w:r>
      <w:r w:rsidR="008E0595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AF7D28" w:rsidP="00A14278" w:rsidR="00AF7D2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AF7D28" w:rsidR="00AF7D28" w:rsidRPr="00AF7D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 xml:space="preserve">upisane kod Općinskog suda u Vukovaru SS Vinkovci zemljišnoknjižni odjel Vinkovci k.o. Marinci i to: </w:t>
      </w:r>
    </w:p>
    <w:p w:rsidRDefault="00AF7D28" w:rsidP="00AF7D28" w:rsidR="00AF7D28" w:rsidRPr="00AF7D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AF7D28" w:rsidR="00AF7D28" w:rsidRPr="00641B30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 xml:space="preserve">Broj z.k.uloška </w:t>
      </w:r>
      <w:r w:rsidRPr="00AF7D28">
        <w:rPr>
          <w:rFonts w:cs="Times New Roman" w:hAnsi="Times New Roman" w:ascii="Times New Roman"/>
          <w:b/>
          <w:i/>
          <w:sz w:val="24"/>
          <w:szCs w:val="24"/>
        </w:rPr>
        <w:t>104</w:t>
      </w:r>
      <w:r w:rsidRPr="00AF7D28">
        <w:rPr>
          <w:rFonts w:cs="Times New Roman" w:hAnsi="Times New Roman" w:ascii="Times New Roman"/>
          <w:sz w:val="24"/>
          <w:szCs w:val="24"/>
        </w:rPr>
        <w:t>:</w:t>
      </w:r>
    </w:p>
    <w:p w:rsidRDefault="00AF7D28" w:rsidP="00AF7D28" w:rsidR="00AF7D28" w:rsidRPr="00641B30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1B30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641B30">
        <w:rPr>
          <w:rFonts w:cs="Times New Roman" w:hAnsi="Times New Roman" w:ascii="Times New Roman"/>
          <w:b/>
          <w:sz w:val="24"/>
          <w:szCs w:val="24"/>
        </w:rPr>
        <w:t>343</w:t>
      </w:r>
      <w:r w:rsidRPr="00641B30">
        <w:rPr>
          <w:rFonts w:cs="Times New Roman" w:hAnsi="Times New Roman" w:ascii="Times New Roman"/>
          <w:sz w:val="24"/>
          <w:szCs w:val="24"/>
        </w:rPr>
        <w:t xml:space="preserve">, kuća dvorište i oranica u selu površine 3885 m2 građevinsko poljoprivredno zemljišne po početnoj cijeni od </w:t>
      </w:r>
      <w:r w:rsidR="00030AF8">
        <w:rPr>
          <w:rFonts w:cs="Times New Roman" w:hAnsi="Times New Roman" w:ascii="Times New Roman"/>
          <w:bCs/>
          <w:sz w:val="24"/>
          <w:szCs w:val="24"/>
        </w:rPr>
        <w:t>96.533,96</w:t>
      </w:r>
      <w:r w:rsidR="00641B30" w:rsidRPr="00641B30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Pr="00641B30">
        <w:rPr>
          <w:rFonts w:cs="Times New Roman" w:hAnsi="Times New Roman" w:ascii="Times New Roman"/>
          <w:sz w:val="24"/>
          <w:szCs w:val="24"/>
        </w:rPr>
        <w:t>kn.</w:t>
      </w:r>
    </w:p>
    <w:p w:rsidRDefault="00AF7D28" w:rsidP="00AF7D28" w:rsidR="00AF7D28" w:rsidRPr="00641B30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1B30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641B30">
        <w:rPr>
          <w:rFonts w:cs="Times New Roman" w:hAnsi="Times New Roman" w:ascii="Times New Roman"/>
          <w:b/>
          <w:sz w:val="24"/>
          <w:szCs w:val="24"/>
        </w:rPr>
        <w:t>344</w:t>
      </w:r>
      <w:r w:rsidRPr="00641B30">
        <w:rPr>
          <w:rFonts w:cs="Times New Roman" w:hAnsi="Times New Roman" w:ascii="Times New Roman"/>
          <w:sz w:val="24"/>
          <w:szCs w:val="24"/>
        </w:rPr>
        <w:t xml:space="preserve">, kuća br. 29 i pomoćna zgrada, skladište stočne hrane,svinjogojska farma, voćnjak i dvorište u ulici Hrvatskog vojnika ukupne površine 12.398 m2 po početnoj cijeni od </w:t>
      </w:r>
      <w:r w:rsidR="00030AF8">
        <w:rPr>
          <w:rFonts w:cs="Times New Roman" w:hAnsi="Times New Roman" w:ascii="Times New Roman"/>
          <w:bCs/>
          <w:sz w:val="24"/>
          <w:szCs w:val="24"/>
        </w:rPr>
        <w:t>2.483.084,59</w:t>
      </w:r>
      <w:r w:rsidR="00641B30" w:rsidRPr="00641B30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Pr="00641B30">
        <w:rPr>
          <w:rFonts w:cs="Times New Roman" w:hAnsi="Times New Roman" w:ascii="Times New Roman"/>
          <w:sz w:val="24"/>
          <w:szCs w:val="24"/>
        </w:rPr>
        <w:t>kn</w:t>
      </w:r>
    </w:p>
    <w:p w:rsidRDefault="00AF7D28" w:rsidP="00AF7D28" w:rsidR="00AF7D28" w:rsidRPr="00641B30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1B30">
        <w:rPr>
          <w:rFonts w:cs="Times New Roman" w:hAnsi="Times New Roman" w:ascii="Times New Roman"/>
          <w:sz w:val="24"/>
          <w:szCs w:val="24"/>
        </w:rPr>
        <w:t xml:space="preserve">Broj z.k.uloška </w:t>
      </w:r>
      <w:r w:rsidRPr="00641B30">
        <w:rPr>
          <w:rFonts w:cs="Times New Roman" w:hAnsi="Times New Roman" w:ascii="Times New Roman"/>
          <w:b/>
          <w:i/>
          <w:sz w:val="24"/>
          <w:szCs w:val="24"/>
        </w:rPr>
        <w:t>837</w:t>
      </w:r>
      <w:r w:rsidRPr="00641B30">
        <w:rPr>
          <w:rFonts w:cs="Times New Roman" w:hAnsi="Times New Roman" w:ascii="Times New Roman"/>
          <w:sz w:val="24"/>
          <w:szCs w:val="24"/>
        </w:rPr>
        <w:t>:</w:t>
      </w:r>
    </w:p>
    <w:p w:rsidRDefault="00AF7D28" w:rsidP="00AF7D28" w:rsidR="00AF7D28" w:rsidRPr="00641B30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1B30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641B30">
        <w:rPr>
          <w:rFonts w:cs="Times New Roman" w:hAnsi="Times New Roman" w:ascii="Times New Roman"/>
          <w:b/>
          <w:sz w:val="24"/>
          <w:szCs w:val="24"/>
        </w:rPr>
        <w:t>345</w:t>
      </w:r>
      <w:r w:rsidRPr="00641B30">
        <w:rPr>
          <w:rFonts w:cs="Times New Roman" w:hAnsi="Times New Roman" w:ascii="Times New Roman"/>
          <w:sz w:val="24"/>
          <w:szCs w:val="24"/>
        </w:rPr>
        <w:t xml:space="preserve">, kuća dvorište i oranica u selu površine 12.082 m2 građevinsko i poljoprivredno zemljište po početnoj cijeni od </w:t>
      </w:r>
      <w:r w:rsidR="00030AF8">
        <w:rPr>
          <w:rFonts w:cs="Times New Roman" w:hAnsi="Times New Roman" w:ascii="Times New Roman"/>
          <w:bCs/>
          <w:sz w:val="24"/>
          <w:szCs w:val="24"/>
        </w:rPr>
        <w:t>139.383,20</w:t>
      </w:r>
      <w:r w:rsidR="00641B30" w:rsidRPr="00641B30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Pr="00641B30">
        <w:rPr>
          <w:rFonts w:cs="Times New Roman" w:hAnsi="Times New Roman" w:ascii="Times New Roman"/>
          <w:sz w:val="24"/>
          <w:szCs w:val="24"/>
        </w:rPr>
        <w:t>kn</w:t>
      </w:r>
    </w:p>
    <w:p w:rsidRDefault="00AF7D28" w:rsidP="00AF7D28" w:rsidR="00AF7D28" w:rsidRPr="00641B30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1B30">
        <w:rPr>
          <w:rFonts w:cs="Times New Roman" w:hAnsi="Times New Roman" w:ascii="Times New Roman"/>
          <w:sz w:val="24"/>
          <w:szCs w:val="24"/>
        </w:rPr>
        <w:t xml:space="preserve">Broj z.k.uloška </w:t>
      </w:r>
      <w:r w:rsidRPr="00641B30">
        <w:rPr>
          <w:rFonts w:cs="Times New Roman" w:hAnsi="Times New Roman" w:ascii="Times New Roman"/>
          <w:b/>
          <w:i/>
          <w:sz w:val="24"/>
          <w:szCs w:val="24"/>
        </w:rPr>
        <w:t>1226</w:t>
      </w:r>
      <w:r w:rsidRPr="00641B30">
        <w:rPr>
          <w:rFonts w:cs="Times New Roman" w:hAnsi="Times New Roman" w:ascii="Times New Roman"/>
          <w:sz w:val="24"/>
          <w:szCs w:val="24"/>
        </w:rPr>
        <w:t>:</w:t>
      </w:r>
    </w:p>
    <w:p w:rsidRDefault="00AF7D28" w:rsidP="00AF7D28" w:rsidR="00AF7D28" w:rsidRPr="00641B30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41B30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641B30">
        <w:rPr>
          <w:rFonts w:cs="Times New Roman" w:hAnsi="Times New Roman" w:ascii="Times New Roman"/>
          <w:b/>
          <w:sz w:val="24"/>
          <w:szCs w:val="24"/>
        </w:rPr>
        <w:t>342,</w:t>
      </w:r>
      <w:r w:rsidRPr="00641B30">
        <w:rPr>
          <w:rFonts w:cs="Times New Roman" w:hAnsi="Times New Roman" w:ascii="Times New Roman"/>
          <w:sz w:val="24"/>
          <w:szCs w:val="24"/>
        </w:rPr>
        <w:t xml:space="preserve">  oranica u selu površine 4.431 m2 poljoprivredno zemljište po početnoj cijeni od </w:t>
      </w:r>
      <w:r w:rsidR="00030AF8">
        <w:rPr>
          <w:rFonts w:cs="Times New Roman" w:hAnsi="Times New Roman" w:ascii="Times New Roman"/>
          <w:bCs/>
          <w:sz w:val="24"/>
          <w:szCs w:val="24"/>
        </w:rPr>
        <w:t>13.790,56</w:t>
      </w:r>
      <w:r w:rsidR="00641B30" w:rsidRPr="00641B30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Pr="00641B30">
        <w:rPr>
          <w:rFonts w:cs="Times New Roman" w:hAnsi="Times New Roman" w:ascii="Times New Roman"/>
          <w:sz w:val="24"/>
          <w:szCs w:val="24"/>
        </w:rPr>
        <w:t>kn.</w:t>
      </w:r>
    </w:p>
    <w:p w:rsidRDefault="00AF7D28" w:rsidP="001335C2" w:rsidR="00AF7D28" w:rsidRPr="00AF7D2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F7D28" w:rsidP="00AF7D28" w:rsidR="00AF7D2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>Na navedenim nekretninama upisano je založno pravo u korist Croatia banka</w:t>
      </w:r>
      <w:r>
        <w:rPr>
          <w:rFonts w:cs="Times New Roman" w:hAnsi="Times New Roman" w:ascii="Times New Roman"/>
          <w:sz w:val="24"/>
          <w:szCs w:val="24"/>
        </w:rPr>
        <w:t xml:space="preserve"> d.d. Zagreb,  Roberta Frangeša Mihanovića 9 i </w:t>
      </w:r>
      <w:proofErr w:type="spellStart"/>
      <w:r>
        <w:rPr>
          <w:rFonts w:cs="Times New Roman" w:hAnsi="Times New Roman" w:ascii="Times New Roman"/>
          <w:sz w:val="24"/>
          <w:szCs w:val="24"/>
        </w:rPr>
        <w:t>podzaložno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pravo prvog reda za korist Hrvatska banka za obnovu i razvitak Zagreb, Strossmayerov trg 9.</w:t>
      </w:r>
    </w:p>
    <w:p w:rsidRDefault="00B42A4D" w:rsidP="002112DB" w:rsidR="00B42A4D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AE7CDD" w:rsidP="00AE7CDD" w:rsidR="00803FF3" w:rsidRPr="00E82B30">
      <w:pPr>
        <w:pStyle w:val="Bezproreda"/>
        <w:tabs>
          <w:tab w:pos="7350" w:val="left"/>
        </w:tabs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030AF8" w:rsidP="00AF7D28" w:rsidR="00AF7D28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St-566/15-61</w:t>
      </w:r>
    </w:p>
    <w:p w:rsidRDefault="008366ED" w:rsidP="00E82B30" w:rsidR="00C4591E" w:rsidRPr="00E82B30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82B30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AF7D28"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E95823" w:rsidP="0013288D" w:rsidR="00E95823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030AF8">
        <w:rPr>
          <w:rFonts w:cs="Times New Roman" w:hAnsi="Times New Roman" w:ascii="Times New Roman"/>
          <w:b/>
          <w:sz w:val="24"/>
          <w:szCs w:val="24"/>
        </w:rPr>
        <w:t>19. listopada</w:t>
      </w:r>
      <w:r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881121">
        <w:rPr>
          <w:rFonts w:cs="Times New Roman" w:hAnsi="Times New Roman" w:ascii="Times New Roman"/>
          <w:b/>
          <w:sz w:val="24"/>
          <w:szCs w:val="24"/>
        </w:rPr>
        <w:t>7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1A4C4A">
        <w:rPr>
          <w:rFonts w:cs="Times New Roman" w:hAnsi="Times New Roman" w:ascii="Times New Roman"/>
          <w:b/>
          <w:sz w:val="24"/>
          <w:szCs w:val="24"/>
        </w:rPr>
        <w:t>10,</w:t>
      </w:r>
      <w:r w:rsidR="00030AF8">
        <w:rPr>
          <w:rFonts w:cs="Times New Roman" w:hAnsi="Times New Roman" w:ascii="Times New Roman"/>
          <w:b/>
          <w:sz w:val="24"/>
          <w:szCs w:val="24"/>
        </w:rPr>
        <w:t>30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1A4C4A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AF7D28" w:rsidR="00E82B3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AF7D28">
        <w:rPr>
          <w:rFonts w:cs="Times New Roman" w:hAnsi="Times New Roman" w:ascii="Times New Roman"/>
          <w:sz w:val="24"/>
          <w:szCs w:val="24"/>
        </w:rPr>
        <w:t>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>
        <w:rPr>
          <w:rFonts w:cs="Times New Roman" w:hAnsi="Times New Roman" w:ascii="Times New Roman"/>
          <w:sz w:val="24"/>
          <w:szCs w:val="24"/>
        </w:rPr>
        <w:t>dva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dana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 w:rsidR="00AF7D28">
        <w:rPr>
          <w:rFonts w:cs="Times New Roman" w:hAnsi="Times New Roman" w:ascii="Times New Roman"/>
          <w:sz w:val="24"/>
          <w:szCs w:val="24"/>
        </w:rPr>
        <w:t>566-15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</w:t>
      </w:r>
      <w:r w:rsidR="00AF7D28">
        <w:rPr>
          <w:rFonts w:cs="Times New Roman" w:hAnsi="Times New Roman" w:ascii="Times New Roman"/>
          <w:sz w:val="24"/>
          <w:szCs w:val="24"/>
        </w:rPr>
        <w:t xml:space="preserve"> ako njihove tražbine dostižu iznos jamčevine i ako bi se s obzirom na njihov </w:t>
      </w:r>
      <w:proofErr w:type="spellStart"/>
      <w:r w:rsidR="00AF7D28">
        <w:rPr>
          <w:rFonts w:cs="Times New Roman" w:hAnsi="Times New Roman" w:ascii="Times New Roman"/>
          <w:sz w:val="24"/>
          <w:szCs w:val="24"/>
        </w:rPr>
        <w:t>prednosni</w:t>
      </w:r>
      <w:proofErr w:type="spellEnd"/>
      <w:r w:rsidR="00AF7D28">
        <w:rPr>
          <w:rFonts w:cs="Times New Roman" w:hAnsi="Times New Roman" w:ascii="Times New Roman"/>
          <w:sz w:val="24"/>
          <w:szCs w:val="24"/>
        </w:rPr>
        <w:t xml:space="preserve"> red i utvrđenu vrijednost nekretnine, taj iznos mogao namiriti iz </w:t>
      </w:r>
      <w:proofErr w:type="spellStart"/>
      <w:r w:rsidR="00AF7D28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30 dana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="0013288D"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13288D"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</w:t>
      </w:r>
      <w:r w:rsidR="0013288D" w:rsidRPr="00881121">
        <w:rPr>
          <w:rFonts w:cs="Times New Roman" w:hAnsi="Times New Roman" w:ascii="Times New Roman"/>
          <w:sz w:val="24"/>
          <w:szCs w:val="24"/>
        </w:rPr>
        <w:tab/>
        <w:t>Dodatne obavijesti o nekretninama mogu se dobiti od stečajnog upravitelja</w:t>
      </w:r>
      <w:r>
        <w:rPr>
          <w:rFonts w:cs="Times New Roman" w:hAnsi="Times New Roman" w:ascii="Times New Roman"/>
          <w:sz w:val="24"/>
          <w:szCs w:val="24"/>
        </w:rPr>
        <w:t xml:space="preserve"> Žarko Timarac</w:t>
      </w:r>
      <w:r w:rsidR="0013288D" w:rsidRPr="00881121">
        <w:rPr>
          <w:rFonts w:cs="Times New Roman" w:hAnsi="Times New Roman" w:ascii="Times New Roman"/>
          <w:sz w:val="24"/>
          <w:szCs w:val="24"/>
        </w:rPr>
        <w:t xml:space="preserve"> na broj telefona </w:t>
      </w:r>
      <w:r>
        <w:rPr>
          <w:rFonts w:cs="Times New Roman" w:hAnsi="Times New Roman" w:ascii="Times New Roman"/>
          <w:sz w:val="24"/>
          <w:szCs w:val="24"/>
        </w:rPr>
        <w:t>091/157-1359</w:t>
      </w:r>
      <w:r w:rsidR="00881121" w:rsidRP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881121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Više podataka o prodaji nekretnina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4D1EEF" w:rsidP="00AF7D28" w:rsidR="00AF7D28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</w:t>
      </w:r>
      <w:r w:rsidR="00030AF8">
        <w:rPr>
          <w:rFonts w:cs="Times New Roman" w:eastAsia="Questrial" w:hAnsi="Times New Roman" w:ascii="Times New Roman"/>
          <w:sz w:val="24"/>
          <w:szCs w:val="24"/>
        </w:rPr>
        <w:t>t-566/15-61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AF7D28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AF7D28">
        <w:rPr>
          <w:rFonts w:cs="Times New Roman" w:eastAsia="Questrial" w:hAnsi="Times New Roman" w:ascii="Times New Roman"/>
          <w:sz w:val="24"/>
          <w:szCs w:val="24"/>
        </w:rPr>
        <w:t>566</w:t>
      </w:r>
      <w:r w:rsidR="00881121">
        <w:rPr>
          <w:rFonts w:cs="Times New Roman" w:eastAsia="Questrial" w:hAnsi="Times New Roman" w:ascii="Times New Roman"/>
          <w:sz w:val="24"/>
          <w:szCs w:val="24"/>
        </w:rPr>
        <w:t>/15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AF7D28">
        <w:rPr>
          <w:rFonts w:cs="Times New Roman" w:eastAsia="Questrial" w:hAnsi="Times New Roman" w:ascii="Times New Roman"/>
          <w:sz w:val="24"/>
          <w:szCs w:val="24"/>
        </w:rPr>
        <w:t>19</w:t>
      </w:r>
      <w:r w:rsidR="00881121">
        <w:rPr>
          <w:rFonts w:cs="Times New Roman" w:eastAsia="Questrial" w:hAnsi="Times New Roman" w:ascii="Times New Roman"/>
          <w:sz w:val="24"/>
          <w:szCs w:val="24"/>
        </w:rPr>
        <w:t>. listopada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2016.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 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334051">
        <w:rPr>
          <w:rFonts w:cs="Times New Roman" w:hAnsi="Times New Roman" w:ascii="Times New Roman"/>
          <w:sz w:val="24"/>
          <w:szCs w:val="24"/>
        </w:rPr>
        <w:t xml:space="preserve">Na ročištu održanom dana </w:t>
      </w:r>
      <w:r w:rsidR="00030AF8">
        <w:rPr>
          <w:rFonts w:cs="Times New Roman" w:hAnsi="Times New Roman" w:ascii="Times New Roman"/>
          <w:sz w:val="24"/>
          <w:szCs w:val="24"/>
        </w:rPr>
        <w:t>13. rujna</w:t>
      </w:r>
      <w:r w:rsidR="00334051">
        <w:rPr>
          <w:rFonts w:cs="Times New Roman" w:hAnsi="Times New Roman" w:ascii="Times New Roman"/>
          <w:sz w:val="24"/>
          <w:szCs w:val="24"/>
        </w:rPr>
        <w:t xml:space="preserve"> 2017.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</w:t>
      </w:r>
      <w:r w:rsidR="00AF7D28">
        <w:rPr>
          <w:rFonts w:cs="Times New Roman" w:hAnsi="Times New Roman" w:ascii="Times New Roman"/>
          <w:sz w:val="24"/>
          <w:szCs w:val="24"/>
        </w:rPr>
        <w:t>i</w:t>
      </w:r>
      <w:r w:rsidRPr="00F45BA0">
        <w:rPr>
          <w:rFonts w:cs="Times New Roman" w:hAnsi="Times New Roman" w:ascii="Times New Roman"/>
          <w:sz w:val="24"/>
          <w:szCs w:val="24"/>
        </w:rPr>
        <w:t xml:space="preserve"> upravitelj predloži</w:t>
      </w:r>
      <w:r w:rsidR="00AF7D28">
        <w:rPr>
          <w:rFonts w:cs="Times New Roman" w:hAnsi="Times New Roman" w:ascii="Times New Roman"/>
          <w:sz w:val="24"/>
          <w:szCs w:val="24"/>
        </w:rPr>
        <w:t>o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r w:rsidR="004B55BE">
        <w:rPr>
          <w:rFonts w:cs="Times New Roman" w:hAnsi="Times New Roman" w:ascii="Times New Roman"/>
          <w:sz w:val="24"/>
          <w:szCs w:val="24"/>
        </w:rPr>
        <w:t xml:space="preserve">je da se donese zaključak o </w:t>
      </w:r>
      <w:r w:rsidR="00334051">
        <w:rPr>
          <w:rFonts w:cs="Times New Roman" w:hAnsi="Times New Roman" w:ascii="Times New Roman"/>
          <w:sz w:val="24"/>
          <w:szCs w:val="24"/>
        </w:rPr>
        <w:t>novoj</w:t>
      </w:r>
      <w:r w:rsidR="004B55BE">
        <w:rPr>
          <w:rFonts w:cs="Times New Roman" w:hAnsi="Times New Roman" w:ascii="Times New Roman"/>
          <w:sz w:val="24"/>
          <w:szCs w:val="24"/>
        </w:rPr>
        <w:t xml:space="preserve"> prodaji nekretnina stečajnog dužnika po početnim cijenama u visini procijenjene vrijednosti po stalnom sudskom vještaku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E82B30" w:rsidP="007F31FB" w:rsidR="00E82B30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Početna  cijena određena je </w:t>
      </w:r>
      <w:r w:rsidR="004B55BE">
        <w:rPr>
          <w:rFonts w:cs="Times New Roman" w:hAnsi="Times New Roman" w:ascii="Times New Roman"/>
          <w:sz w:val="24"/>
          <w:szCs w:val="24"/>
        </w:rPr>
        <w:t xml:space="preserve">po stalnom sudskom vještaku i navedena uz </w:t>
      </w:r>
      <w:r w:rsidR="00E82B30">
        <w:rPr>
          <w:rFonts w:cs="Times New Roman" w:hAnsi="Times New Roman" w:ascii="Times New Roman"/>
          <w:sz w:val="24"/>
          <w:szCs w:val="24"/>
        </w:rPr>
        <w:t xml:space="preserve">nekretninu stečajnog dužnika u </w:t>
      </w:r>
      <w:r w:rsidR="004B55BE">
        <w:rPr>
          <w:rFonts w:cs="Times New Roman" w:hAnsi="Times New Roman" w:ascii="Times New Roman"/>
          <w:sz w:val="24"/>
          <w:szCs w:val="24"/>
        </w:rPr>
        <w:t>izreci zaključka.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030AF8">
        <w:rPr>
          <w:rFonts w:cs="Times New Roman" w:hAnsi="Times New Roman" w:ascii="Times New Roman"/>
          <w:sz w:val="24"/>
          <w:szCs w:val="24"/>
        </w:rPr>
        <w:t>13. rujna</w:t>
      </w:r>
      <w:r w:rsidR="00AF7D28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AF7D28" w:rsidP="00AF7D28" w:rsidR="00AF7D28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AF7D28">
        <w:rPr>
          <w:rFonts w:hAnsi="Times New Roman" w:ascii="Times New Roman"/>
          <w:sz w:val="24"/>
          <w:szCs w:val="24"/>
        </w:rPr>
        <w:t xml:space="preserve">stečajni upravitelj Žarko Timarac, Požega, Radnička 31 </w:t>
      </w:r>
    </w:p>
    <w:p w:rsidRDefault="00AF7D28" w:rsidP="00AF7D28" w:rsidR="00AF7D28" w:rsidRPr="00AF7D28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AF7D28">
        <w:rPr>
          <w:rFonts w:hAnsi="Times New Roman" w:ascii="Times New Roman"/>
          <w:sz w:val="24"/>
          <w:szCs w:val="24"/>
        </w:rPr>
        <w:t>ŽDO Vukovar</w:t>
      </w:r>
      <w:r>
        <w:rPr>
          <w:rFonts w:hAnsi="Times New Roman" w:ascii="Times New Roman"/>
          <w:sz w:val="24"/>
          <w:szCs w:val="24"/>
        </w:rPr>
        <w:t xml:space="preserve"> uz podnesak st. uprav. od 14.12.2016. g. (str. 380 i 381 spisa)</w:t>
      </w:r>
    </w:p>
    <w:p w:rsidRDefault="00AF7D28" w:rsidP="00AF7D28" w:rsidR="00AF7D28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Croatia banka d.d. Zagreb, </w:t>
      </w:r>
      <w:r>
        <w:rPr>
          <w:rFonts w:cs="Times New Roman" w:hAnsi="Times New Roman" w:ascii="Times New Roman"/>
          <w:sz w:val="24"/>
          <w:szCs w:val="24"/>
        </w:rPr>
        <w:t>Roberta Frangeša Mihanovića 9</w:t>
      </w:r>
    </w:p>
    <w:p w:rsidRDefault="00AF7D28" w:rsidP="00AF7D28" w:rsidR="00AF7D28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Hrvatska banka za obnovu i razvitak Zagreb, Strossmayerov trg 9.</w:t>
      </w:r>
    </w:p>
    <w:p w:rsidRDefault="00AF7D28" w:rsidP="00AF7D28" w:rsidR="00334051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334051">
        <w:rPr>
          <w:rFonts w:hAnsi="Times New Roman" w:ascii="Times New Roman"/>
          <w:sz w:val="24"/>
          <w:szCs w:val="24"/>
        </w:rPr>
        <w:t xml:space="preserve">e- oglasna ploča suda </w:t>
      </w:r>
    </w:p>
    <w:p w:rsidRDefault="00A96486" w:rsidP="00AF7D28" w:rsidR="00A96486" w:rsidRPr="00334051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334051">
        <w:rPr>
          <w:rFonts w:hAnsi="Times New Roman" w:ascii="Times New Roman"/>
          <w:sz w:val="24"/>
          <w:szCs w:val="24"/>
        </w:rPr>
        <w:t>Predsjedništvo + oglas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030AF8">
        <w:rPr>
          <w:rFonts w:cs="Times New Roman" w:hAnsi="Times New Roman" w:ascii="Times New Roman"/>
          <w:sz w:val="24"/>
          <w:szCs w:val="24"/>
        </w:rPr>
        <w:t>19.10.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CDD" w:rsidP="001B1B5E" w:rsidR="00771CDD">
      <w:pPr>
        <w:spacing w:lineRule="auto" w:line="240" w:after="0"/>
      </w:pPr>
      <w:r>
        <w:separator/>
      </w:r>
    </w:p>
  </w:endnote>
  <w:endnote w:id="0" w:type="continuationSeparator">
    <w:p w:rsidRDefault="00771CDD" w:rsidP="001B1B5E" w:rsidR="00771CD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CDD" w:rsidP="001B1B5E" w:rsidR="00771CDD">
      <w:pPr>
        <w:spacing w:lineRule="auto" w:line="240" w:after="0"/>
      </w:pPr>
      <w:r>
        <w:separator/>
      </w:r>
    </w:p>
  </w:footnote>
  <w:footnote w:id="0" w:type="continuationSeparator">
    <w:p w:rsidRDefault="00771CDD" w:rsidP="001B1B5E" w:rsidR="00771CD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3AA">
          <w:rPr>
            <w:noProof/>
          </w:rPr>
          <w:t>2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7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7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135A6"/>
    <w:rsid w:val="000247CC"/>
    <w:rsid w:val="00030AF8"/>
    <w:rsid w:val="000575D7"/>
    <w:rsid w:val="000C630B"/>
    <w:rsid w:val="000C7F5A"/>
    <w:rsid w:val="0013288D"/>
    <w:rsid w:val="001335C2"/>
    <w:rsid w:val="001613AA"/>
    <w:rsid w:val="001A4C4A"/>
    <w:rsid w:val="001A6E0C"/>
    <w:rsid w:val="001B1B5E"/>
    <w:rsid w:val="001B662C"/>
    <w:rsid w:val="001F06C5"/>
    <w:rsid w:val="002112DB"/>
    <w:rsid w:val="0028196C"/>
    <w:rsid w:val="002E0F04"/>
    <w:rsid w:val="00304B72"/>
    <w:rsid w:val="00334051"/>
    <w:rsid w:val="00376E9E"/>
    <w:rsid w:val="00415A59"/>
    <w:rsid w:val="004B55BE"/>
    <w:rsid w:val="004D1EEF"/>
    <w:rsid w:val="004E44D2"/>
    <w:rsid w:val="00641B30"/>
    <w:rsid w:val="006D6946"/>
    <w:rsid w:val="006E1CE6"/>
    <w:rsid w:val="00771CDD"/>
    <w:rsid w:val="007F31FB"/>
    <w:rsid w:val="00803FF3"/>
    <w:rsid w:val="00815C39"/>
    <w:rsid w:val="008366ED"/>
    <w:rsid w:val="00881121"/>
    <w:rsid w:val="008E0595"/>
    <w:rsid w:val="008E4DF1"/>
    <w:rsid w:val="009312D3"/>
    <w:rsid w:val="009407E4"/>
    <w:rsid w:val="009E4630"/>
    <w:rsid w:val="00A14278"/>
    <w:rsid w:val="00A16C63"/>
    <w:rsid w:val="00A3320A"/>
    <w:rsid w:val="00A96486"/>
    <w:rsid w:val="00AA3F0D"/>
    <w:rsid w:val="00AE7CDD"/>
    <w:rsid w:val="00AF7D28"/>
    <w:rsid w:val="00B11229"/>
    <w:rsid w:val="00B11464"/>
    <w:rsid w:val="00B42A4D"/>
    <w:rsid w:val="00B72D95"/>
    <w:rsid w:val="00BE6A29"/>
    <w:rsid w:val="00BF4C27"/>
    <w:rsid w:val="00C23347"/>
    <w:rsid w:val="00C34014"/>
    <w:rsid w:val="00C4591E"/>
    <w:rsid w:val="00C86804"/>
    <w:rsid w:val="00D04CD0"/>
    <w:rsid w:val="00E82B30"/>
    <w:rsid w:val="00E95823"/>
    <w:rsid w:val="00EC5DD6"/>
    <w:rsid w:val="00F201B0"/>
    <w:rsid w:val="00F41CF9"/>
    <w:rsid w:val="00F757D6"/>
    <w:rsid w:val="00F901D1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13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613AA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13AA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13AA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13AA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13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613AA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13AA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13AA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13AA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2565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288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St-566/2015</izvorni_sadrzaj>
    <derivirana_varijabla naziv="DomainObject.Predmet.OznakaBroj_1">St-566/2015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ZOBNICA d.o.o. društvo za proizvodnju stočne hrane</izvorni_sadrzaj>
    <derivirana_varijabla naziv="DomainObject.Predmet.ProtustrankaFormated_1">  ZOBNICA d.o.o. društvo za proizvodnju stočne hrane</derivirana_varijabla>
  </DomainObject.Predmet.ProtustrankaFormated>
  <DomainObject.Predmet.ProtustrankaFormatedOIB>
    <izvorni_sadrzaj>  ZOBNICA d.o.o. društvo za proizvodnju stočne hrane, OIB 67046554146</izvorni_sadrzaj>
    <derivirana_varijabla naziv="DomainObject.Predmet.ProtustrankaFormatedOIB_1">  ZOBNICA d.o.o. društvo za proizvodnju stočne hrane, OIB 67046554146</derivirana_varijabla>
  </DomainObject.Predmet.ProtustrankaFormatedOIB>
  <DomainObject.Predmet.ProtustrankaFormatedWithAdress>
    <izvorni_sadrzaj> ZOBNICA d.o.o. društvo za proizvodnju stočne hrane, Hrvatskog vojnika 29, 32221 Marinci</izvorni_sadrzaj>
    <derivirana_varijabla naziv="DomainObject.Predmet.ProtustrankaFormatedWithAdress_1"> ZOBNICA d.o.o. društvo za proizvodnju stočne hrane, Hrvatskog vojnika 29, 32221 Marinci</derivirana_varijabla>
  </DomainObject.Predmet.ProtustrankaFormatedWithAdress>
  <DomainObject.Predmet.ProtustrankaFormatedWithAdressOIB>
    <izvorni_sadrzaj> ZOBNICA d.o.o. društvo za proizvodnju stočne hrane, OIB 67046554146, Hrvatskog vojnika 29, 32221 Marinci</izvorni_sadrzaj>
    <derivirana_varijabla naziv="DomainObject.Predmet.ProtustrankaFormatedWithAdressOIB_1"> ZOBNICA d.o.o. društvo za proizvodnju stočne hrane, OIB 67046554146, Hrvatskog vojnika 29, 32221 Marinci</derivirana_varijabla>
  </DomainObject.Predmet.ProtustrankaFormatedWithAdressOIB>
  <DomainObject.Predmet.ProtustrankaWithAdress>
    <izvorni_sadrzaj>ZOBNICA d.o.o. društvo za proizvodnju stočne hrane Hrvatskog vojnika 29, 32221 Marinci</izvorni_sadrzaj>
    <derivirana_varijabla naziv="DomainObject.Predmet.ProtustrankaWithAdress_1">ZOBNICA d.o.o. društvo za proizvodnju stočne hrane Hrvatskog vojnika 29, 32221 Marinci</derivirana_varijabla>
  </DomainObject.Predmet.ProtustrankaWithAdress>
  <DomainObject.Predmet.ProtustrankaWithAdressOIB>
    <izvorni_sadrzaj>ZOBNICA d.o.o. društvo za proizvodnju stočne hrane, OIB 67046554146, Hrvatskog vojnika 29, 32221 Marinci</izvorni_sadrzaj>
    <derivirana_varijabla naziv="DomainObject.Predmet.ProtustrankaWithAdressOIB_1">ZOBNICA d.o.o. društvo za proizvodnju stočne hrane, OIB 67046554146, Hrvatskog vojnika 29, 32221 Marinci</derivirana_varijabla>
  </DomainObject.Predmet.ProtustrankaWithAdressOIB>
  <DomainObject.Predmet.ProtustrankaNazivFormated>
    <izvorni_sadrzaj>ZOBNICA d.o.o. društvo za proizvodnju stočne hrane</izvorni_sadrzaj>
    <derivirana_varijabla naziv="DomainObject.Predmet.ProtustrankaNazivFormated_1">ZOBNICA d.o.o. društvo za proizvodnju stočne hrane</derivirana_varijabla>
  </DomainObject.Predmet.ProtustrankaNazivFormated>
  <DomainObject.Predmet.ProtustrankaNazivFormatedOIB>
    <izvorni_sadrzaj>ZOBNICA d.o.o. društvo za proizvodnju stočne hrane, OIB 67046554146</izvorni_sadrzaj>
    <derivirana_varijabla naziv="DomainObject.Predmet.ProtustrankaNazivFormatedOIB_1">ZOBNICA d.o.o. društvo za proizvodnju stočne hrane, OIB 67046554146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ZOBNICA d.o.o. društvo za proizvodnju stočne hrane</item>
    </izvorni_sadrzaj>
    <derivirana_varijabla naziv="DomainObject.Predmet.ProtuStrankaListFormated_1">
      <item>ZOBNICA d.o.o. društvo za proizvodnju stočne hrane</item>
    </derivirana_varijabla>
  </DomainObject.Predmet.ProtuStrankaListFormated>
  <DomainObject.Predmet.ProtuStrankaListFormatedOIB>
    <izvorni_sadrzaj>
      <item>ZOBNICA d.o.o. društvo za proizvodnju stočne hrane, OIB 67046554146</item>
    </izvorni_sadrzaj>
    <derivirana_varijabla naziv="DomainObject.Predmet.ProtuStrankaListFormatedOIB_1">
      <item>ZOBNICA d.o.o. društvo za proizvodnju stočne hrane, OIB 67046554146</item>
    </derivirana_varijabla>
  </DomainObject.Predmet.ProtuStrankaListFormatedOIB>
  <DomainObject.Predmet.ProtuStrankaListFormatedWithAdress>
    <izvorni_sadrzaj>
      <item>ZOBNICA d.o.o. društvo za proizvodnju stočne hrane, Hrvatskog vojnika 29, 32221 Marinci</item>
    </izvorni_sadrzaj>
    <derivirana_varijabla naziv="DomainObject.Predmet.ProtuStrankaListFormatedWithAdress_1">
      <item>ZOBNICA d.o.o. društvo za proizvodnju stočne hrane, Hrvatskog vojnika 29, 32221 Marinci</item>
    </derivirana_varijabla>
  </DomainObject.Predmet.ProtuStrankaListFormatedWithAdress>
  <DomainObject.Predmet.ProtuStrankaListFormatedWithAdressOIB>
    <izvorni_sadrzaj>
      <item>ZOBNICA d.o.o. društvo za proizvodnju stočne hrane, OIB 67046554146, Hrvatskog vojnika 29, 32221 Marinci</item>
    </izvorni_sadrzaj>
    <derivirana_varijabla naziv="DomainObject.Predmet.ProtuStrankaListFormatedWithAdressOIB_1">
      <item>ZOBNICA d.o.o. društvo za proizvodnju stočne hrane, OIB 67046554146, Hrvatskog vojnika 29, 32221 Marinci</item>
    </derivirana_varijabla>
  </DomainObject.Predmet.ProtuStrankaListFormatedWithAdressOIB>
  <DomainObject.Predmet.ProtuStrankaListNazivFormated>
    <izvorni_sadrzaj>
      <item>ZOBNICA d.o.o. društvo za proizvodnju stočne hrane</item>
    </izvorni_sadrzaj>
    <derivirana_varijabla naziv="DomainObject.Predmet.ProtuStrankaListNazivFormated_1">
      <item>ZOBNICA d.o.o. društvo za proizvodnju stočne hrane</item>
    </derivirana_varijabla>
  </DomainObject.Predmet.ProtuStrankaListNazivFormated>
  <DomainObject.Predmet.ProtuStrankaListNazivFormatedOIB>
    <izvorni_sadrzaj>
      <item>ZOBNICA d.o.o. društvo za proizvodnju stočne hrane, OIB 67046554146</item>
    </izvorni_sadrzaj>
    <derivirana_varijabla naziv="DomainObject.Predmet.ProtuStrankaListNazivFormatedOIB_1">
      <item>ZOBNICA d.o.o. društvo za proizvodnju stočne hrane, OIB 67046554146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ZOBNICA d.o.o. društvo za proizvodnju stočne hrane</izvorni_sadrzaj>
    <derivirana_varijabla naziv="DomainObject.Predmet.ProtustrankaIDrugi_1">ZOBNICA d.o.o. društvo za proizvodnju stočne hrane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ZOBNICA d.o.o. društvo za proizvodnju stočne hrane, OIB 67046554146, Hrvatskog vojnika 29, 32221 Marinci</izvorni_sadrzaj>
    <derivirana_varijabla naziv="DomainObject.Predmet.ProtustrankaIDrugiAdressOIB_1">ZOBNICA d.o.o. društvo za proizvodnju stočne hrane, OIB 67046554146, Hrvatskog vojnika 29, 32221 Marinci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ZOBNICA d.o.o. društvo za proizvodnju stočne hrane</item>
      <item>FINA RC OSIJEK</item>
    </izvorni_sadrzaj>
    <derivirana_varijabla naziv="DomainObject.Predmet.SudioniciListNaziv_1">
      <item>ZOBNICA d.o.o. društvo za proizvodnju stočne hrane</item>
      <item>FINA RC OSIJEK</item>
    </derivirana_varijabla>
  </DomainObject.Predmet.SudioniciListNaziv>
  <DomainObject.Predmet.SudioniciListAdressOIB>
    <izvorni_sadrzaj>
      <item>ZOBNICA d.o.o. društvo za proizvodnju stočne hrane, OIB 67046554146, Hrvatskog vojnika 29,32221 Marinci</item>
      <item>FINA RC OSIJEK, OIB 85821130368</item>
    </izvorni_sadrzaj>
    <derivirana_varijabla naziv="DomainObject.Predmet.SudioniciListAdressOIB_1">
      <item>ZOBNICA d.o.o. društvo za proizvodnju stočne hrane, OIB 67046554146, Hrvatskog vojnika 29,32221 Marinci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67046554146</item>
      <item>, OIB 85821130368</item>
    </izvorni_sadrzaj>
    <derivirana_varijabla naziv="DomainObject.Predmet.SudioniciListNazivOIB_1">
      <item>, OIB 67046554146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834635-1EEE-453C-8360-6225AEC9C3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809</properties:Words>
  <properties:Characters>4340</properties:Characters>
  <properties:Lines>146</properties:Lines>
  <properties:Paragraphs>52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2017-09-13T12:38:00Z</dcterms:created>
  <dc:creator>point</dc:creator>
  <cp:lastModifiedBy>Danijela Sekulić</cp:lastModifiedBy>
  <cp:lastPrinted>2017-09-13T12:38:00Z</cp:lastPrinted>
  <dcterms:modified xmlns:xsi="http://www.w3.org/2001/XMLSchema-instance" xsi:type="dcterms:W3CDTF">2017-09-13T12:39:00Z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