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85e6" w14:paraId="8f885e6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</w:t>
      </w:r>
      <w:r w:rsidR="001A6B1B">
        <w:t xml:space="preserve">  </w:t>
      </w:r>
      <w:r w:rsidRPr="00F1439C">
        <w:t xml:space="preserve">      </w:t>
      </w:r>
      <w:r w:rsidR="00F579D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1A6B1B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1A6B1B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PersonName" w:uri="urn:schemas-microsoft-com:office:smarttags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C11DF7" w:rsidRPr="00C11DF7">
        <w:t xml:space="preserve">nad dužnikom </w:t>
      </w:r>
      <w:r w:rsidR="00692A17" w:rsidRPr="00692A17">
        <w:t xml:space="preserve">CAPITOLIUM d.o.o. u stečaju Buzet, Joakima </w:t>
      </w:r>
      <w:proofErr w:type="spellStart"/>
      <w:r w:rsidR="00692A17" w:rsidRPr="00692A17">
        <w:t>Rakovca</w:t>
      </w:r>
      <w:proofErr w:type="spellEnd"/>
      <w:r w:rsidR="00692A17" w:rsidRPr="00692A17">
        <w:t xml:space="preserve"> 9, OIB: 88051220007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AE5B4E" w:rsidP="00343E78" w:rsidR="00343E78" w:rsidRPr="00F1439C">
      <w:pPr>
        <w:jc w:val="center"/>
      </w:pPr>
      <w:r>
        <w:t>2</w:t>
      </w:r>
      <w:r w:rsidR="00692A17">
        <w:t>6</w:t>
      </w:r>
      <w:r w:rsidR="005B44F0" w:rsidRPr="00F1439C">
        <w:t xml:space="preserve">. </w:t>
      </w:r>
      <w:r>
        <w:t>listopada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 w:rsidR="00C11DF7">
        <w:t>9</w:t>
      </w:r>
      <w:r w:rsidR="0070590F">
        <w:t>:</w:t>
      </w:r>
      <w:r w:rsidR="00C11DF7">
        <w:t>00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692A17">
        <w:t>27</w:t>
      </w:r>
      <w:r w:rsidR="005B44F0" w:rsidRPr="00F1439C">
        <w:t xml:space="preserve">. </w:t>
      </w:r>
      <w:r w:rsidR="00692A17">
        <w:t>rujna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F579D4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692A17" w:rsidP="00AE5B4E" w:rsidR="00692A17">
      <w:pPr>
        <w:jc w:val="both"/>
      </w:pPr>
      <w:r w:rsidRPr="00692A17">
        <w:t xml:space="preserve">- stečajnom upravitelju Darku </w:t>
      </w:r>
      <w:proofErr w:type="spellStart"/>
      <w:r w:rsidRPr="00692A17">
        <w:t>Zorcu</w:t>
      </w:r>
      <w:proofErr w:type="spellEnd"/>
      <w:r w:rsidRPr="00692A17">
        <w:t xml:space="preserve"> iz Rijeke, </w:t>
      </w:r>
      <w:proofErr w:type="spellStart"/>
      <w:r w:rsidRPr="00692A17">
        <w:t>Agatićeva</w:t>
      </w:r>
      <w:proofErr w:type="spellEnd"/>
      <w:r w:rsidRPr="00692A17">
        <w:t xml:space="preserve"> 6</w:t>
      </w:r>
    </w:p>
    <w:p w:rsidRDefault="00AE5B4E" w:rsidP="00AE5B4E" w:rsidR="00AE5B4E">
      <w:pPr>
        <w:jc w:val="both"/>
      </w:pPr>
      <w:r>
        <w:t>- Republika Hrvatska, po ŽDO Pula</w:t>
      </w:r>
    </w:p>
    <w:sectPr w:rsidSect="005B44F0" w:rsidR="00AE5B4E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3B2" w:rsidP="00C60648" w:rsidR="00C033B2">
      <w:r>
        <w:separator/>
      </w:r>
    </w:p>
  </w:endnote>
  <w:endnote w:id="0" w:type="continuationSeparator">
    <w:p w:rsidRDefault="00C033B2" w:rsidP="00C60648" w:rsidR="00C03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3B2" w:rsidP="00C60648" w:rsidR="00C033B2">
      <w:r>
        <w:separator/>
      </w:r>
    </w:p>
  </w:footnote>
  <w:footnote w:id="0" w:type="continuationSeparator">
    <w:p w:rsidRDefault="00C033B2" w:rsidP="00C60648" w:rsidR="00C03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692A17">
      <w:t>10 St-395/2016-85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0B70C1"/>
    <w:rsid w:val="0018524D"/>
    <w:rsid w:val="001A6B1B"/>
    <w:rsid w:val="001C65C4"/>
    <w:rsid w:val="001D7FEF"/>
    <w:rsid w:val="00200B5B"/>
    <w:rsid w:val="00202458"/>
    <w:rsid w:val="002640FE"/>
    <w:rsid w:val="0029744C"/>
    <w:rsid w:val="002B6635"/>
    <w:rsid w:val="002D40D0"/>
    <w:rsid w:val="002D5F7A"/>
    <w:rsid w:val="0032234E"/>
    <w:rsid w:val="00343E78"/>
    <w:rsid w:val="00355F8C"/>
    <w:rsid w:val="0037323A"/>
    <w:rsid w:val="003D135C"/>
    <w:rsid w:val="00455752"/>
    <w:rsid w:val="00455EB8"/>
    <w:rsid w:val="005B44F0"/>
    <w:rsid w:val="005C144C"/>
    <w:rsid w:val="005D274A"/>
    <w:rsid w:val="0065192B"/>
    <w:rsid w:val="00670253"/>
    <w:rsid w:val="00673420"/>
    <w:rsid w:val="00692A17"/>
    <w:rsid w:val="00692DF9"/>
    <w:rsid w:val="006A5E5B"/>
    <w:rsid w:val="0070590F"/>
    <w:rsid w:val="00767E47"/>
    <w:rsid w:val="00792D5F"/>
    <w:rsid w:val="007E7D4F"/>
    <w:rsid w:val="0083177E"/>
    <w:rsid w:val="00847A62"/>
    <w:rsid w:val="0085204F"/>
    <w:rsid w:val="008A1C6E"/>
    <w:rsid w:val="008B0B74"/>
    <w:rsid w:val="008E602F"/>
    <w:rsid w:val="00950110"/>
    <w:rsid w:val="009B2A56"/>
    <w:rsid w:val="009D08C9"/>
    <w:rsid w:val="00A41892"/>
    <w:rsid w:val="00A53A24"/>
    <w:rsid w:val="00A74809"/>
    <w:rsid w:val="00AE5B4E"/>
    <w:rsid w:val="00B65B07"/>
    <w:rsid w:val="00BB5BBB"/>
    <w:rsid w:val="00BD6347"/>
    <w:rsid w:val="00C033B2"/>
    <w:rsid w:val="00C11B58"/>
    <w:rsid w:val="00C11DF7"/>
    <w:rsid w:val="00C23C39"/>
    <w:rsid w:val="00C60648"/>
    <w:rsid w:val="00C60A39"/>
    <w:rsid w:val="00CF1206"/>
    <w:rsid w:val="00D9472D"/>
    <w:rsid w:val="00DE51E6"/>
    <w:rsid w:val="00E37E55"/>
    <w:rsid w:val="00EE78F8"/>
    <w:rsid w:val="00EF1BB0"/>
    <w:rsid w:val="00F01606"/>
    <w:rsid w:val="00F1439C"/>
    <w:rsid w:val="00F23247"/>
    <w:rsid w:val="00F579D4"/>
    <w:rsid w:val="00F6387B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180</properties:Words>
  <properties:Characters>910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2018-09-28T06:23:00Z</dcterms:created>
  <dc:creator>drabar</dc:creator>
  <cp:lastModifiedBy>Sanja Lakošeljac</cp:lastModifiedBy>
  <cp:lastPrinted>2018-09-28T08:47:00Z</cp:lastPrinted>
  <dcterms:modified xmlns:xsi="http://www.w3.org/2001/XMLSchema-instance" xsi:type="dcterms:W3CDTF">2018-09-28T08:47:00Z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 kupovnine St-395-16.docx)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