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0127" w14:paraId="7cd012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4E6D0F">
        <w:t>7639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E6D0F">
        <w:t>7639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30EEA" w:rsidR="00283BA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30EEA" w:rsidRPr="00730EEA">
        <w:t>DUMEŠIĆ d.o.o.</w:t>
      </w:r>
      <w:r w:rsidR="00623A80">
        <w:t>,</w:t>
      </w:r>
      <w:r w:rsidR="00AB1747">
        <w:t xml:space="preserve"> </w:t>
      </w:r>
      <w:r w:rsidR="00730EEA">
        <w:t>Karlovac</w:t>
      </w:r>
      <w:r w:rsidR="00283BA8">
        <w:t xml:space="preserve">, </w:t>
      </w:r>
      <w:r w:rsidR="00730EEA" w:rsidRPr="00730EEA">
        <w:t>Obala Vladimira Mažuranića 36</w:t>
      </w:r>
      <w:r w:rsidR="00623A80">
        <w:t>,</w:t>
      </w:r>
      <w:r w:rsidR="00AB1747">
        <w:t xml:space="preserve"> </w:t>
      </w:r>
    </w:p>
    <w:p w:rsidRDefault="00AB1747" w:rsidP="00F74DA5" w:rsidR="00A93BC7">
      <w:pPr>
        <w:pStyle w:val="Odlomakpopisa"/>
        <w:ind w:left="1428"/>
      </w:pPr>
      <w:r>
        <w:t xml:space="preserve">MBS: </w:t>
      </w:r>
      <w:r w:rsidR="00730EEA" w:rsidRPr="00730EEA">
        <w:t>080811779</w:t>
      </w:r>
      <w:r>
        <w:t>,</w:t>
      </w:r>
      <w:r w:rsidR="00623A80">
        <w:t xml:space="preserve"> </w:t>
      </w:r>
      <w:r>
        <w:t xml:space="preserve">OIB: </w:t>
      </w:r>
      <w:r w:rsidR="00730EEA" w:rsidRPr="00730EEA">
        <w:t>58045091032</w:t>
      </w:r>
      <w:r w:rsidR="00730EEA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730EEA" w:rsidP="00711FA5" w:rsidR="00AC4528">
      <w:pPr>
        <w:ind w:left="1428"/>
      </w:pPr>
      <w:r>
        <w:t>37.738</w:t>
      </w:r>
      <w:r w:rsidR="00E264AF">
        <w:t>,53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11057"/>
    <w:rsid w:val="00114EAD"/>
    <w:rsid w:val="00134418"/>
    <w:rsid w:val="001448C8"/>
    <w:rsid w:val="00161E51"/>
    <w:rsid w:val="00185571"/>
    <w:rsid w:val="00186AF0"/>
    <w:rsid w:val="00192D38"/>
    <w:rsid w:val="001A3DC4"/>
    <w:rsid w:val="001B21A7"/>
    <w:rsid w:val="001C0024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83BA8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A6C36"/>
    <w:rsid w:val="003B1A92"/>
    <w:rsid w:val="003C32EC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5E6B"/>
    <w:rsid w:val="004A346D"/>
    <w:rsid w:val="004B1244"/>
    <w:rsid w:val="004B337A"/>
    <w:rsid w:val="004C2226"/>
    <w:rsid w:val="004C7ACA"/>
    <w:rsid w:val="004D7C50"/>
    <w:rsid w:val="004E6D0F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2261"/>
    <w:rsid w:val="005D476D"/>
    <w:rsid w:val="005E4AB8"/>
    <w:rsid w:val="005F0073"/>
    <w:rsid w:val="005F4627"/>
    <w:rsid w:val="006125AC"/>
    <w:rsid w:val="00623A80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96FC0"/>
    <w:rsid w:val="006D33F3"/>
    <w:rsid w:val="00705958"/>
    <w:rsid w:val="00711FA5"/>
    <w:rsid w:val="00716C71"/>
    <w:rsid w:val="007212D2"/>
    <w:rsid w:val="00730EEA"/>
    <w:rsid w:val="0073619E"/>
    <w:rsid w:val="00752A20"/>
    <w:rsid w:val="007574B5"/>
    <w:rsid w:val="00773F0B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73A43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5102A"/>
    <w:rsid w:val="00964CB1"/>
    <w:rsid w:val="00967950"/>
    <w:rsid w:val="00967A50"/>
    <w:rsid w:val="009859AD"/>
    <w:rsid w:val="009A136C"/>
    <w:rsid w:val="009B4746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A4578"/>
    <w:rsid w:val="00AB1747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A5D56"/>
    <w:rsid w:val="00CB0338"/>
    <w:rsid w:val="00CD6713"/>
    <w:rsid w:val="00CE0593"/>
    <w:rsid w:val="00CE0CD1"/>
    <w:rsid w:val="00CE7362"/>
    <w:rsid w:val="00CF6920"/>
    <w:rsid w:val="00D01B78"/>
    <w:rsid w:val="00D05199"/>
    <w:rsid w:val="00D2032C"/>
    <w:rsid w:val="00D24988"/>
    <w:rsid w:val="00D30182"/>
    <w:rsid w:val="00D65DA8"/>
    <w:rsid w:val="00D66226"/>
    <w:rsid w:val="00D82E92"/>
    <w:rsid w:val="00D94845"/>
    <w:rsid w:val="00DA07EC"/>
    <w:rsid w:val="00DA241F"/>
    <w:rsid w:val="00DA6B62"/>
    <w:rsid w:val="00DA7A04"/>
    <w:rsid w:val="00DB23AA"/>
    <w:rsid w:val="00DF4BAC"/>
    <w:rsid w:val="00DF5E56"/>
    <w:rsid w:val="00E00CC1"/>
    <w:rsid w:val="00E0339E"/>
    <w:rsid w:val="00E07B0C"/>
    <w:rsid w:val="00E11536"/>
    <w:rsid w:val="00E264AF"/>
    <w:rsid w:val="00E26BFC"/>
    <w:rsid w:val="00E3040A"/>
    <w:rsid w:val="00E5092D"/>
    <w:rsid w:val="00E51E12"/>
    <w:rsid w:val="00E549DC"/>
    <w:rsid w:val="00E62A4F"/>
    <w:rsid w:val="00E84729"/>
    <w:rsid w:val="00EB7187"/>
    <w:rsid w:val="00EB7DB7"/>
    <w:rsid w:val="00EC3302"/>
    <w:rsid w:val="00ED6AA8"/>
    <w:rsid w:val="00EE562A"/>
    <w:rsid w:val="00EE5C6B"/>
    <w:rsid w:val="00F034D3"/>
    <w:rsid w:val="00F20C53"/>
    <w:rsid w:val="00F310D2"/>
    <w:rsid w:val="00F31670"/>
    <w:rsid w:val="00F614E8"/>
    <w:rsid w:val="00F67997"/>
    <w:rsid w:val="00F72236"/>
    <w:rsid w:val="00F74DA5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7639</izvorni_sadrzaj>
    <derivirana_varijabla naziv="DomainObject.Predmet.Broj_1">7639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St-7639/2015</izvorni_sadrzaj>
    <derivirana_varijabla naziv="DomainObject.Predmet.OznakaBroj_1">St-7639/2015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DUMEŠIĆ d.o.o.</izvorni_sadrzaj>
    <derivirana_varijabla naziv="DomainObject.Predmet.ProtustrankaFormated_1">  DUMEŠIĆ d.o.o.</derivirana_varijabla>
  </DomainObject.Predmet.ProtustrankaFormated>
  <DomainObject.Predmet.ProtustrankaFormatedOIB>
    <izvorni_sadrzaj>  DUMEŠIĆ d.o.o., OIB 58045091032</izvorni_sadrzaj>
    <derivirana_varijabla naziv="DomainObject.Predmet.ProtustrankaFormatedOIB_1">  DUMEŠIĆ d.o.o., OIB 58045091032</derivirana_varijabla>
  </DomainObject.Predmet.ProtustrankaFormatedOIB>
  <DomainObject.Predmet.ProtustrankaFormatedWithAdress>
    <izvorni_sadrzaj> DUMEŠIĆ d.o.o., Obala Vladimira Mažuranića 36, 47000 Karlovac</izvorni_sadrzaj>
    <derivirana_varijabla naziv="DomainObject.Predmet.ProtustrankaFormatedWithAdress_1"> DUMEŠIĆ d.o.o., Obala Vladimira Mažuranića 36, 47000 Karlovac</derivirana_varijabla>
  </DomainObject.Predmet.ProtustrankaFormatedWithAdress>
  <DomainObject.Predmet.ProtustrankaFormatedWithAdressOIB>
    <izvorni_sadrzaj> DUMEŠIĆ d.o.o., OIB 58045091032, Obala Vladimira Mažuranića 36, 47000 Karlovac</izvorni_sadrzaj>
    <derivirana_varijabla naziv="DomainObject.Predmet.ProtustrankaFormatedWithAdressOIB_1"> DUMEŠIĆ d.o.o., OIB 58045091032, Obala Vladimira Mažuranića 36, 47000 Karlovac</derivirana_varijabla>
  </DomainObject.Predmet.ProtustrankaFormatedWithAdressOIB>
  <DomainObject.Predmet.ProtustrankaWithAdress>
    <izvorni_sadrzaj>DUMEŠIĆ d.o.o. Obala Vladimira Mažuranića 36, 47000 Karlovac</izvorni_sadrzaj>
    <derivirana_varijabla naziv="DomainObject.Predmet.ProtustrankaWithAdress_1">DUMEŠIĆ d.o.o. Obala Vladimira Mažuranića 36, 47000 Karlovac</derivirana_varijabla>
  </DomainObject.Predmet.ProtustrankaWithAdress>
  <DomainObject.Predmet.ProtustrankaWithAdressOIB>
    <izvorni_sadrzaj>DUMEŠIĆ d.o.o., OIB 58045091032, Obala Vladimira Mažuranića 36, 47000 Karlovac</izvorni_sadrzaj>
    <derivirana_varijabla naziv="DomainObject.Predmet.ProtustrankaWithAdressOIB_1">DUMEŠIĆ d.o.o., OIB 58045091032, Obala Vladimira Mažuranića 36, 47000 Karlovac</derivirana_varijabla>
  </DomainObject.Predmet.ProtustrankaWithAdressOIB>
  <DomainObject.Predmet.ProtustrankaNazivFormated>
    <izvorni_sadrzaj>DUMEŠIĆ d.o.o.</izvorni_sadrzaj>
    <derivirana_varijabla naziv="DomainObject.Predmet.ProtustrankaNazivFormated_1">DUMEŠIĆ d.o.o.</derivirana_varijabla>
  </DomainObject.Predmet.ProtustrankaNazivFormated>
  <DomainObject.Predmet.ProtustrankaNazivFormatedOIB>
    <izvorni_sadrzaj>DUMEŠIĆ d.o.o., OIB 58045091032</izvorni_sadrzaj>
    <derivirana_varijabla naziv="DomainObject.Predmet.ProtustrankaNazivFormatedOIB_1">DUMEŠIĆ d.o.o., OIB 58045091032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DUMEŠIĆ d.o.o.</item>
    </izvorni_sadrzaj>
    <derivirana_varijabla naziv="DomainObject.Predmet.ProtuStrankaListFormated_1">
      <item>DUMEŠIĆ d.o.o.</item>
    </derivirana_varijabla>
  </DomainObject.Predmet.ProtuStrankaListFormated>
  <DomainObject.Predmet.ProtuStrankaListFormatedOIB>
    <izvorni_sadrzaj>
      <item>DUMEŠIĆ d.o.o., OIB 58045091032</item>
    </izvorni_sadrzaj>
    <derivirana_varijabla naziv="DomainObject.Predmet.ProtuStrankaListFormatedOIB_1">
      <item>DUMEŠIĆ d.o.o., OIB 58045091032</item>
    </derivirana_varijabla>
  </DomainObject.Predmet.ProtuStrankaListFormatedOIB>
  <DomainObject.Predmet.ProtuStrankaListFormatedWithAdress>
    <izvorni_sadrzaj>
      <item>DUMEŠIĆ d.o.o., Obala Vladimira Mažuranića 36, 47000 Karlovac</item>
    </izvorni_sadrzaj>
    <derivirana_varijabla naziv="DomainObject.Predmet.ProtuStrankaListFormatedWithAdress_1">
      <item>DUMEŠIĆ d.o.o., Obala Vladimira Mažuranića 36, 47000 Karlovac</item>
    </derivirana_varijabla>
  </DomainObject.Predmet.ProtuStrankaListFormatedWithAdress>
  <DomainObject.Predmet.ProtuStrankaListFormatedWithAdressOIB>
    <izvorni_sadrzaj>
      <item>DUMEŠIĆ d.o.o., OIB 58045091032, Obala Vladimira Mažuranića 36, 47000 Karlovac</item>
    </izvorni_sadrzaj>
    <derivirana_varijabla naziv="DomainObject.Predmet.ProtuStrankaListFormatedWithAdressOIB_1">
      <item>DUMEŠIĆ d.o.o., OIB 58045091032, Obala Vladimira Mažuranića 36, 47000 Karlovac</item>
    </derivirana_varijabla>
  </DomainObject.Predmet.ProtuStrankaListFormatedWithAdressOIB>
  <DomainObject.Predmet.ProtuStrankaListNazivFormated>
    <izvorni_sadrzaj>
      <item>DUMEŠIĆ d.o.o.</item>
    </izvorni_sadrzaj>
    <derivirana_varijabla naziv="DomainObject.Predmet.ProtuStrankaListNazivFormated_1">
      <item>DUMEŠIĆ d.o.o.</item>
    </derivirana_varijabla>
  </DomainObject.Predmet.ProtuStrankaListNazivFormated>
  <DomainObject.Predmet.ProtuStrankaListNazivFormatedOIB>
    <izvorni_sadrzaj>
      <item>DUMEŠIĆ d.o.o., OIB 58045091032</item>
    </izvorni_sadrzaj>
    <derivirana_varijabla naziv="DomainObject.Predmet.ProtuStrankaListNazivFormatedOIB_1">
      <item>DUMEŠIĆ d.o.o., OIB 58045091032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DUMEŠIĆ d.o.o.</izvorni_sadrzaj>
    <derivirana_varijabla naziv="DomainObject.Predmet.ProtustrankaIDrugi_1">DUMEŠIĆ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DUMEŠIĆ d.o.o., OIB 58045091032, Obala Vladimira Mažuranića 36, 47000 Karlovac</izvorni_sadrzaj>
    <derivirana_varijabla naziv="DomainObject.Predmet.ProtustrankaIDrugiAdressOIB_1">DUMEŠIĆ d.o.o., OIB 58045091032, Obala Vladimira Mažuranića 36,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DUMEŠIĆ d.o.o.</item>
    </izvorni_sadrzaj>
    <derivirana_varijabla naziv="DomainObject.Predmet.SudioniciListNaziv_1">
      <item>Fina regionalni centar Zagreb, podružnica Karlovac</item>
      <item>DUMEŠIĆ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DUMEŠIĆ d.o.o., OIB 58045091032, Obala Vladimira Mažuranića 36,47000 Karlovac</item>
    </izvorni_sadrzaj>
    <derivirana_varijabla naziv="DomainObject.Predmet.SudioniciListAdressOIB_1">
      <item>Fina regionalni centar Zagreb, podružnica Karlovac, OIB 85821130368, Vitezovićeva 1,47000 Karlovac</item>
      <item>DUMEŠIĆ d.o.o., OIB 58045091032, Obala Vladimira Mažuranića 36,47000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58045091032</item>
    </izvorni_sadrzaj>
    <derivirana_varijabla naziv="DomainObject.Predmet.SudioniciListNazivOIB_1">
      <item>, OIB 85821130368</item>
      <item>, OIB 58045091032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1349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2016-07-12T11:21:00Z</dcterms:created>
  <dc:creator>ilukac</dc:creator>
  <cp:lastModifiedBy>Slavica Sorić</cp:lastModifiedBy>
  <cp:lastPrinted>2016-07-12T11:20:00Z</cp:lastPrinted>
  <dcterms:modified xmlns:xsi="http://www.w3.org/2001/XMLSchema-instance" xsi:type="dcterms:W3CDTF">2016-07-13T12:29:00Z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