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255d" w14:paraId="c77255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556B5">
        <w:t>1182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B556B5" w:rsidR="00B556B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B556B5" w:rsidRPr="00B556B5">
        <w:t>ZAGREBAČKI SKIJAŠKI SAVEZ d.o.o. u likvidaciji, Zagreb, Trg</w:t>
      </w:r>
    </w:p>
    <w:p w:rsidRDefault="00B556B5" w:rsidP="00B556B5" w:rsidR="001136A5">
      <w:pPr>
        <w:ind w:firstLine="708"/>
        <w:jc w:val="both"/>
      </w:pPr>
      <w:r>
        <w:t xml:space="preserve"> </w:t>
      </w:r>
      <w:r w:rsidRPr="00B556B5">
        <w:t xml:space="preserve"> sportova 11, MBS: 080565112, OIB: 05214901073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556B5">
        <w:t>103.047,31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B556B5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556B5"/>
    <w:rsid w:val="00B82F18"/>
    <w:rsid w:val="00B95AE6"/>
    <w:rsid w:val="00BA356B"/>
    <w:rsid w:val="00BB7841"/>
    <w:rsid w:val="00BE5428"/>
    <w:rsid w:val="00BF34FC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3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SKIJAŠKI SAVEZ d.o.o.-u likvidaciji zastupanog po punomoćniku RAJKO KECERIN</izvorni_sadrzaj>
    <derivirana_varijabla naziv="DomainObject.Predmet.ProtustrankaFormated_1">  ZAGREBAČKI SKIJAŠKI SAVEZ d.o.o.-u likvidaciji zastupanog po punomoćniku RAJKO KECERIN</derivirana_varijabla>
  </DomainObject.Predmet.ProtustrankaFormated>
  <DomainObject.Predmet.ProtustrankaFormatedOIB>
    <izvorni_sadrzaj>  ZAGREBAČKI SKIJAŠKI SAVEZ d.o.o.-u likvidaciji, OIB 05214901073 zastupanog po punomoćniku RAJKO KECERIN</izvorni_sadrzaj>
    <derivirana_varijabla naziv="DomainObject.Predmet.ProtustrankaFormatedOIB_1">  ZAGREBAČKI SKIJAŠKI SAVEZ d.o.o.-u likvidaciji, OIB 05214901073 zastupanog po punomoćniku RAJKO KECERIN</derivirana_varijabla>
  </DomainObject.Predmet.ProtustrankaFormatedOIB>
  <DomainObject.Predmet.ProtustrankaFormatedWithAdress>
    <izvorni_sadrzaj> ZAGREBAČKI SKIJAŠKI SAVEZ d.o.o.-u likvidaciji, Trg sportova 11, 10000 Zagreb zastupanog po punomoćniku RAJKO KECERIN</izvorni_sadrzaj>
    <derivirana_varijabla naziv="DomainObject.Predmet.ProtustrankaFormatedWithAdress_1"> ZAGREBAČKI SKIJAŠKI SAVEZ d.o.o.-u likvidaciji, Trg sportova 11, 10000 Zagreb zastupanog po punomoćniku RAJKO KECERIN</derivirana_varijabla>
  </DomainObject.Predmet.ProtustrankaFormatedWithAdress>
  <DomainObject.Predmet.ProtustrankaFormatedWithAdressOIB>
    <izvorni_sadrzaj> ZAGREBAČKI SKIJAŠKI SAVEZ d.o.o.-u likvidaciji, OIB 05214901073, Trg sportova 11, 10000 Zagreb zastupanog po punomoćniku RAJKO KECERIN</izvorni_sadrzaj>
    <derivirana_varijabla naziv="DomainObject.Predmet.ProtustrankaFormatedWithAdressOIB_1"> ZAGREBAČKI SKIJAŠKI SAVEZ d.o.o.-u likvidaciji, OIB 05214901073, Trg sportova 11, 10000 Zagreb zastupanog po punomoćniku RAJKO KECERIN</derivirana_varijabla>
  </DomainObject.Predmet.ProtustrankaFormatedWithAdressOIB>
  <DomainObject.Predmet.ProtustrankaWithAdress>
    <izvorni_sadrzaj>ZAGREBAČKI SKIJAŠKI SAVEZ d.o.o.-u likvidaciji Trg sportova 11, 10000 Zagreb</izvorni_sadrzaj>
    <derivirana_varijabla naziv="DomainObject.Predmet.ProtustrankaWithAdress_1">ZAGREBAČKI SKIJAŠKI SAVEZ d.o.o.-u likvidaciji Trg sportova 11, 10000 Zagreb</derivirana_varijabla>
  </DomainObject.Predmet.ProtustrankaWithAdress>
  <DomainObject.Predmet.ProtustrankaWithAdressOIB>
    <izvorni_sadrzaj>ZAGREBAČKI SKIJAŠKI SAVEZ d.o.o.-u likvidaciji, OIB 05214901073, Trg sportova 11, 10000 Zagreb</izvorni_sadrzaj>
    <derivirana_varijabla naziv="DomainObject.Predmet.ProtustrankaWithAdressOIB_1">ZAGREBAČKI SKIJAŠKI SAVEZ d.o.o.-u likvidaciji, OIB 05214901073, Trg sportova 11, 10000 Zagreb</derivirana_varijabla>
  </DomainObject.Predmet.ProtustrankaWithAdressOIB>
  <DomainObject.Predmet.ProtustrankaNazivFormated>
    <izvorni_sadrzaj>ZAGREBAČKI SKIJAŠKI SAVEZ d.o.o.-u likvidaciji</izvorni_sadrzaj>
    <derivirana_varijabla naziv="DomainObject.Predmet.ProtustrankaNazivFormated_1">ZAGREBAČKI SKIJAŠKI SAVEZ d.o.o.-u likvidaciji</derivirana_varijabla>
  </DomainObject.Predmet.ProtustrankaNazivFormated>
  <DomainObject.Predmet.ProtustrankaNazivFormatedOIB>
    <izvorni_sadrzaj>ZAGREBAČKI SKIJAŠKI SAVEZ d.o.o.-u likvidaciji, OIB 05214901073</izvorni_sadrzaj>
    <derivirana_varijabla naziv="DomainObject.Predmet.ProtustrankaNazivFormatedOIB_1">ZAGREBAČKI SKIJAŠKI SAVEZ d.o.o.-u likvidaciji, OIB 05214901073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SKIJAŠKI SAVEZ d.o.o.-u likvidaciji zastupanog po punomoćniku RAJKO KECERIN</item>
    </izvorni_sadrzaj>
    <derivirana_varijabla naziv="DomainObject.Predmet.ProtuStrankaListFormated_1">
      <item>ZAGREBAČKI SKIJAŠKI SAVEZ d.o.o.-u likvidaciji zastupanog po punomoćniku RAJKO KECERIN</item>
    </derivirana_varijabla>
  </DomainObject.Predmet.ProtuStrankaListFormated>
  <DomainObject.Predmet.ProtuStrankaListFormatedOIB>
    <izvorni_sadrzaj>
      <item>ZAGREBAČKI SKIJAŠKI SAVEZ d.o.o.-u likvidaciji, OIB 05214901073 zastupanog po punomoćniku RAJKO KECERIN</item>
    </izvorni_sadrzaj>
    <derivirana_varijabla naziv="DomainObject.Predmet.ProtuStrankaListFormatedOIB_1">
      <item>ZAGREBAČKI SKIJAŠKI SAVEZ d.o.o.-u likvidaciji, OIB 05214901073 zastupanog po punomoćniku RAJKO KECERIN</item>
    </derivirana_varijabla>
  </DomainObject.Predmet.ProtuStrankaListFormatedOIB>
  <DomainObject.Predmet.ProtuStrankaListFormatedWithAdress>
    <izvorni_sadrzaj>
      <item>ZAGREBAČKI SKIJAŠKI SAVEZ d.o.o.-u likvidaciji, Trg sportova 11, 10000 Zagreb zastupanog po punomoćniku RAJKO KECERIN</item>
    </izvorni_sadrzaj>
    <derivirana_varijabla naziv="DomainObject.Predmet.ProtuStrankaListFormatedWithAdress_1">
      <item>ZAGREBAČKI SKIJAŠKI SAVEZ d.o.o.-u likvidaciji, Trg sportova 11, 10000 Zagreb zastupanog po punomoćniku RAJKO KECERIN</item>
    </derivirana_varijabla>
  </DomainObject.Predmet.ProtuStrankaListFormatedWithAdress>
  <DomainObject.Predmet.ProtuStrankaListFormatedWithAdressOIB>
    <izvorni_sadrzaj>
      <item>ZAGREBAČKI SKIJAŠKI SAVEZ d.o.o.-u likvidaciji, OIB 05214901073, Trg sportova 11, 10000 Zagreb zastupanog po punomoćniku RAJKO KECERIN</item>
    </izvorni_sadrzaj>
    <derivirana_varijabla naziv="DomainObject.Predmet.ProtuStrankaListFormatedWithAdressOIB_1">
      <item>ZAGREBAČKI SKIJAŠKI SAVEZ d.o.o.-u likvidaciji, OIB 05214901073, Trg sportova 11, 10000 Zagreb zastupanog po punomoćniku RAJKO KECERIN</item>
    </derivirana_varijabla>
  </DomainObject.Predmet.ProtuStrankaListFormatedWithAdressOIB>
  <DomainObject.Predmet.ProtuStrankaListNazivFormated>
    <izvorni_sadrzaj>
      <item>ZAGREBAČKI SKIJAŠKI SAVEZ d.o.o.-u likvidaciji</item>
    </izvorni_sadrzaj>
    <derivirana_varijabla naziv="DomainObject.Predmet.ProtuStrankaListNazivFormated_1">
      <item>ZAGREBAČKI SKIJAŠKI SAVEZ d.o.o.-u likvidaciji</item>
    </derivirana_varijabla>
  </DomainObject.Predmet.ProtuStrankaListNazivFormated>
  <DomainObject.Predmet.ProtuStrankaListNazivFormatedOIB>
    <izvorni_sadrzaj>
      <item>ZAGREBAČKI SKIJAŠKI SAVEZ d.o.o.-u likvidaciji, OIB 05214901073</item>
    </izvorni_sadrzaj>
    <derivirana_varijabla naziv="DomainObject.Predmet.ProtuStrankaListNazivFormatedOIB_1">
      <item>ZAGREBAČKI SKIJAŠKI SAVEZ d.o.o.-u likvidaciji, OIB 05214901073</item>
    </derivirana_varijabla>
  </DomainObject.Predmet.ProtuStrankaListNazivFormatedOIB>
  <DomainObject.Predmet.OstaliListFormated>
    <izvorni_sadrzaj>
      <item>RAJKO KECERIN punomoćnik sudionika u postupku ZAGREBAČKI SKIJAŠKI SAVEZ d.o.o.-u likvidaciji</item>
    </izvorni_sadrzaj>
    <derivirana_varijabla naziv="DomainObject.Predmet.OstaliListFormated_1">
      <item>RAJKO KECERIN punomoćnik sudionika u postupku ZAGREBAČKI SKIJAŠKI SAVEZ d.o.o.-u likvidaciji</item>
    </derivirana_varijabla>
  </DomainObject.Predmet.OstaliListFormated>
  <DomainObject.Predmet.OstaliListFormatedOIB>
    <izvorni_sadrzaj>
      <item>RAJKO KECERIN, OIB 06522545326 punomoćnik sudionika u postupku ZAGREBAČKI SKIJAŠKI SAVEZ d.o.o.-u likvidaciji</item>
    </izvorni_sadrzaj>
    <derivirana_varijabla naziv="DomainObject.Predmet.OstaliListFormatedOIB_1">
      <item>RAJKO KECERIN, OIB 06522545326 punomoćnik sudionika u postupku ZAGREBAČKI SKIJAŠKI SAVEZ d.o.o.-u likvidaciji</item>
    </derivirana_varijabla>
  </DomainObject.Predmet.OstaliListFormatedOIB>
  <DomainObject.Predmet.OstaliListFormatedWithAdress>
    <izvorni_sadrzaj>
      <item>RAJKO KECERIN, Trg sportova 11, 10000 Zagreb punomoćnik sudionika u postupku ZAGREBAČKI SKIJAŠKI SAVEZ d.o.o.-u likvidaciji</item>
    </izvorni_sadrzaj>
    <derivirana_varijabla naziv="DomainObject.Predmet.OstaliListFormatedWithAdress_1">
      <item>RAJKO KECERIN, Trg sportova 11, 10000 Zagreb punomoćnik sudionika u postupku ZAGREBAČKI SKIJAŠKI SAVEZ d.o.o.-u likvidaciji</item>
    </derivirana_varijabla>
  </DomainObject.Predmet.OstaliListFormatedWithAdress>
  <DomainObject.Predmet.OstaliListFormatedWithAdressOIB>
    <izvorni_sadrzaj>
      <item>RAJKO KECERIN, OIB 06522545326, Trg sportova 11, 10000 Zagreb punomoćnik sudionika u postupku ZAGREBAČKI SKIJAŠKI SAVEZ d.o.o.-u likvidaciji</item>
    </izvorni_sadrzaj>
    <derivirana_varijabla naziv="DomainObject.Predmet.OstaliListFormatedWithAdressOIB_1">
      <item>RAJKO KECERIN, OIB 06522545326, Trg sportova 11, 10000 Zagreb punomoćnik sudionika u postupku ZAGREBAČKI SKIJAŠKI SAVEZ d.o.o.-u likvidaciji</item>
    </derivirana_varijabla>
  </DomainObject.Predmet.OstaliListFormatedWithAdressOIB>
  <DomainObject.Predmet.OstaliListNazivFormated>
    <izvorni_sadrzaj>
      <item>RAJKO KECERIN</item>
    </izvorni_sadrzaj>
    <derivirana_varijabla naziv="DomainObject.Predmet.OstaliListNazivFormated_1">
      <item>RAJKO KECERIN</item>
    </derivirana_varijabla>
  </DomainObject.Predmet.OstaliListNazivFormated>
  <DomainObject.Predmet.OstaliListNazivFormatedOIB>
    <izvorni_sadrzaj>
      <item>RAJKO KECERIN, OIB 06522545326</item>
    </izvorni_sadrzaj>
    <derivirana_varijabla naziv="DomainObject.Predmet.OstaliListNazivFormatedOIB_1">
      <item>RAJKO KECERIN, OIB 06522545326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SKIJAŠKI SAVEZ d.o.o.-u likvidaciji</izvorni_sadrzaj>
    <derivirana_varijabla naziv="DomainObject.Predmet.ProtustrankaIDrugi_1">ZAGREBAČKI SKIJAŠKI SAVEZ d.o.o.-u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SKIJAŠKI SAVEZ d.o.o.-u likvidaciji, OIB 05214901073, Trg sportova 11, 10000 Zagreb</izvorni_sadrzaj>
    <derivirana_varijabla naziv="DomainObject.Predmet.ProtustrankaIDrugiAdressOIB_1">ZAGREBAČKI SKIJAŠKI SAVEZ d.o.o.-u likvidaciji, OIB 05214901073, Trg sportova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SKIJAŠKI SAVEZ d.o.o.-u likvidaciji</item>
      <item>RAJKO KECERIN</item>
    </izvorni_sadrzaj>
    <derivirana_varijabla naziv="DomainObject.Predmet.SudioniciListNaziv_1">
      <item>FINA Regionalni centar Zagreb</item>
      <item>ZAGREBAČKI SKIJAŠKI SAVEZ d.o.o.-u likvidaciji</item>
      <item>RAJKO KECERIN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izvorni_sadrzaj>
    <derivirana_varijabla naziv="DomainObject.Predmet.SudioniciListAdressOIB_1">
      <item>FINA Regionalni centar Zagreb, OIB 85821130368, Trg svibanjskih žrtava 1995. 1,10000 Zagreb</item>
      <item>ZAGREBAČKI SKIJAŠKI SAVEZ d.o.o.-u likvidaciji, OIB 05214901073, Trg sportova 11,10000 Zagreb</item>
      <item>RAJKO KECERIN, OIB 06522545326, Trg sportova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05214901073</item>
      <item>, OIB 06522545326</item>
    </izvorni_sadrzaj>
    <derivirana_varijabla naziv="DomainObject.Predmet.SudioniciListNazivOIB_1">
      <item>, OIB 85821130368</item>
      <item>, OIB 05214901073</item>
      <item>, OIB 06522545326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1326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2015-11-10T11:35:00Z</dcterms:created>
  <dc:creator>ilukac</dc:creator>
  <cp:lastModifiedBy>Ksenija Nol</cp:lastModifiedBy>
  <cp:lastPrinted>2015-11-10T13:20:00Z</cp:lastPrinted>
  <dcterms:modified xmlns:xsi="http://www.w3.org/2001/XMLSchema-instance" xsi:type="dcterms:W3CDTF">2015-11-10T13:20:00Z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