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a7c83" w14:paraId="d9a7c83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62B82">
      <w:pPr>
        <w:ind w:firstLine="705"/>
        <w:jc w:val="both"/>
        <w:rPr>
          <w:color w:themeColor="text1" w:val="00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854D5B">
        <w:t>sudskoj savjetnici</w:t>
      </w:r>
      <w:r w:rsidR="00BC1860">
        <w:t xml:space="preserve"> </w:t>
      </w:r>
      <w:r w:rsidR="00854D5B">
        <w:t>Anamariji Kovačić Milković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 w:rsidR="00854D5B">
        <w:t xml:space="preserve">od </w:t>
      </w:r>
      <w:r w:rsidR="00086826">
        <w:t>13</w:t>
      </w:r>
      <w:r w:rsidR="00C572D2">
        <w:t>.</w:t>
      </w:r>
      <w:r w:rsidR="0040117E">
        <w:t xml:space="preserve"> </w:t>
      </w:r>
      <w:r w:rsidR="00086826">
        <w:t>lipnja</w:t>
      </w:r>
      <w:r w:rsidR="00D65AF6">
        <w:t xml:space="preserve"> 2017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086826" w:rsidRPr="00086826">
        <w:t>HEAVY TOOLS j.d.o.o., Zadar, Rikarda Katalinića Jeretova 3, OIB: 31601619074</w:t>
      </w:r>
      <w:r w:rsidR="0039437A" w:rsidRPr="0039437A">
        <w:t>,</w:t>
      </w:r>
      <w:r w:rsidR="00EF3F9E">
        <w:t xml:space="preserve"> </w:t>
      </w:r>
      <w:r w:rsidR="00862B82" w:rsidRPr="00862B82">
        <w:rPr>
          <w:color w:themeColor="text1" w:val="000000"/>
        </w:rPr>
        <w:t>29.</w:t>
      </w:r>
      <w:r w:rsidR="003825AE" w:rsidRPr="00862B82">
        <w:rPr>
          <w:color w:themeColor="text1" w:val="000000"/>
        </w:rPr>
        <w:t xml:space="preserve"> </w:t>
      </w:r>
      <w:r w:rsidR="00862B82" w:rsidRPr="00862B82">
        <w:rPr>
          <w:color w:themeColor="text1" w:val="000000"/>
        </w:rPr>
        <w:t>kolovoza</w:t>
      </w:r>
      <w:r w:rsidR="00640FE9" w:rsidRPr="00862B82">
        <w:rPr>
          <w:color w:themeColor="text1" w:val="000000"/>
        </w:rPr>
        <w:t xml:space="preserve"> </w:t>
      </w:r>
      <w:r w:rsidR="00912002" w:rsidRPr="00862B82">
        <w:rPr>
          <w:color w:themeColor="text1" w:val="000000"/>
        </w:rPr>
        <w:t>201</w:t>
      </w:r>
      <w:r w:rsidR="0039437A" w:rsidRPr="00862B82">
        <w:rPr>
          <w:color w:themeColor="text1" w:val="000000"/>
        </w:rPr>
        <w:t>7</w:t>
      </w:r>
      <w:r w:rsidR="00912002" w:rsidRPr="00862B82">
        <w:rPr>
          <w:color w:themeColor="text1" w:val="000000"/>
        </w:rPr>
        <w:t>.</w:t>
      </w:r>
      <w:r w:rsidR="006634BC" w:rsidRPr="00862B82">
        <w:rPr>
          <w:color w:themeColor="text1" w:val="000000"/>
        </w:rPr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086826" w:rsidRPr="00086826">
        <w:t>HEAVY TOOLS j.d.o.o., Zadar, Rikarda Katalinića Jeretova 3, OIB: 31601619074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862B82" w:rsidRPr="00862B82">
        <w:rPr>
          <w:color w:themeColor="text1" w:val="000000"/>
        </w:rPr>
        <w:t>29.</w:t>
      </w:r>
      <w:r w:rsidR="003825AE" w:rsidRPr="00862B82">
        <w:rPr>
          <w:color w:themeColor="text1" w:val="000000"/>
        </w:rPr>
        <w:t xml:space="preserve"> </w:t>
      </w:r>
      <w:r w:rsidR="00862B82" w:rsidRPr="00862B82">
        <w:rPr>
          <w:color w:themeColor="text1" w:val="000000"/>
        </w:rPr>
        <w:t>kolovoza</w:t>
      </w:r>
      <w:r w:rsidR="00640FE9" w:rsidRPr="00862B82">
        <w:rPr>
          <w:color w:themeColor="text1" w:val="000000"/>
        </w:rPr>
        <w:t xml:space="preserve">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862B82" w:rsidRPr="00862B82">
        <w:rPr>
          <w:color w:themeColor="text1" w:val="000000"/>
        </w:rPr>
        <w:t>14,</w:t>
      </w:r>
      <w:r w:rsidR="00B17588">
        <w:rPr>
          <w:color w:themeColor="text1" w:val="000000"/>
        </w:rPr>
        <w:t>12</w:t>
      </w:r>
      <w:r w:rsidR="003825AE" w:rsidRPr="00862B82">
        <w:rPr>
          <w:color w:themeColor="text1" w:val="000000"/>
        </w:rPr>
        <w:t xml:space="preserve"> </w:t>
      </w:r>
      <w:r w:rsidR="003825AE" w:rsidRPr="00EF3F9E">
        <w:rPr>
          <w:color w:themeColor="text1" w:val="000000"/>
        </w:rPr>
        <w:t>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B17588" w:rsidR="00EF3F9E">
      <w:pPr>
        <w:ind w:firstLine="705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862B82" w:rsidRPr="00FF6C29">
        <w:rPr>
          <w:color w:themeColor="text1" w:val="000000"/>
        </w:rPr>
        <w:t xml:space="preserve">Edvin Šimunov iz Zadra, </w:t>
      </w:r>
      <w:r w:rsidR="00862B82">
        <w:rPr>
          <w:color w:themeColor="text1" w:val="000000"/>
        </w:rPr>
        <w:t xml:space="preserve">Ante </w:t>
      </w:r>
      <w:r w:rsidR="00862B82" w:rsidRPr="00FF6C29">
        <w:rPr>
          <w:color w:themeColor="text1" w:val="000000"/>
        </w:rPr>
        <w:t>Starčevića 1, OIB: 68167380523.</w:t>
      </w:r>
    </w:p>
    <w:p w:rsidRDefault="00B17588" w:rsidP="00B17588" w:rsidR="00B17588" w:rsidRPr="00B17588">
      <w:pPr>
        <w:ind w:firstLine="705"/>
        <w:jc w:val="both"/>
        <w:rPr>
          <w:color w:themeColor="text1" w:val="000000"/>
        </w:rPr>
      </w:pPr>
    </w:p>
    <w:p w:rsidRDefault="00193657" w:rsidP="00386298" w:rsidR="00854D5B">
      <w:pPr>
        <w:jc w:val="both"/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086826" w:rsidRPr="00086826">
        <w:t>HEAVY TOOLS j.d.o.o., Zadar, Rikarda Katalinića Jeretova 3, OIB: 31601619074</w:t>
      </w:r>
      <w:r w:rsidR="00DA6055">
        <w:t>.</w:t>
      </w:r>
    </w:p>
    <w:p w:rsidRDefault="0065063E" w:rsidP="00386298" w:rsidR="0065063E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862B82">
      <w:pPr>
        <w:ind w:firstLine="720"/>
        <w:jc w:val="both"/>
        <w:rPr>
          <w:color w:themeColor="text1" w:val="000000"/>
        </w:rPr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086826" w:rsidRPr="00862B82">
        <w:rPr>
          <w:color w:themeColor="text1" w:val="000000"/>
        </w:rPr>
        <w:t>13</w:t>
      </w:r>
      <w:r w:rsidR="0065063E" w:rsidRPr="00862B82">
        <w:rPr>
          <w:color w:themeColor="text1" w:val="000000"/>
        </w:rPr>
        <w:t xml:space="preserve">. </w:t>
      </w:r>
      <w:r w:rsidR="00086826" w:rsidRPr="00862B82">
        <w:rPr>
          <w:color w:themeColor="text1" w:val="000000"/>
        </w:rPr>
        <w:t>lipnja</w:t>
      </w:r>
      <w:r w:rsidR="00D65AF6" w:rsidRPr="00862B82">
        <w:rPr>
          <w:color w:themeColor="text1" w:val="000000"/>
        </w:rPr>
        <w:t xml:space="preserve"> 2017</w:t>
      </w:r>
      <w:r w:rsidR="00303683" w:rsidRPr="00862B82">
        <w:rPr>
          <w:color w:themeColor="text1" w:val="000000"/>
        </w:rPr>
        <w:t>.</w:t>
      </w:r>
      <w:r w:rsidR="00193657" w:rsidRPr="00862B82">
        <w:rPr>
          <w:color w:themeColor="text1" w:val="000000"/>
        </w:rPr>
        <w:t xml:space="preserve"> </w:t>
      </w:r>
      <w:r w:rsidR="00193657" w:rsidRPr="002B5AAE">
        <w:t>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086826" w:rsidRPr="00862B82">
        <w:rPr>
          <w:color w:themeColor="text1" w:val="000000"/>
        </w:rPr>
        <w:t>9</w:t>
      </w:r>
      <w:r w:rsidR="0079567A" w:rsidRPr="00862B82">
        <w:rPr>
          <w:color w:themeColor="text1" w:val="000000"/>
        </w:rPr>
        <w:t>.</w:t>
      </w:r>
      <w:r w:rsidR="00E34074" w:rsidRPr="00862B82">
        <w:rPr>
          <w:color w:themeColor="text1" w:val="000000"/>
        </w:rPr>
        <w:t xml:space="preserve"> </w:t>
      </w:r>
      <w:r w:rsidR="00086826" w:rsidRPr="00862B82">
        <w:rPr>
          <w:color w:themeColor="text1" w:val="000000"/>
        </w:rPr>
        <w:t>lipnja</w:t>
      </w:r>
      <w:r w:rsidR="00D65AF6" w:rsidRPr="00862B82">
        <w:rPr>
          <w:color w:themeColor="text1" w:val="000000"/>
        </w:rPr>
        <w:t xml:space="preserve"> </w:t>
      </w:r>
      <w:r w:rsidR="0079567A" w:rsidRPr="00862B82">
        <w:rPr>
          <w:color w:themeColor="text1" w:val="000000"/>
        </w:rPr>
        <w:t>201</w:t>
      </w:r>
      <w:r w:rsidR="00D65AF6" w:rsidRPr="00862B82">
        <w:rPr>
          <w:color w:themeColor="text1" w:val="000000"/>
        </w:rPr>
        <w:t>7</w:t>
      </w:r>
      <w:r w:rsidR="00193657" w:rsidRPr="00862B82">
        <w:rPr>
          <w:color w:themeColor="text1" w:val="000000"/>
        </w:rPr>
        <w:t xml:space="preserve">. </w:t>
      </w:r>
      <w:r w:rsidR="00193657" w:rsidRPr="00EF3F9E">
        <w:t xml:space="preserve">u Očevidniku redoslijeda osnova za plaćanje ima evidentirane neizvršene osnove za plaćanje u neprekinutom razdoblju od </w:t>
      </w:r>
      <w:r w:rsidR="000B20D2" w:rsidRPr="00862B82">
        <w:rPr>
          <w:color w:themeColor="text1" w:val="000000"/>
        </w:rPr>
        <w:t>120</w:t>
      </w:r>
      <w:r w:rsidR="00D41763" w:rsidRPr="00862B82">
        <w:rPr>
          <w:color w:themeColor="text1" w:val="000000"/>
        </w:rPr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130298" w:rsidRPr="00862B82">
        <w:rPr>
          <w:color w:themeColor="text1" w:val="000000"/>
        </w:rPr>
        <w:t>6</w:t>
      </w:r>
      <w:r w:rsidR="00D93ED0" w:rsidRPr="00862B82">
        <w:rPr>
          <w:color w:themeColor="text1" w:val="000000"/>
        </w:rPr>
        <w:t>.</w:t>
      </w:r>
      <w:r w:rsidR="00086826" w:rsidRPr="00862B82">
        <w:rPr>
          <w:color w:themeColor="text1" w:val="000000"/>
        </w:rPr>
        <w:t>99</w:t>
      </w:r>
      <w:r w:rsidR="001D593B" w:rsidRPr="00862B82">
        <w:rPr>
          <w:color w:themeColor="text1" w:val="000000"/>
        </w:rPr>
        <w:t>0</w:t>
      </w:r>
      <w:r w:rsidR="00854D5B" w:rsidRPr="00862B82">
        <w:rPr>
          <w:color w:themeColor="text1" w:val="000000"/>
        </w:rPr>
        <w:t>,</w:t>
      </w:r>
      <w:r w:rsidR="00205746" w:rsidRPr="00862B82">
        <w:rPr>
          <w:color w:themeColor="text1" w:val="000000"/>
        </w:rPr>
        <w:t>0</w:t>
      </w:r>
      <w:r w:rsidR="00DA6055" w:rsidRPr="00862B82">
        <w:rPr>
          <w:color w:themeColor="text1" w:val="000000"/>
        </w:rPr>
        <w:t>0</w:t>
      </w:r>
      <w:r w:rsidR="00193657" w:rsidRPr="00862B82">
        <w:rPr>
          <w:color w:themeColor="text1" w:val="000000"/>
        </w:rPr>
        <w:t xml:space="preserve"> kuna</w:t>
      </w:r>
      <w:r w:rsidR="00193657" w:rsidRPr="00EF3F9E">
        <w:t xml:space="preserve">, da </w:t>
      </w:r>
      <w:r w:rsidR="00193657" w:rsidRPr="00862B82">
        <w:rPr>
          <w:color w:themeColor="text1" w:val="000000"/>
        </w:rPr>
        <w:t xml:space="preserve">nema zaposlenih, </w:t>
      </w:r>
      <w:r w:rsidRPr="00862B82">
        <w:rPr>
          <w:color w:themeColor="text1" w:val="000000"/>
        </w:rPr>
        <w:t xml:space="preserve">da </w:t>
      </w:r>
      <w:r w:rsidR="001518F5" w:rsidRPr="00862B82">
        <w:rPr>
          <w:color w:themeColor="text1" w:val="000000"/>
        </w:rPr>
        <w:t xml:space="preserve">ima </w:t>
      </w:r>
      <w:r w:rsidR="00D65AF6" w:rsidRPr="00862B82">
        <w:rPr>
          <w:color w:themeColor="text1" w:val="000000"/>
        </w:rPr>
        <w:t xml:space="preserve">jedan </w:t>
      </w:r>
      <w:r w:rsidR="0040117E" w:rsidRPr="00862B82">
        <w:rPr>
          <w:color w:themeColor="text1" w:val="000000"/>
        </w:rPr>
        <w:t xml:space="preserve">otvoren </w:t>
      </w:r>
      <w:r w:rsidR="00BE620C" w:rsidRPr="00862B82">
        <w:rPr>
          <w:color w:themeColor="text1" w:val="000000"/>
        </w:rPr>
        <w:t xml:space="preserve">račun </w:t>
      </w:r>
      <w:r w:rsidR="001518F5" w:rsidRPr="00862B82">
        <w:rPr>
          <w:color w:themeColor="text1" w:val="000000"/>
        </w:rPr>
        <w:t xml:space="preserve">i to </w:t>
      </w:r>
      <w:r w:rsidR="00BE620C" w:rsidRPr="00862B82">
        <w:rPr>
          <w:color w:themeColor="text1" w:val="000000"/>
        </w:rPr>
        <w:t>u</w:t>
      </w:r>
      <w:r w:rsidR="0034475B" w:rsidRPr="00862B82">
        <w:rPr>
          <w:color w:themeColor="text1" w:val="000000"/>
        </w:rPr>
        <w:t xml:space="preserve"> </w:t>
      </w:r>
      <w:r w:rsidR="00086826" w:rsidRPr="00862B82">
        <w:rPr>
          <w:color w:themeColor="text1" w:val="000000"/>
        </w:rPr>
        <w:t>Raiffeisen</w:t>
      </w:r>
      <w:r w:rsidR="00862B82">
        <w:rPr>
          <w:color w:themeColor="text1" w:val="000000"/>
        </w:rPr>
        <w:t>bank</w:t>
      </w:r>
      <w:r w:rsidR="00086826" w:rsidRPr="00862B82">
        <w:rPr>
          <w:color w:themeColor="text1" w:val="000000"/>
        </w:rPr>
        <w:t xml:space="preserve"> Austria</w:t>
      </w:r>
      <w:r w:rsidR="00205746" w:rsidRPr="00862B82">
        <w:rPr>
          <w:color w:themeColor="text1" w:val="000000"/>
        </w:rPr>
        <w:t xml:space="preserve"> d.d.</w:t>
      </w:r>
      <w:r w:rsidR="00854D5B" w:rsidRPr="00862B82">
        <w:rPr>
          <w:color w:themeColor="text1" w:val="000000"/>
        </w:rPr>
        <w:t>,</w:t>
      </w:r>
      <w:r w:rsidR="00E76F3A" w:rsidRPr="00862B82">
        <w:rPr>
          <w:color w:themeColor="text1" w:val="000000"/>
        </w:rPr>
        <w:t xml:space="preserve"> </w:t>
      </w:r>
      <w:r w:rsidR="00193657" w:rsidRPr="00862B82">
        <w:rPr>
          <w:color w:themeColor="text1" w:val="000000"/>
        </w:rPr>
        <w:t>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086826" w:rsidRPr="00862B82">
        <w:rPr>
          <w:color w:themeColor="text1" w:val="000000"/>
        </w:rPr>
        <w:t>20</w:t>
      </w:r>
      <w:r w:rsidR="00131DF8" w:rsidRPr="00862B82">
        <w:rPr>
          <w:color w:themeColor="text1" w:val="000000"/>
        </w:rPr>
        <w:t xml:space="preserve">. </w:t>
      </w:r>
      <w:r w:rsidR="00086826" w:rsidRPr="00862B82">
        <w:rPr>
          <w:color w:themeColor="text1" w:val="000000"/>
        </w:rPr>
        <w:t>srpnja</w:t>
      </w:r>
      <w:r w:rsidR="00D93ED0" w:rsidRPr="00862B82">
        <w:rPr>
          <w:color w:themeColor="text1" w:val="000000"/>
        </w:rPr>
        <w:t xml:space="preserve"> </w:t>
      </w:r>
      <w:r w:rsidR="00DD380D" w:rsidRPr="00862B82">
        <w:rPr>
          <w:color w:themeColor="text1" w:val="000000"/>
        </w:rPr>
        <w:t>2017</w:t>
      </w:r>
      <w:r w:rsidRPr="00862B82">
        <w:rPr>
          <w:color w:themeColor="text1" w:val="000000"/>
        </w:rPr>
        <w:t xml:space="preserve">. </w:t>
      </w:r>
      <w:r>
        <w:t xml:space="preserve">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862B82" w:rsidRPr="00862B82">
        <w:rPr>
          <w:color w:themeColor="text1" w:val="000000"/>
        </w:rPr>
        <w:t>29</w:t>
      </w:r>
      <w:r w:rsidR="008F0E0D" w:rsidRPr="00862B82">
        <w:rPr>
          <w:color w:themeColor="text1" w:val="000000"/>
        </w:rPr>
        <w:t>.</w:t>
      </w:r>
      <w:r w:rsidRPr="00862B82">
        <w:rPr>
          <w:color w:themeColor="text1" w:val="000000"/>
        </w:rPr>
        <w:t xml:space="preserve"> </w:t>
      </w:r>
      <w:r w:rsidR="00862B82" w:rsidRPr="00862B82">
        <w:rPr>
          <w:color w:themeColor="text1" w:val="000000"/>
        </w:rPr>
        <w:t>kolovoza</w:t>
      </w:r>
      <w:r w:rsidR="003767D7" w:rsidRPr="00862B82">
        <w:rPr>
          <w:color w:themeColor="text1" w:val="000000"/>
        </w:rPr>
        <w:t xml:space="preserve"> </w:t>
      </w:r>
      <w:r w:rsidRPr="00862B82">
        <w:rPr>
          <w:color w:themeColor="text1" w:val="000000"/>
        </w:rPr>
        <w:t>201</w:t>
      </w:r>
      <w:r w:rsidR="00D93CA6" w:rsidRPr="00862B82">
        <w:rPr>
          <w:color w:themeColor="text1" w:val="000000"/>
        </w:rPr>
        <w:t>7</w:t>
      </w:r>
      <w:r w:rsidRPr="00862B82">
        <w:rPr>
          <w:color w:themeColor="text1" w:val="000000"/>
        </w:rPr>
        <w:t xml:space="preserve">. </w:t>
      </w:r>
      <w:r w:rsidRPr="00131DF8">
        <w:t xml:space="preserve">proizlazi da je račun dužnika </w:t>
      </w:r>
      <w:r w:rsidR="00EE0861">
        <w:t xml:space="preserve">i dalje u blokadi zbog neizvršenih osnova za plaćanje </w:t>
      </w:r>
      <w:r w:rsidR="00EF3F9E">
        <w:t xml:space="preserve">u iznosu </w:t>
      </w:r>
      <w:r w:rsidR="00EF3F9E" w:rsidRPr="00862B82">
        <w:rPr>
          <w:color w:themeColor="text1" w:val="000000"/>
        </w:rPr>
        <w:t xml:space="preserve">od </w:t>
      </w:r>
      <w:r w:rsidR="00862B82" w:rsidRPr="00862B82">
        <w:rPr>
          <w:color w:themeColor="text1" w:val="000000"/>
        </w:rPr>
        <w:t>6</w:t>
      </w:r>
      <w:r w:rsidR="00D93ED0" w:rsidRPr="00862B82">
        <w:rPr>
          <w:color w:themeColor="text1" w:val="000000"/>
        </w:rPr>
        <w:t>.</w:t>
      </w:r>
      <w:r w:rsidR="00862B82" w:rsidRPr="00862B82">
        <w:rPr>
          <w:color w:themeColor="text1" w:val="000000"/>
        </w:rPr>
        <w:t>990</w:t>
      </w:r>
      <w:r w:rsidR="00D93ED0" w:rsidRPr="00862B82">
        <w:rPr>
          <w:color w:themeColor="text1" w:val="000000"/>
        </w:rPr>
        <w:t>,</w:t>
      </w:r>
      <w:r w:rsidR="00862B82" w:rsidRPr="00862B82">
        <w:rPr>
          <w:color w:themeColor="text1" w:val="000000"/>
        </w:rPr>
        <w:t>00</w:t>
      </w:r>
      <w:r w:rsidR="00DC228A" w:rsidRPr="00862B82">
        <w:rPr>
          <w:color w:themeColor="text1" w:val="000000"/>
        </w:rPr>
        <w:t xml:space="preserve"> </w:t>
      </w:r>
      <w:r w:rsidR="00EF3F9E">
        <w:t xml:space="preserve">kuna </w:t>
      </w:r>
      <w:r w:rsidR="00EE0861">
        <w:t xml:space="preserve">u neprekinutom razdoblju od </w:t>
      </w:r>
      <w:r w:rsidR="00862B82" w:rsidRPr="00862B82">
        <w:rPr>
          <w:color w:themeColor="text1" w:val="000000"/>
        </w:rPr>
        <w:t>200</w:t>
      </w:r>
      <w:r w:rsidR="00EF3F9E" w:rsidRPr="00862B82">
        <w:rPr>
          <w:color w:themeColor="text1" w:val="000000"/>
        </w:rPr>
        <w:t xml:space="preserve"> </w:t>
      </w:r>
      <w:r w:rsidR="00EE0861">
        <w:t>dan</w:t>
      </w:r>
      <w:r w:rsidR="0043755F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862B82">
      <w:pPr>
        <w:jc w:val="center"/>
        <w:rPr>
          <w:color w:themeColor="text1" w:val="000000"/>
        </w:rPr>
      </w:pPr>
      <w:r>
        <w:t>U Zadru</w:t>
      </w:r>
      <w:r w:rsidR="00862B82">
        <w:t>,</w:t>
      </w:r>
      <w:r w:rsidR="008F0E0D">
        <w:t xml:space="preserve"> </w:t>
      </w:r>
      <w:r w:rsidR="00862B82" w:rsidRPr="00862B82">
        <w:rPr>
          <w:color w:themeColor="text1" w:val="000000"/>
        </w:rPr>
        <w:t>29.</w:t>
      </w:r>
      <w:r w:rsidRPr="00862B82">
        <w:rPr>
          <w:color w:themeColor="text1" w:val="000000"/>
        </w:rPr>
        <w:t xml:space="preserve"> </w:t>
      </w:r>
      <w:r w:rsidR="00862B82" w:rsidRPr="00862B82">
        <w:rPr>
          <w:color w:themeColor="text1" w:val="000000"/>
        </w:rPr>
        <w:t>kolovoza</w:t>
      </w:r>
      <w:r w:rsidR="00640FE9" w:rsidRPr="00862B82">
        <w:rPr>
          <w:color w:themeColor="text1" w:val="000000"/>
        </w:rPr>
        <w:t xml:space="preserve"> </w:t>
      </w:r>
      <w:r w:rsidR="0039437A" w:rsidRPr="00862B82">
        <w:rPr>
          <w:color w:themeColor="text1" w:val="000000"/>
        </w:rPr>
        <w:t>2017</w:t>
      </w:r>
      <w:r w:rsidRPr="00862B82">
        <w:rPr>
          <w:color w:themeColor="text1" w:val="000000"/>
        </w:rPr>
        <w:t xml:space="preserve">.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D65AF6" w:rsidP="00D93ED0" w:rsidR="00A4577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233476">
        <w:t>Sudska savjetnica</w:t>
      </w:r>
    </w:p>
    <w:p w:rsidRDefault="00D65AF6" w:rsidP="00D93ED0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33476">
        <w:t>Anamarija Kovačić Milković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372C2" w:rsidP="008372C2" w:rsidR="008F0E0D">
      <w:pPr>
        <w:tabs>
          <w:tab w:pos="2375" w:val="left"/>
        </w:tabs>
        <w:jc w:val="both"/>
      </w:pPr>
      <w:r>
        <w:lastRenderedPageBreak/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640FE9" w:rsidP="0034475B" w:rsidR="00640FE9">
      <w:pPr>
        <w:jc w:val="both"/>
      </w:pPr>
      <w:r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D5B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-</w:t>
    </w:r>
    <w:r w:rsidR="009F2EA4">
      <w:rPr>
        <w:rStyle w:val="Brojstranice"/>
      </w:rPr>
      <w:fldChar w:fldCharType="begin"/>
    </w:r>
    <w:r w:rsidR="009F2EA4">
      <w:rPr>
        <w:rStyle w:val="Brojstranice"/>
      </w:rPr>
      <w:instrText xml:space="preserve">PAGE  </w:instrText>
    </w:r>
    <w:r w:rsidR="009F2EA4">
      <w:rPr>
        <w:rStyle w:val="Brojstranice"/>
      </w:rPr>
      <w:fldChar w:fldCharType="separate"/>
    </w:r>
    <w:r w:rsidR="00354418">
      <w:rPr>
        <w:rStyle w:val="Brojstranice"/>
        <w:noProof/>
      </w:rPr>
      <w:t>4</w:t>
    </w:r>
    <w:r w:rsidR="009F2EA4">
      <w:rPr>
        <w:rStyle w:val="Brojstranice"/>
      </w:rPr>
      <w:fldChar w:fldCharType="end"/>
    </w:r>
    <w:r>
      <w:rPr>
        <w:rStyle w:val="Brojstranice"/>
      </w:rPr>
      <w:t>-</w:t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854D5B">
      <w:t xml:space="preserve">Poslovni broj: 6 </w:t>
    </w:r>
    <w:r w:rsidR="00D65AF6" w:rsidRPr="008C3132">
      <w:t>St-</w:t>
    </w:r>
    <w:r w:rsidR="00086826">
      <w:t>299/17-8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854D5B">
      <w:t xml:space="preserve">                Poslovni broj: 6</w:t>
    </w:r>
    <w:r>
      <w:t xml:space="preserve"> </w:t>
    </w:r>
    <w:r w:rsidRPr="008C3132">
      <w:t>St-</w:t>
    </w:r>
    <w:r w:rsidR="00086826">
      <w:t>299</w:t>
    </w:r>
    <w:r w:rsidR="00DD380D">
      <w:t>/1</w:t>
    </w:r>
    <w:r w:rsidR="00D65AF6">
      <w:t>7</w:t>
    </w:r>
    <w:r w:rsidR="00646146">
      <w:t>-</w:t>
    </w:r>
    <w:r w:rsidR="00086826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826"/>
    <w:rsid w:val="00086EBE"/>
    <w:rsid w:val="0008729C"/>
    <w:rsid w:val="00087797"/>
    <w:rsid w:val="00091D5A"/>
    <w:rsid w:val="000931FC"/>
    <w:rsid w:val="000A0DAE"/>
    <w:rsid w:val="000A5204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29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356B"/>
    <w:rsid w:val="001B47CD"/>
    <w:rsid w:val="001C2BC7"/>
    <w:rsid w:val="001C53DB"/>
    <w:rsid w:val="001D593B"/>
    <w:rsid w:val="001E5DED"/>
    <w:rsid w:val="001E74F1"/>
    <w:rsid w:val="00200A63"/>
    <w:rsid w:val="002053EC"/>
    <w:rsid w:val="00205746"/>
    <w:rsid w:val="0021518B"/>
    <w:rsid w:val="002216B4"/>
    <w:rsid w:val="0022553D"/>
    <w:rsid w:val="0023043B"/>
    <w:rsid w:val="00233476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475B"/>
    <w:rsid w:val="0035298E"/>
    <w:rsid w:val="0035343E"/>
    <w:rsid w:val="00354418"/>
    <w:rsid w:val="003573C3"/>
    <w:rsid w:val="003573F1"/>
    <w:rsid w:val="00370F9E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06FE"/>
    <w:rsid w:val="004B4C4A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024B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46146"/>
    <w:rsid w:val="0065063E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D7631"/>
    <w:rsid w:val="00707865"/>
    <w:rsid w:val="00722809"/>
    <w:rsid w:val="00723BC9"/>
    <w:rsid w:val="00724163"/>
    <w:rsid w:val="0072570A"/>
    <w:rsid w:val="00726D2F"/>
    <w:rsid w:val="00741367"/>
    <w:rsid w:val="00742C32"/>
    <w:rsid w:val="00753EDD"/>
    <w:rsid w:val="0075628E"/>
    <w:rsid w:val="00772C29"/>
    <w:rsid w:val="007805A1"/>
    <w:rsid w:val="00785980"/>
    <w:rsid w:val="0079567A"/>
    <w:rsid w:val="00795905"/>
    <w:rsid w:val="007A4827"/>
    <w:rsid w:val="007A5FA4"/>
    <w:rsid w:val="007C0700"/>
    <w:rsid w:val="007C62EB"/>
    <w:rsid w:val="007C6FBF"/>
    <w:rsid w:val="007E0486"/>
    <w:rsid w:val="007E65A6"/>
    <w:rsid w:val="00812DBD"/>
    <w:rsid w:val="00814233"/>
    <w:rsid w:val="00821286"/>
    <w:rsid w:val="008372C2"/>
    <w:rsid w:val="008455B6"/>
    <w:rsid w:val="008503D7"/>
    <w:rsid w:val="00854D5B"/>
    <w:rsid w:val="00861573"/>
    <w:rsid w:val="00862B82"/>
    <w:rsid w:val="00862CC5"/>
    <w:rsid w:val="008663D8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5058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E193D"/>
    <w:rsid w:val="009F2EA4"/>
    <w:rsid w:val="00A01095"/>
    <w:rsid w:val="00A13C19"/>
    <w:rsid w:val="00A20ABD"/>
    <w:rsid w:val="00A241EB"/>
    <w:rsid w:val="00A26896"/>
    <w:rsid w:val="00A366D1"/>
    <w:rsid w:val="00A45777"/>
    <w:rsid w:val="00A5296F"/>
    <w:rsid w:val="00A5362F"/>
    <w:rsid w:val="00A54138"/>
    <w:rsid w:val="00A61301"/>
    <w:rsid w:val="00A725FD"/>
    <w:rsid w:val="00A73C9A"/>
    <w:rsid w:val="00A80711"/>
    <w:rsid w:val="00A81719"/>
    <w:rsid w:val="00A82814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17588"/>
    <w:rsid w:val="00B34FFD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3C68"/>
    <w:rsid w:val="00C258BC"/>
    <w:rsid w:val="00C2776D"/>
    <w:rsid w:val="00C509EF"/>
    <w:rsid w:val="00C5722B"/>
    <w:rsid w:val="00C572D2"/>
    <w:rsid w:val="00C61524"/>
    <w:rsid w:val="00C72042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5D2B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5AF6"/>
    <w:rsid w:val="00D7124E"/>
    <w:rsid w:val="00D75141"/>
    <w:rsid w:val="00D77058"/>
    <w:rsid w:val="00D82465"/>
    <w:rsid w:val="00D92DF0"/>
    <w:rsid w:val="00D93CA6"/>
    <w:rsid w:val="00D93ED0"/>
    <w:rsid w:val="00D94D07"/>
    <w:rsid w:val="00D96FA0"/>
    <w:rsid w:val="00DA6055"/>
    <w:rsid w:val="00DA6554"/>
    <w:rsid w:val="00DC228A"/>
    <w:rsid w:val="00DD0823"/>
    <w:rsid w:val="00DD118B"/>
    <w:rsid w:val="00DD380D"/>
    <w:rsid w:val="00DD5088"/>
    <w:rsid w:val="00DD56B2"/>
    <w:rsid w:val="00DD5973"/>
    <w:rsid w:val="00DF52BC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44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44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44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44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44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44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44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44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44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44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St-299/2017</izvorni_sadrzaj>
    <derivirana_varijabla naziv="DomainObject.Predmet.OznakaBroj_1">St-299/2017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HEAVY TOOLS j.d.o.o. za trgovinu i usluge</izvorni_sadrzaj>
    <derivirana_varijabla naziv="DomainObject.Predmet.ProtustrankaFormated_1">  HEAVY TOOLS j.d.o.o. za trgovinu i usluge</derivirana_varijabla>
  </DomainObject.Predmet.ProtustrankaFormated>
  <DomainObject.Predmet.ProtustrankaFormatedOIB>
    <izvorni_sadrzaj>  HEAVY TOOLS j.d.o.o. za trgovinu i usluge, OIB 31601619074</izvorni_sadrzaj>
    <derivirana_varijabla naziv="DomainObject.Predmet.ProtustrankaFormatedOIB_1">  HEAVY TOOLS j.d.o.o. za trgovinu i usluge, OIB 31601619074</derivirana_varijabla>
  </DomainObject.Predmet.ProtustrankaFormatedOIB>
  <DomainObject.Predmet.ProtustrankaFormatedWithAdress>
    <izvorni_sadrzaj> HEAVY TOOLS j.d.o.o. za trgovinu i usluge, Rikarda Katalinića Jeretova 3, 23000 Zadar</izvorni_sadrzaj>
    <derivirana_varijabla naziv="DomainObject.Predmet.ProtustrankaFormatedWithAdress_1"> HEAVY TOOLS j.d.o.o. za trgovinu i usluge, Rikarda Katalinića Jeretova 3, 23000 Zadar</derivirana_varijabla>
  </DomainObject.Predmet.ProtustrankaFormatedWithAdress>
  <DomainObject.Predmet.ProtustrankaFormatedWithAdressOIB>
    <izvorni_sadrzaj> HEAVY TOOLS j.d.o.o. za trgovinu i usluge, OIB 31601619074, Rikarda Katalinića Jeretova 3, 23000 Zadar</izvorni_sadrzaj>
    <derivirana_varijabla naziv="DomainObject.Predmet.ProtustrankaFormatedWithAdressOIB_1"> HEAVY TOOLS j.d.o.o. za trgovinu i usluge, OIB 31601619074, Rikarda Katalinića Jeretova 3, 23000 Zadar</derivirana_varijabla>
  </DomainObject.Predmet.ProtustrankaFormatedWithAdressOIB>
  <DomainObject.Predmet.ProtustrankaWithAdress>
    <izvorni_sadrzaj>HEAVY TOOLS j.d.o.o. za trgovinu i usluge Rikarda Katalinića Jeretova 3, 23000 Zadar</izvorni_sadrzaj>
    <derivirana_varijabla naziv="DomainObject.Predmet.ProtustrankaWithAdress_1">HEAVY TOOLS j.d.o.o. za trgovinu i usluge Rikarda Katalinića Jeretova 3, 23000 Zadar</derivirana_varijabla>
  </DomainObject.Predmet.ProtustrankaWithAdress>
  <DomainObject.Predmet.ProtustrankaWithAdressOIB>
    <izvorni_sadrzaj>HEAVY TOOLS j.d.o.o. za trgovinu i usluge, OIB 31601619074, Rikarda Katalinića Jeretova 3, 23000 Zadar</izvorni_sadrzaj>
    <derivirana_varijabla naziv="DomainObject.Predmet.ProtustrankaWithAdressOIB_1">HEAVY TOOLS j.d.o.o. za trgovinu i usluge, OIB 31601619074, Rikarda Katalinića Jeretova 3, 23000 Zadar</derivirana_varijabla>
  </DomainObject.Predmet.ProtustrankaWithAdressOIB>
  <DomainObject.Predmet.ProtustrankaNazivFormated>
    <izvorni_sadrzaj>HEAVY TOOLS j.d.o.o. za trgovinu i usluge</izvorni_sadrzaj>
    <derivirana_varijabla naziv="DomainObject.Predmet.ProtustrankaNazivFormated_1">HEAVY TOOLS j.d.o.o. za trgovinu i usluge</derivirana_varijabla>
  </DomainObject.Predmet.ProtustrankaNazivFormated>
  <DomainObject.Predmet.ProtustrankaNazivFormatedOIB>
    <izvorni_sadrzaj>HEAVY TOOLS j.d.o.o. za trgovinu i usluge, OIB 31601619074</izvorni_sadrzaj>
    <derivirana_varijabla naziv="DomainObject.Predmet.ProtustrankaNazivFormatedOIB_1">HEAVY TOOLS j.d.o.o. za trgovinu i usluge, OIB 31601619074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HEAVY TOOLS j.d.o.o. za trgovinu i usluge</item>
    </izvorni_sadrzaj>
    <derivirana_varijabla naziv="DomainObject.Predmet.ProtuStrankaListFormated_1">
      <item>HEAVY TOOLS j.d.o.o. za trgovinu i usluge</item>
    </derivirana_varijabla>
  </DomainObject.Predmet.ProtuStrankaListFormated>
  <DomainObject.Predmet.ProtuStrankaListFormatedOIB>
    <izvorni_sadrzaj>
      <item>HEAVY TOOLS j.d.o.o. za trgovinu i usluge, OIB 31601619074</item>
    </izvorni_sadrzaj>
    <derivirana_varijabla naziv="DomainObject.Predmet.ProtuStrankaListFormatedOIB_1">
      <item>HEAVY TOOLS j.d.o.o. za trgovinu i usluge, OIB 31601619074</item>
    </derivirana_varijabla>
  </DomainObject.Predmet.ProtuStrankaListFormatedOIB>
  <DomainObject.Predmet.ProtuStrankaListFormatedWithAdress>
    <izvorni_sadrzaj>
      <item>HEAVY TOOLS j.d.o.o. za trgovinu i usluge, Rikarda Katalinića Jeretova 3, 23000 Zadar</item>
    </izvorni_sadrzaj>
    <derivirana_varijabla naziv="DomainObject.Predmet.ProtuStrankaListFormatedWithAdress_1">
      <item>HEAVY TOOLS j.d.o.o. za trgovinu i usluge, Rikarda Katalinića Jeretova 3, 23000 Zadar</item>
    </derivirana_varijabla>
  </DomainObject.Predmet.ProtuStrankaListFormatedWithAdress>
  <DomainObject.Predmet.ProtuStrankaListFormatedWithAdressOIB>
    <izvorni_sadrzaj>
      <item>HEAVY TOOLS j.d.o.o. za trgovinu i usluge, OIB 31601619074, Rikarda Katalinića Jeretova 3, 23000 Zadar</item>
    </izvorni_sadrzaj>
    <derivirana_varijabla naziv="DomainObject.Predmet.ProtuStrankaListFormatedWithAdressOIB_1">
      <item>HEAVY TOOLS j.d.o.o. za trgovinu i usluge, OIB 31601619074, Rikarda Katalinića Jeretova 3, 23000 Zadar</item>
    </derivirana_varijabla>
  </DomainObject.Predmet.ProtuStrankaListFormatedWithAdressOIB>
  <DomainObject.Predmet.ProtuStrankaListNazivFormated>
    <izvorni_sadrzaj>
      <item>HEAVY TOOLS j.d.o.o. za trgovinu i usluge</item>
    </izvorni_sadrzaj>
    <derivirana_varijabla naziv="DomainObject.Predmet.ProtuStrankaListNazivFormated_1">
      <item>HEAVY TOOLS j.d.o.o. za trgovinu i usluge</item>
    </derivirana_varijabla>
  </DomainObject.Predmet.ProtuStrankaListNazivFormated>
  <DomainObject.Predmet.ProtuStrankaListNazivFormatedOIB>
    <izvorni_sadrzaj>
      <item>HEAVY TOOLS j.d.o.o. za trgovinu i usluge, OIB 31601619074</item>
    </izvorni_sadrzaj>
    <derivirana_varijabla naziv="DomainObject.Predmet.ProtuStrankaListNazivFormatedOIB_1">
      <item>HEAVY TOOLS j.d.o.o. za trgovinu i usluge, OIB 31601619074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HEAVY TOOLS j.d.o.o. za trgovinu i usluge</izvorni_sadrzaj>
    <derivirana_varijabla naziv="DomainObject.Predmet.ProtustrankaIDrugi_1">HEAVY TOOLS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HEAVY TOOLS j.d.o.o. za trgovinu i usluge, OIB 31601619074, Rikarda Katalinića Jeretova 3, 23000 Zadar</izvorni_sadrzaj>
    <derivirana_varijabla naziv="DomainObject.Predmet.ProtustrankaIDrugiAdressOIB_1">HEAVY TOOLS j.d.o.o. za trgovinu i usluge, OIB 31601619074, Rikarda Katalinića Jeretova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HEAVY TOOLS j.d.o.o. za trgovinu i usluge</item>
    </izvorni_sadrzaj>
    <derivirana_varijabla naziv="DomainObject.Predmet.SudioniciListNaziv_1">
      <item>FINA</item>
      <item>HEAVY TOOLS j.d.o.o. za trgovinu i usluge</item>
    </derivirana_varijabla>
  </DomainObject.Predmet.SudioniciListNaziv>
  <DomainObject.Predmet.SudioniciListAdressOIB>
    <izvorni_sadrzaj>
      <item>FINA, OIB 85821130368</item>
      <item>HEAVY TOOLS j.d.o.o. za trgovinu i usluge, OIB 31601619074, Rikarda Katalinića Jeretova 3,23000 Zadar</item>
    </izvorni_sadrzaj>
    <derivirana_varijabla naziv="DomainObject.Predmet.SudioniciListAdressOIB_1">
      <item>FINA, OIB 85821130368</item>
      <item>HEAVY TOOLS j.d.o.o. za trgovinu i usluge, OIB 31601619074, Rikarda Katalinića Jeretova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31601619074</item>
    </izvorni_sadrzaj>
    <derivirana_varijabla naziv="DomainObject.Predmet.SudioniciListNazivOIB_1">
      <item>, OIB 85821130368</item>
      <item>, OIB 31601619074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702A76-0909-4B9F-A039-AF0772316A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1005</properties:Words>
  <properties:Characters>5448</properties:Characters>
  <properties:Lines>169</properties:Lines>
  <properties:Paragraphs>37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2017-08-28T10:50:00Z</dcterms:created>
  <dc:creator>Administrator</dc:creator>
  <cp:lastModifiedBy>Anamarija Kovačić Milković</cp:lastModifiedBy>
  <cp:lastPrinted>2017-03-31T11:18:00Z</cp:lastPrinted>
  <dcterms:modified xmlns:xsi="http://www.w3.org/2001/XMLSchema-instance" xsi:type="dcterms:W3CDTF">2017-08-29T12:11:00Z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