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3b3e" w14:paraId="e1a3b3e" w:rsidRDefault="00105AC7" w:rsidP="00105AC7" w:rsidR="00105AC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05AC7" w:rsidP="00105AC7" w:rsidR="00105AC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05AC7" w:rsidP="00105AC7" w:rsidR="00105AC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05AC7" w:rsidP="00105AC7" w:rsidR="00105AC7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St-601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05AC7" w:rsidP="00105AC7" w:rsidR="00105AC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05AC7" w:rsidP="00105AC7" w:rsidR="00105AC7" w:rsidRPr="004C4B9E">
      <w:pPr>
        <w:rPr>
          <w:sz w:val="23"/>
          <w:szCs w:val="23"/>
        </w:rPr>
      </w:pPr>
    </w:p>
    <w:p w:rsidRDefault="00105AC7" w:rsidP="00105AC7" w:rsidR="00105AC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05AC7" w:rsidP="00105AC7" w:rsidR="00105AC7" w:rsidRPr="004C4B9E">
      <w:pPr>
        <w:rPr>
          <w:sz w:val="23"/>
          <w:szCs w:val="23"/>
        </w:rPr>
      </w:pP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ABELLA d.o.o., Rovinj, Rovinjsko selo 99, OIB: 60457098527, dana 5. travnja 2016</w:t>
      </w:r>
      <w:r w:rsidRPr="004C4B9E">
        <w:rPr>
          <w:sz w:val="23"/>
          <w:szCs w:val="23"/>
        </w:rPr>
        <w:t xml:space="preserve">. 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ABELLA d.o.o., Rovinj, Rovinjsko selo 99, OIB: 60457098527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30.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105AC7" w:rsidP="00105AC7" w:rsidR="00105AC7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ABELLA d.o.o., Rovinj, Rovinjsko selo 99, OIB: 60457098527 </w:t>
      </w:r>
    </w:p>
    <w:p w:rsidRDefault="00105AC7" w:rsidP="00105AC7" w:rsidR="00105AC7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 xml:space="preserve">Vesna Perković, </w:t>
      </w:r>
      <w:r>
        <w:rPr>
          <w:sz w:val="23"/>
          <w:szCs w:val="23"/>
        </w:rPr>
        <w:t>Rovinj, Rovinjsko selo 99</w:t>
      </w:r>
      <w:r>
        <w:rPr>
          <w:sz w:val="23"/>
          <w:szCs w:val="23"/>
          <w:lang w:val="sv-SE"/>
        </w:rPr>
        <w:t>,</w:t>
      </w:r>
    </w:p>
    <w:p w:rsidRDefault="00105AC7" w:rsidP="00105AC7" w:rsidR="00105AC7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105AC7" w:rsidP="00105AC7" w:rsidR="00105AC7" w:rsidRPr="004040C4">
      <w:pPr>
        <w:jc w:val="both"/>
        <w:rPr>
          <w:sz w:val="23"/>
          <w:szCs w:val="23"/>
          <w:lang w:val="sv-SE"/>
        </w:rPr>
      </w:pPr>
    </w:p>
    <w:p w:rsidRDefault="00105AC7" w:rsidP="00105AC7" w:rsidR="00105AC7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ABELLA d.o.o., Rovinj, Rovinjsko selo 99, OIB: 60457098527,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105AC7" w:rsidP="00105AC7" w:rsidR="00105AC7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05AC7" w:rsidP="00105AC7" w:rsidR="00105AC7">
      <w:pPr>
        <w:jc w:val="both"/>
        <w:rPr>
          <w:sz w:val="23"/>
          <w:szCs w:val="23"/>
        </w:rPr>
      </w:pPr>
    </w:p>
    <w:p w:rsidRDefault="00105AC7" w:rsidP="00105AC7" w:rsidR="00105AC7" w:rsidRPr="00D10EBB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105AC7" w:rsidP="00105AC7" w:rsidR="00105AC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05AC7" w:rsidP="00105AC7" w:rsidR="00105AC7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05AC7" w:rsidP="00105AC7" w:rsidR="00105AC7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05AC7" w:rsidP="00105AC7" w:rsidR="00105AC7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05AC7" w:rsidP="00105AC7" w:rsidR="00105AC7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105AC7" w:rsidP="00105AC7" w:rsidR="00105AC7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ABELLA d.o.o., Rovinj, Rovinjsko selo 99</w:t>
      </w:r>
    </w:p>
    <w:p w:rsidRDefault="00105AC7" w:rsidP="00105AC7" w:rsidR="00105AC7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 xml:space="preserve">Vesna Perković, </w:t>
      </w:r>
      <w:r>
        <w:rPr>
          <w:sz w:val="23"/>
          <w:szCs w:val="23"/>
        </w:rPr>
        <w:t>Rovinj, Rovinjsko selo 99</w:t>
      </w:r>
      <w:r>
        <w:rPr>
          <w:sz w:val="23"/>
          <w:szCs w:val="23"/>
          <w:lang w:val="sv-SE"/>
        </w:rPr>
        <w:t>,</w:t>
      </w:r>
    </w:p>
    <w:p w:rsidRDefault="00105AC7" w:rsidP="00105AC7" w:rsidR="00105AC7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64FEB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FEB" w:rsidR="00000000">
      <w:r>
        <w:separator/>
      </w:r>
    </w:p>
  </w:endnote>
  <w:endnote w:id="0" w:type="continuationSeparator">
    <w:p w:rsidRDefault="00C64FE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FEB" w:rsidR="00000000">
      <w:r>
        <w:separator/>
      </w:r>
    </w:p>
  </w:footnote>
  <w:footnote w:id="0" w:type="continuationSeparator">
    <w:p w:rsidRDefault="00C64FE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05AC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64FE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AC7"/>
    <w:rsid w:val="00105AC7"/>
    <w:rsid w:val="00554328"/>
    <w:rsid w:val="00985388"/>
    <w:rsid w:val="00C6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5AC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A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5AC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A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5AC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F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F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F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F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5AC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A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5AC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A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AC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F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F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F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F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ABELLA d.o.o. ROVINJ</izvorni_sadrzaj>
    <derivirana_varijabla naziv="DomainObject.Predmet.ProtustrankaFormated_1">  ABELLA d.o.o. ROVINJ</derivirana_varijabla>
  </DomainObject.Predmet.ProtustrankaFormated>
  <DomainObject.Predmet.ProtustrankaFormatedOIB>
    <izvorni_sadrzaj>  ABELLA d.o.o. ROVINJ, OIB 60457098527</izvorni_sadrzaj>
    <derivirana_varijabla naziv="DomainObject.Predmet.ProtustrankaFormatedOIB_1">  ABELLA d.o.o. ROVINJ, OIB 60457098527</derivirana_varijabla>
  </DomainObject.Predmet.ProtustrankaFormatedOIB>
  <DomainObject.Predmet.ProtustrankaFormatedWithAdress>
    <izvorni_sadrzaj> ABELLA d.o.o. ROVINJ, Rovinjsko selo 99, 52210 Rovinj</izvorni_sadrzaj>
    <derivirana_varijabla naziv="DomainObject.Predmet.ProtustrankaFormatedWithAdress_1"> ABELLA d.o.o. ROVINJ, Rovinjsko selo 99, 52210 Rovinj</derivirana_varijabla>
  </DomainObject.Predmet.ProtustrankaFormatedWithAdress>
  <DomainObject.Predmet.ProtustrankaFormatedWithAdressOIB>
    <izvorni_sadrzaj> ABELLA d.o.o. ROVINJ, OIB 60457098527, Rovinjsko selo 99, 52210 Rovinj</izvorni_sadrzaj>
    <derivirana_varijabla naziv="DomainObject.Predmet.ProtustrankaFormatedWithAdressOIB_1"> ABELLA d.o.o. ROVINJ, OIB 60457098527, Rovinjsko selo 99, 52210 Rovinj</derivirana_varijabla>
  </DomainObject.Predmet.ProtustrankaFormatedWithAdressOIB>
  <DomainObject.Predmet.ProtustrankaWithAdress>
    <izvorni_sadrzaj>ABELLA d.o.o. ROVINJ Rovinjsko selo 99, 52210 Rovinj</izvorni_sadrzaj>
    <derivirana_varijabla naziv="DomainObject.Predmet.ProtustrankaWithAdress_1">ABELLA d.o.o. ROVINJ Rovinjsko selo 99, 52210 Rovinj</derivirana_varijabla>
  </DomainObject.Predmet.ProtustrankaWithAdress>
  <DomainObject.Predmet.ProtustrankaWithAdressOIB>
    <izvorni_sadrzaj>ABELLA d.o.o. ROVINJ, OIB 60457098527, Rovinjsko selo 99, 52210 Rovinj</izvorni_sadrzaj>
    <derivirana_varijabla naziv="DomainObject.Predmet.ProtustrankaWithAdressOIB_1">ABELLA d.o.o. ROVINJ, OIB 60457098527, Rovinjsko selo 99, 52210 Rovinj</derivirana_varijabla>
  </DomainObject.Predmet.ProtustrankaWithAdressOIB>
  <DomainObject.Predmet.ProtustrankaNazivFormated>
    <izvorni_sadrzaj>ABELLA d.o.o. ROVINJ</izvorni_sadrzaj>
    <derivirana_varijabla naziv="DomainObject.Predmet.ProtustrankaNazivFormated_1">ABELLA d.o.o. ROVINJ</derivirana_varijabla>
  </DomainObject.Predmet.ProtustrankaNazivFormated>
  <DomainObject.Predmet.ProtustrankaNazivFormatedOIB>
    <izvorni_sadrzaj>ABELLA d.o.o. ROVINJ, OIB 60457098527</izvorni_sadrzaj>
    <derivirana_varijabla naziv="DomainObject.Predmet.ProtustrankaNazivFormatedOIB_1">ABELLA d.o.o. ROVINJ, OIB 60457098527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8578.00</izvorni_sadrzaj>
    <derivirana_varijabla naziv="DomainObject.Predmet.TrenutnaVrijednost_1">8578.00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ABELLA d.o.o. ROVINJ</item>
    </izvorni_sadrzaj>
    <derivirana_varijabla naziv="DomainObject.Predmet.ProtuStrankaListFormated_1">
      <item>ABELLA d.o.o. ROVINJ</item>
    </derivirana_varijabla>
  </DomainObject.Predmet.ProtuStrankaListFormated>
  <DomainObject.Predmet.ProtuStrankaListFormatedOIB>
    <izvorni_sadrzaj>
      <item>ABELLA d.o.o. ROVINJ, OIB 60457098527</item>
    </izvorni_sadrzaj>
    <derivirana_varijabla naziv="DomainObject.Predmet.ProtuStrankaListFormatedOIB_1">
      <item>ABELLA d.o.o. ROVINJ, OIB 60457098527</item>
    </derivirana_varijabla>
  </DomainObject.Predmet.ProtuStrankaListFormatedOIB>
  <DomainObject.Predmet.ProtuStrankaListFormatedWithAdress>
    <izvorni_sadrzaj>
      <item>ABELLA d.o.o. ROVINJ, Rovinjsko selo 99, 52210 Rovinj</item>
    </izvorni_sadrzaj>
    <derivirana_varijabla naziv="DomainObject.Predmet.ProtuStrankaListFormatedWithAdress_1">
      <item>ABELLA d.o.o. ROVINJ, Rovinjsko selo 99, 52210 Rovinj</item>
    </derivirana_varijabla>
  </DomainObject.Predmet.ProtuStrankaListFormatedWithAdress>
  <DomainObject.Predmet.ProtuStrankaListFormatedWithAdressOIB>
    <izvorni_sadrzaj>
      <item>ABELLA d.o.o. ROVINJ, OIB 60457098527, Rovinjsko selo 99, 52210 Rovinj</item>
    </izvorni_sadrzaj>
    <derivirana_varijabla naziv="DomainObject.Predmet.ProtuStrankaListFormatedWithAdressOIB_1">
      <item>ABELLA d.o.o. ROVINJ, OIB 60457098527, Rovinjsko selo 99, 52210 Rovinj</item>
    </derivirana_varijabla>
  </DomainObject.Predmet.ProtuStrankaListFormatedWithAdressOIB>
  <DomainObject.Predmet.ProtuStrankaListNazivFormated>
    <izvorni_sadrzaj>
      <item>ABELLA d.o.o. ROVINJ</item>
    </izvorni_sadrzaj>
    <derivirana_varijabla naziv="DomainObject.Predmet.ProtuStrankaListNazivFormated_1">
      <item>ABELLA d.o.o. ROVINJ</item>
    </derivirana_varijabla>
  </DomainObject.Predmet.ProtuStrankaListNazivFormated>
  <DomainObject.Predmet.ProtuStrankaListNazivFormatedOIB>
    <izvorni_sadrzaj>
      <item>ABELLA d.o.o. ROVINJ, OIB 60457098527</item>
    </izvorni_sadrzaj>
    <derivirana_varijabla naziv="DomainObject.Predmet.ProtuStrankaListNazivFormatedOIB_1">
      <item>ABELLA d.o.o. ROVINJ, OIB 60457098527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ABELLA d.o.o. ROVINJ</izvorni_sadrzaj>
    <derivirana_varijabla naziv="DomainObject.Predmet.ProtustrankaIDrugi_1">ABELLA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ABELLA d.o.o. ROVINJ, OIB 60457098527, Rovinjsko selo 99, 52210 Rovinj</izvorni_sadrzaj>
    <derivirana_varijabla naziv="DomainObject.Predmet.ProtustrankaIDrugiAdressOIB_1">ABELLA d.o.o. ROVINJ, OIB 60457098527, Rovinjsko selo 99,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ABELLA d.o.o. ROVINJ</item>
    </izvorni_sadrzaj>
    <derivirana_varijabla naziv="DomainObject.Predmet.SudioniciListNaziv_1">
      <item>FINANCIJSKA AGENCIJA, RC RIJEKA, PODRUŽNICA PULA, PULA</item>
      <item>ABELLA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ABELLA d.o.o. ROVINJ, OIB 60457098527, Rovinjsko selo 99,52210 Rovinj</item>
    </izvorni_sadrzaj>
    <derivirana_varijabla naziv="DomainObject.Predmet.SudioniciListAdressOIB_1">
      <item>FINANCIJSKA AGENCIJA, RC RIJEKA, PODRUŽNICA PULA, PULA, OIB 85821130368, Ulica grada Vukovara 70,10000 Zagreb</item>
      <item>ABELLA d.o.o. ROVINJ, OIB 60457098527, Rovinjsko selo 99,52210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60457098527</item>
    </izvorni_sadrzaj>
    <derivirana_varijabla naziv="DomainObject.Predmet.SudioniciListNazivOIB_1">
      <item>, OIB 85821130368</item>
      <item>, OIB 60457098527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1584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2016-04-05T06:58:00Z</dcterms:created>
  <dc:creator>Jasmina Matika</dc:creator>
  <cp:lastModifiedBy>Jasmina Matika</cp:lastModifiedBy>
  <dcterms:modified xmlns:xsi="http://www.w3.org/2001/XMLSchema-instance" xsi:type="dcterms:W3CDTF">2016-04-05T07:21:00Z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