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0c09" w14:paraId="f990c09" w:rsidRDefault="001228A6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E22421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E22421" w:rsidRPr="00E22421">
        <w:rPr>
          <w:b/>
          <w:lang w:val="hr-HR"/>
        </w:rPr>
        <w:t>TRGOVAČKOG</w:t>
      </w:r>
    </w:p>
    <w:p w:rsidRDefault="00E22421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SUDA U OSIJEKU</w:t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="007B218F" w:rsidRPr="00E22421">
        <w:rPr>
          <w:b/>
          <w:lang w:val="hr-HR"/>
        </w:rPr>
        <w:t xml:space="preserve">                      Broj: 7/St</w:t>
      </w:r>
      <w:r w:rsidR="008A3437">
        <w:rPr>
          <w:b/>
          <w:lang w:val="hr-HR"/>
        </w:rPr>
        <w:t>-</w:t>
      </w:r>
      <w:r w:rsidR="00D92312">
        <w:rPr>
          <w:b/>
          <w:lang w:val="hr-HR"/>
        </w:rPr>
        <w:t>1</w:t>
      </w:r>
      <w:r w:rsidR="00B81BC5">
        <w:rPr>
          <w:b/>
          <w:lang w:val="hr-HR"/>
        </w:rPr>
        <w:t>551</w:t>
      </w:r>
      <w:r w:rsidR="008A3437">
        <w:rPr>
          <w:b/>
          <w:lang w:val="hr-HR"/>
        </w:rPr>
        <w:t>/</w:t>
      </w:r>
      <w:r w:rsidR="007B218F" w:rsidRPr="00E22421">
        <w:rPr>
          <w:b/>
          <w:lang w:val="hr-HR"/>
        </w:rPr>
        <w:t>201</w:t>
      </w:r>
      <w:r w:rsidR="00513CB6">
        <w:rPr>
          <w:b/>
          <w:lang w:val="hr-HR"/>
        </w:rPr>
        <w:t>6</w:t>
      </w:r>
      <w:r w:rsidR="008A3437">
        <w:rPr>
          <w:b/>
          <w:lang w:val="hr-HR"/>
        </w:rPr>
        <w:t>-</w:t>
      </w:r>
      <w:r w:rsidR="00E40526">
        <w:rPr>
          <w:b/>
          <w:lang w:val="hr-HR"/>
        </w:rPr>
        <w:t>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40526" w:rsidR="00E40526" w:rsidRPr="00E40526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E22421" w:rsidRPr="00E22421">
        <w:rPr>
          <w:lang w:val="hr-HR"/>
        </w:rPr>
        <w:t>TRGOVAČKOG SUDA U OSIJEKU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</w:t>
      </w:r>
      <w:r w:rsidR="00513CB6">
        <w:rPr>
          <w:lang w:val="hr-HR"/>
        </w:rPr>
        <w:t xml:space="preserve"> prijedlogu</w:t>
      </w:r>
      <w:r w:rsidR="00E22421">
        <w:rPr>
          <w:lang w:val="hr-HR"/>
        </w:rPr>
        <w:t xml:space="preserve"> </w:t>
      </w:r>
      <w:r w:rsidR="003B0322">
        <w:rPr>
          <w:lang w:val="hr-HR"/>
        </w:rPr>
        <w:t xml:space="preserve">predlagateljice </w:t>
      </w:r>
      <w:r w:rsidR="003B0322" w:rsidRPr="008233B0">
        <w:rPr>
          <w:lang w:val="hr-HR"/>
        </w:rPr>
        <w:t>Republik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 xml:space="preserve"> Hrvatsk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>, Ministarstv</w:t>
      </w:r>
      <w:r w:rsidR="003B0322">
        <w:rPr>
          <w:lang w:val="hr-HR"/>
        </w:rPr>
        <w:t>a</w:t>
      </w:r>
      <w:r w:rsidR="003B0322" w:rsidRPr="008233B0">
        <w:rPr>
          <w:lang w:val="hr-HR"/>
        </w:rPr>
        <w:t xml:space="preserve"> financija, Porezn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 xml:space="preserve"> uprav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>, Područni ured Slavonija i Baranja, Slavonski Brod,</w:t>
      </w:r>
      <w:r w:rsidR="003B0322">
        <w:rPr>
          <w:lang w:val="hr-HR"/>
        </w:rPr>
        <w:t xml:space="preserve"> OIB 18683136487,</w:t>
      </w:r>
      <w:r w:rsidR="003B0322" w:rsidRPr="008233B0">
        <w:rPr>
          <w:lang w:val="hr-HR"/>
        </w:rPr>
        <w:t xml:space="preserve"> zastupan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 xml:space="preserve"> po Županijskom državnom odvjetništvu, Građansko upravnom odjelu u Slavonskom Brodu</w:t>
      </w:r>
      <w:r w:rsidR="003B0322">
        <w:rPr>
          <w:lang w:val="hr-HR"/>
        </w:rPr>
        <w:t>,</w:t>
      </w:r>
      <w:r w:rsidR="003B0322" w:rsidRPr="00E22421">
        <w:rPr>
          <w:lang w:val="hr-HR"/>
        </w:rPr>
        <w:t xml:space="preserve"> za otvaranje stečajnog postupka nad stečajnim dužnikom</w:t>
      </w:r>
      <w:r w:rsidR="003B0322">
        <w:rPr>
          <w:lang w:val="hr-HR"/>
        </w:rPr>
        <w:t xml:space="preserve"> </w:t>
      </w:r>
      <w:r w:rsidR="00B81BC5" w:rsidRPr="00B81BC5">
        <w:rPr>
          <w:lang w:val="hr-HR"/>
        </w:rPr>
        <w:t>TERMO VALENTIĆ d.o.o. za instalacije i usluge, skraćena tvrtka: TERMO VALENTIĆ d.o.o., Slavonski Brod, Ivana Antunovića 25, OIB: 79837804864</w:t>
      </w:r>
      <w:r w:rsidR="003B0322">
        <w:rPr>
          <w:lang w:val="hr-HR"/>
        </w:rPr>
        <w:t xml:space="preserve">, </w:t>
      </w:r>
      <w:r w:rsidR="003B0322" w:rsidRPr="00E22421">
        <w:rPr>
          <w:lang w:val="hr-HR"/>
        </w:rPr>
        <w:t xml:space="preserve">dana </w:t>
      </w:r>
      <w:r w:rsidR="009A623B">
        <w:rPr>
          <w:lang w:val="hr-HR"/>
        </w:rPr>
        <w:t>2</w:t>
      </w:r>
      <w:r w:rsidR="00E5681A">
        <w:rPr>
          <w:lang w:val="hr-HR"/>
        </w:rPr>
        <w:t>9</w:t>
      </w:r>
      <w:r w:rsidR="003B0322">
        <w:rPr>
          <w:lang w:val="hr-HR"/>
        </w:rPr>
        <w:t>. lipnja</w:t>
      </w:r>
      <w:r w:rsidR="003B0322" w:rsidRPr="00E22421">
        <w:rPr>
          <w:lang w:val="hr-HR"/>
        </w:rPr>
        <w:t xml:space="preserve"> 201</w:t>
      </w:r>
      <w:r w:rsidR="003B0322">
        <w:rPr>
          <w:lang w:val="hr-HR"/>
        </w:rPr>
        <w:t>6</w:t>
      </w:r>
      <w:r w:rsidR="003B0322" w:rsidRPr="00E22421">
        <w:rPr>
          <w:lang w:val="hr-HR"/>
        </w:rPr>
        <w:t>. godine</w:t>
      </w:r>
    </w:p>
    <w:p w:rsidRDefault="007B218F" w:rsidP="00E40526" w:rsidR="007B218F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I.  Nalaže se osobi ovlaštenoj za zastupanje dužnika po z</w:t>
      </w:r>
      <w:r w:rsidR="00F53902">
        <w:rPr>
          <w:lang w:val="hr-HR"/>
        </w:rPr>
        <w:t xml:space="preserve">akonu </w:t>
      </w:r>
      <w:r w:rsidR="00B81BC5">
        <w:rPr>
          <w:lang w:val="hr-HR"/>
        </w:rPr>
        <w:t>Sandru Valentić iz B</w:t>
      </w:r>
      <w:r w:rsidR="00EA1553">
        <w:rPr>
          <w:lang w:val="hr-HR"/>
        </w:rPr>
        <w:t>r</w:t>
      </w:r>
      <w:r w:rsidR="00B81BC5">
        <w:rPr>
          <w:lang w:val="hr-HR"/>
        </w:rPr>
        <w:t>atuljevaca, B</w:t>
      </w:r>
      <w:r w:rsidR="00EA1553">
        <w:rPr>
          <w:lang w:val="hr-HR"/>
        </w:rPr>
        <w:t>r</w:t>
      </w:r>
      <w:r w:rsidR="00B81BC5">
        <w:rPr>
          <w:lang w:val="hr-HR"/>
        </w:rPr>
        <w:t>atuljevci 125, OIB 28024466550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HR02 8550 (St-</w:t>
      </w:r>
      <w:r w:rsidR="00E40526">
        <w:rPr>
          <w:lang w:val="hr-HR"/>
        </w:rPr>
        <w:t>15</w:t>
      </w:r>
      <w:r w:rsidR="00B81BC5">
        <w:rPr>
          <w:lang w:val="hr-HR"/>
        </w:rPr>
        <w:t>51</w:t>
      </w:r>
      <w:r w:rsidR="00331868" w:rsidRPr="00331868">
        <w:rPr>
          <w:lang w:val="hr-HR"/>
        </w:rPr>
        <w:t>/201</w:t>
      </w:r>
      <w:r w:rsidR="00513CB6">
        <w:rPr>
          <w:lang w:val="hr-HR"/>
        </w:rPr>
        <w:t>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0A4C8E">
      <w:pPr>
        <w:jc w:val="both"/>
        <w:rPr>
          <w:b/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331868"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331868" w:rsidRPr="00331868">
        <w:rPr>
          <w:lang w:val="hr-HR"/>
        </w:rPr>
        <w:t>221-</w:t>
      </w:r>
      <w:r w:rsidR="00E40526">
        <w:rPr>
          <w:lang w:val="hr-HR"/>
        </w:rPr>
        <w:t>15</w:t>
      </w:r>
      <w:r w:rsidR="00B81BC5">
        <w:rPr>
          <w:lang w:val="hr-HR"/>
        </w:rPr>
        <w:t>51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331868" w:rsidRPr="00331868">
        <w:rPr>
          <w:lang w:val="hr-HR"/>
        </w:rPr>
        <w:t>01</w:t>
      </w:r>
      <w:r w:rsidR="00513CB6">
        <w:rPr>
          <w:lang w:val="hr-HR"/>
        </w:rPr>
        <w:t>6</w:t>
      </w:r>
      <w:r w:rsidR="00331868" w:rsidRPr="00331868">
        <w:rPr>
          <w:lang w:val="hr-HR"/>
        </w:rPr>
        <w:t>,</w:t>
      </w:r>
    </w:p>
    <w:p w:rsidRDefault="000A4C8E" w:rsidP="00AD05FF" w:rsidR="000A4C8E">
      <w:pPr>
        <w:jc w:val="both"/>
        <w:rPr>
          <w:b/>
          <w:lang w:val="hr-HR"/>
        </w:rPr>
      </w:pP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broj gornji.</w:t>
      </w:r>
    </w:p>
    <w:p w:rsidRDefault="000A4C8E" w:rsidP="00E22421" w:rsidR="000A4C8E">
      <w:pPr>
        <w:jc w:val="both"/>
        <w:rPr>
          <w:lang w:val="hr-HR"/>
        </w:rPr>
      </w:pPr>
    </w:p>
    <w:p w:rsidRDefault="00513CB6" w:rsidP="00E22421" w:rsidR="00513CB6" w:rsidRPr="00AD05FF">
      <w:pPr>
        <w:jc w:val="both"/>
        <w:rPr>
          <w:lang w:val="hr-HR"/>
        </w:rPr>
      </w:pPr>
    </w:p>
    <w:p w:rsidRDefault="00E22421" w:rsidP="00AD05FF" w:rsidR="00D92312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331868">
        <w:rPr>
          <w:lang w:val="hr-HR"/>
        </w:rPr>
        <w:t xml:space="preserve">II. Ako osoba ovlaštena za zastupanje dužnika </w:t>
      </w:r>
      <w:r w:rsidR="00B81BC5" w:rsidRPr="00B81BC5">
        <w:rPr>
          <w:lang w:val="hr-HR"/>
        </w:rPr>
        <w:t>Sandr</w:t>
      </w:r>
      <w:r w:rsidR="00B81BC5">
        <w:rPr>
          <w:lang w:val="hr-HR"/>
        </w:rPr>
        <w:t>o</w:t>
      </w:r>
      <w:r w:rsidR="00B81BC5" w:rsidRPr="00B81BC5">
        <w:rPr>
          <w:lang w:val="hr-HR"/>
        </w:rPr>
        <w:t xml:space="preserve"> Valentić iz B</w:t>
      </w:r>
      <w:r w:rsidR="00EA1553">
        <w:rPr>
          <w:lang w:val="hr-HR"/>
        </w:rPr>
        <w:t>r</w:t>
      </w:r>
      <w:r w:rsidR="00B81BC5" w:rsidRPr="00B81BC5">
        <w:rPr>
          <w:lang w:val="hr-HR"/>
        </w:rPr>
        <w:t>atuljevaca, B</w:t>
      </w:r>
      <w:r w:rsidR="00EA1553">
        <w:rPr>
          <w:lang w:val="hr-HR"/>
        </w:rPr>
        <w:t>r</w:t>
      </w:r>
      <w:r w:rsidR="00B81BC5" w:rsidRPr="00B81BC5">
        <w:rPr>
          <w:lang w:val="hr-HR"/>
        </w:rPr>
        <w:t xml:space="preserve">atuljevci 125, OIB 28024466550 </w:t>
      </w:r>
      <w:r w:rsidR="009A623B">
        <w:rPr>
          <w:lang w:val="hr-HR"/>
        </w:rPr>
        <w:t xml:space="preserve"> </w:t>
      </w:r>
      <w:r w:rsidR="00331868">
        <w:rPr>
          <w:lang w:val="hr-HR"/>
        </w:rPr>
        <w:t>u roku naveden</w:t>
      </w:r>
      <w:r w:rsidR="003A2AB7">
        <w:rPr>
          <w:lang w:val="hr-HR"/>
        </w:rPr>
        <w:t>om</w:t>
      </w:r>
      <w:r w:rsidR="00331868">
        <w:rPr>
          <w:lang w:val="hr-HR"/>
        </w:rPr>
        <w:t xml:space="preserve"> u točci I.</w:t>
      </w:r>
      <w:r w:rsidR="003A2AB7">
        <w:rPr>
          <w:lang w:val="hr-HR"/>
        </w:rPr>
        <w:t xml:space="preserve"> izreke</w:t>
      </w:r>
      <w:r w:rsidR="00331868">
        <w:rPr>
          <w:lang w:val="hr-HR"/>
        </w:rPr>
        <w:t xml:space="preserve"> ovoga rješenja ne uplati predujam određen u točci I. izreke rješenja</w:t>
      </w:r>
      <w:r w:rsidR="00842934">
        <w:rPr>
          <w:lang w:val="hr-HR"/>
        </w:rPr>
        <w:t xml:space="preserve"> ili o </w:t>
      </w:r>
    </w:p>
    <w:p w:rsidRDefault="00D92312" w:rsidP="00AD05FF" w:rsidR="00D92312">
      <w:pPr>
        <w:jc w:val="both"/>
        <w:rPr>
          <w:lang w:val="hr-HR"/>
        </w:rPr>
      </w:pPr>
    </w:p>
    <w:p w:rsidRDefault="00E40526" w:rsidP="00D92312" w:rsidR="00D92312" w:rsidRPr="00D92312">
      <w:pPr>
        <w:jc w:val="right"/>
        <w:rPr>
          <w:b/>
          <w:lang w:val="hr-HR"/>
        </w:rPr>
      </w:pPr>
      <w:r>
        <w:rPr>
          <w:b/>
          <w:lang w:val="hr-HR"/>
        </w:rPr>
        <w:lastRenderedPageBreak/>
        <w:t>Broj: 7/St-15</w:t>
      </w:r>
      <w:r w:rsidR="00B81BC5">
        <w:rPr>
          <w:b/>
          <w:lang w:val="hr-HR"/>
        </w:rPr>
        <w:t>51</w:t>
      </w:r>
      <w:r>
        <w:rPr>
          <w:b/>
          <w:lang w:val="hr-HR"/>
        </w:rPr>
        <w:t>/2016-3</w:t>
      </w:r>
    </w:p>
    <w:p w:rsidRDefault="00D92312" w:rsidP="00AD05FF" w:rsidR="00D92312">
      <w:pPr>
        <w:jc w:val="both"/>
        <w:rPr>
          <w:lang w:val="hr-HR"/>
        </w:rPr>
      </w:pPr>
    </w:p>
    <w:p w:rsidRDefault="00842934" w:rsidP="00AD05FF" w:rsidR="00A13E2F">
      <w:pPr>
        <w:jc w:val="both"/>
        <w:rPr>
          <w:lang w:val="hr-HR"/>
        </w:rPr>
      </w:pPr>
      <w:r>
        <w:rPr>
          <w:lang w:val="hr-HR"/>
        </w:rPr>
        <w:t xml:space="preserve"> tome bez odgađanja ne obavijesti sud, određuje se ovrha radi naplate predujma </w:t>
      </w:r>
      <w:r w:rsidR="00A13E2F">
        <w:rPr>
          <w:lang w:val="hr-HR"/>
        </w:rPr>
        <w:t xml:space="preserve">te dodatnog predujma </w:t>
      </w:r>
      <w:r>
        <w:rPr>
          <w:lang w:val="hr-HR"/>
        </w:rPr>
        <w:t>iz točke I. ovoga rješenja na novčanim sredstvima ovlaštene osobe za</w:t>
      </w:r>
      <w:r w:rsidR="00DB5522">
        <w:rPr>
          <w:lang w:val="hr-HR"/>
        </w:rPr>
        <w:t xml:space="preserve"> </w:t>
      </w:r>
      <w:r>
        <w:rPr>
          <w:lang w:val="hr-HR"/>
        </w:rPr>
        <w:t xml:space="preserve">zastupanje dužnika </w:t>
      </w:r>
      <w:r w:rsidR="00B81BC5" w:rsidRPr="00B81BC5">
        <w:rPr>
          <w:lang w:val="hr-HR"/>
        </w:rPr>
        <w:t>Sandr</w:t>
      </w:r>
      <w:r w:rsidR="00B81BC5">
        <w:rPr>
          <w:lang w:val="hr-HR"/>
        </w:rPr>
        <w:t>a</w:t>
      </w:r>
      <w:r w:rsidR="00B81BC5" w:rsidRPr="00B81BC5">
        <w:rPr>
          <w:lang w:val="hr-HR"/>
        </w:rPr>
        <w:t xml:space="preserve"> Valentić iz B</w:t>
      </w:r>
      <w:r w:rsidR="00EA1553">
        <w:rPr>
          <w:lang w:val="hr-HR"/>
        </w:rPr>
        <w:t>r</w:t>
      </w:r>
      <w:r w:rsidR="00B81BC5" w:rsidRPr="00B81BC5">
        <w:rPr>
          <w:lang w:val="hr-HR"/>
        </w:rPr>
        <w:t>atuljevaca, B</w:t>
      </w:r>
      <w:r w:rsidR="00EA1553">
        <w:rPr>
          <w:lang w:val="hr-HR"/>
        </w:rPr>
        <w:t>r</w:t>
      </w:r>
      <w:r w:rsidR="00B81BC5" w:rsidRPr="00B81BC5">
        <w:rPr>
          <w:lang w:val="hr-HR"/>
        </w:rPr>
        <w:t xml:space="preserve">atuljevci 125, OIB 28024466550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</w:p>
    <w:p w:rsidRDefault="00DB5522" w:rsidP="00AD05FF" w:rsidR="00DB5522">
      <w:pPr>
        <w:jc w:val="both"/>
        <w:rPr>
          <w:lang w:val="hr-HR"/>
        </w:rPr>
      </w:pPr>
    </w:p>
    <w:p w:rsidRDefault="009A623B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556027">
        <w:rPr>
          <w:lang w:val="hr-HR"/>
        </w:rPr>
        <w:t>a)  Poziva se Financijska agencija izdati nalog za izvršenje osnove za plaćanje sukladno čl. 9. Zakona o provedbi ovrhe na novčanim sredstvima</w:t>
      </w:r>
      <w:r w:rsidR="00A13E2F">
        <w:rPr>
          <w:lang w:val="hr-HR"/>
        </w:rPr>
        <w:t xml:space="preserve"> ( NN 91/10 i 112/12 )</w:t>
      </w:r>
      <w:r w:rsidR="00556027">
        <w:rPr>
          <w:lang w:val="hr-HR"/>
        </w:rPr>
        <w:t>.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</w:t>
      </w:r>
      <w:r w:rsidR="00D92312">
        <w:rPr>
          <w:lang w:val="hr-HR"/>
        </w:rPr>
        <w:t xml:space="preserve"> pozivom na broj HR02 8550 (St-1</w:t>
      </w:r>
      <w:r w:rsidR="00E40526">
        <w:rPr>
          <w:lang w:val="hr-HR"/>
        </w:rPr>
        <w:t>5</w:t>
      </w:r>
      <w:r w:rsidR="00B81BC5">
        <w:rPr>
          <w:lang w:val="hr-HR"/>
        </w:rPr>
        <w:t>51</w:t>
      </w:r>
      <w:r w:rsidR="00513CB6">
        <w:rPr>
          <w:lang w:val="hr-HR"/>
        </w:rPr>
        <w:t>/2016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Pr="00556027">
        <w:rPr>
          <w:lang w:val="hr-HR"/>
        </w:rPr>
        <w:t>221-</w:t>
      </w:r>
      <w:r w:rsidR="003B0322">
        <w:rPr>
          <w:lang w:val="hr-HR"/>
        </w:rPr>
        <w:t>15</w:t>
      </w:r>
      <w:r w:rsidR="00B81BC5">
        <w:rPr>
          <w:lang w:val="hr-HR"/>
        </w:rPr>
        <w:t>51</w:t>
      </w:r>
      <w:r w:rsidR="00DB5522">
        <w:rPr>
          <w:lang w:val="hr-HR"/>
        </w:rPr>
        <w:t>-201</w:t>
      </w:r>
      <w:r w:rsidR="00513CB6">
        <w:rPr>
          <w:lang w:val="hr-HR"/>
        </w:rPr>
        <w:t>6</w:t>
      </w:r>
      <w:r w:rsidR="00DB5522">
        <w:rPr>
          <w:lang w:val="hr-HR"/>
        </w:rPr>
        <w:t>.</w:t>
      </w: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513CB6" w:rsidP="00AD05FF" w:rsidR="00513CB6">
      <w:pPr>
        <w:jc w:val="both"/>
        <w:rPr>
          <w:lang w:val="hr-HR"/>
        </w:rPr>
      </w:pPr>
    </w:p>
    <w:p w:rsidRDefault="00FD3D78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</w:t>
      </w:r>
      <w:r w:rsidR="00A13E2F">
        <w:rPr>
          <w:lang w:val="hr-HR"/>
        </w:rPr>
        <w:t xml:space="preserve">III. </w:t>
      </w:r>
      <w:r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 </w:t>
      </w:r>
      <w:r w:rsidR="00B81BC5" w:rsidRPr="00B81BC5">
        <w:rPr>
          <w:lang w:val="hr-HR"/>
        </w:rPr>
        <w:t>Sandr</w:t>
      </w:r>
      <w:r w:rsidR="00B81BC5">
        <w:rPr>
          <w:lang w:val="hr-HR"/>
        </w:rPr>
        <w:t>a</w:t>
      </w:r>
      <w:r w:rsidR="00B81BC5" w:rsidRPr="00B81BC5">
        <w:rPr>
          <w:lang w:val="hr-HR"/>
        </w:rPr>
        <w:t xml:space="preserve"> Valentić iz B</w:t>
      </w:r>
      <w:r w:rsidR="00EA1553">
        <w:rPr>
          <w:lang w:val="hr-HR"/>
        </w:rPr>
        <w:t>r</w:t>
      </w:r>
      <w:r w:rsidR="00B81BC5" w:rsidRPr="00B81BC5">
        <w:rPr>
          <w:lang w:val="hr-HR"/>
        </w:rPr>
        <w:t>atuljevaca, B</w:t>
      </w:r>
      <w:r w:rsidR="00EA1553">
        <w:rPr>
          <w:lang w:val="hr-HR"/>
        </w:rPr>
        <w:t>r</w:t>
      </w:r>
      <w:r w:rsidR="00B81BC5" w:rsidRPr="00B81BC5">
        <w:rPr>
          <w:lang w:val="hr-HR"/>
        </w:rPr>
        <w:t>atuljevci 125, OIB 28024466550</w:t>
      </w:r>
      <w:r w:rsidR="00556027">
        <w:rPr>
          <w:lang w:val="hr-HR"/>
        </w:rPr>
        <w:t>, ako ovlaštena osoba dužnika po zakonu ne postupi po točci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13CB6" w:rsidP="00AD05FF" w:rsidR="00513CB6">
      <w:pPr>
        <w:jc w:val="both"/>
        <w:rPr>
          <w:lang w:val="hr-HR"/>
        </w:rPr>
      </w:pP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D3D78">
        <w:rPr>
          <w:lang w:val="hr-HR"/>
        </w:rPr>
        <w:t>I</w:t>
      </w:r>
      <w:r w:rsidR="000D5A7B">
        <w:rPr>
          <w:lang w:val="hr-HR"/>
        </w:rPr>
        <w:t>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932285" w:rsidR="00932285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  <w:r w:rsidR="00932285">
        <w:rPr>
          <w:lang w:val="hr-HR"/>
        </w:rPr>
        <w:t xml:space="preserve"> </w:t>
      </w:r>
    </w:p>
    <w:p w:rsidRDefault="00932285" w:rsidP="00AD05FF" w:rsidR="00932285">
      <w:pPr>
        <w:jc w:val="both"/>
        <w:rPr>
          <w:lang w:val="hr-HR"/>
        </w:rPr>
      </w:pPr>
    </w:p>
    <w:p w:rsidRDefault="00D92312" w:rsidP="00AD05FF" w:rsidR="00D92312">
      <w:pPr>
        <w:jc w:val="both"/>
        <w:rPr>
          <w:lang w:val="hr-HR"/>
        </w:rPr>
      </w:pPr>
    </w:p>
    <w:p w:rsidRDefault="00D92312" w:rsidP="00D92312" w:rsidR="00D92312" w:rsidRPr="009A623B">
      <w:pPr>
        <w:jc w:val="right"/>
        <w:rPr>
          <w:b/>
          <w:lang w:val="hr-HR"/>
        </w:rPr>
      </w:pPr>
      <w:r w:rsidRPr="009A623B">
        <w:rPr>
          <w:b/>
          <w:lang w:val="hr-HR"/>
        </w:rPr>
        <w:lastRenderedPageBreak/>
        <w:t>Broj: 7/St-1</w:t>
      </w:r>
      <w:r w:rsidR="00B81BC5">
        <w:rPr>
          <w:b/>
          <w:lang w:val="hr-HR"/>
        </w:rPr>
        <w:t>551</w:t>
      </w:r>
      <w:r w:rsidR="00E40526" w:rsidRPr="009A623B">
        <w:rPr>
          <w:b/>
          <w:lang w:val="hr-HR"/>
        </w:rPr>
        <w:t>/2016-3</w:t>
      </w:r>
    </w:p>
    <w:p w:rsidRDefault="00D92312" w:rsidP="00AD05FF" w:rsidR="00D92312">
      <w:pPr>
        <w:jc w:val="both"/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932285" w:rsidP="00E377C2" w:rsidR="00932285">
      <w:pPr>
        <w:jc w:val="both"/>
        <w:rPr>
          <w:lang w:val="hr-HR"/>
        </w:rPr>
      </w:pPr>
    </w:p>
    <w:p w:rsidRDefault="00E377C2" w:rsidP="00D92312" w:rsidR="00D92312" w:rsidRPr="00D9231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D92312" w:rsidRPr="00D92312">
        <w:rPr>
          <w:lang w:val="hr-HR"/>
        </w:rPr>
        <w:t>Povodom prijedloga predlagatelja Financijske agencije, Regionalnog centra Osijek, Podružnice Slavonski Brod, za provođenje skraćenog stečajnog postupka nad stečajnim dužnikom doneseno je pravomoćno rješenje poslovni broj 7/St-</w:t>
      </w:r>
      <w:r w:rsidR="00B81BC5">
        <w:rPr>
          <w:lang w:val="hr-HR"/>
        </w:rPr>
        <w:t>1593</w:t>
      </w:r>
      <w:r w:rsidR="00D92312" w:rsidRPr="00D92312">
        <w:rPr>
          <w:lang w:val="hr-HR"/>
        </w:rPr>
        <w:t>/2015-</w:t>
      </w:r>
      <w:r w:rsidR="00B81BC5">
        <w:rPr>
          <w:lang w:val="hr-HR"/>
        </w:rPr>
        <w:t>7</w:t>
      </w:r>
      <w:r w:rsidR="00D92312" w:rsidRPr="00D92312">
        <w:rPr>
          <w:lang w:val="hr-HR"/>
        </w:rPr>
        <w:t xml:space="preserve"> od </w:t>
      </w:r>
      <w:r w:rsidR="00B81BC5">
        <w:rPr>
          <w:lang w:val="hr-HR"/>
        </w:rPr>
        <w:t>01</w:t>
      </w:r>
      <w:r w:rsidR="00E40526">
        <w:rPr>
          <w:lang w:val="hr-HR"/>
        </w:rPr>
        <w:t xml:space="preserve">. </w:t>
      </w:r>
      <w:r w:rsidR="003B0322">
        <w:rPr>
          <w:lang w:val="hr-HR"/>
        </w:rPr>
        <w:t>travnja</w:t>
      </w:r>
      <w:r w:rsidR="00D92312" w:rsidRPr="00D92312">
        <w:rPr>
          <w:lang w:val="hr-HR"/>
        </w:rPr>
        <w:t xml:space="preserve"> 201</w:t>
      </w:r>
      <w:r w:rsidR="00E40526">
        <w:rPr>
          <w:lang w:val="hr-HR"/>
        </w:rPr>
        <w:t>6</w:t>
      </w:r>
      <w:r w:rsidR="00D92312" w:rsidRPr="00D92312">
        <w:rPr>
          <w:lang w:val="hr-HR"/>
        </w:rPr>
        <w:t xml:space="preserve">. godine  kojim je skraćeni stečajni postupak obustavljen jer je Republika Hrvatska, Ministarstvo financija, Porezna uprava, Područni ured Slavonija i Baranja, Slavonski Brod kao vjerovnik podnijela prijedlog za otvaranje stečajnog postupka. </w:t>
      </w:r>
    </w:p>
    <w:p w:rsidRDefault="00610A14" w:rsidP="00513CB6" w:rsidR="00610A14" w:rsidRPr="00513CB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Rješenjem poslovni broj 7/St-</w:t>
      </w:r>
      <w:r w:rsidR="003B0322">
        <w:rPr>
          <w:lang w:val="hr-HR"/>
        </w:rPr>
        <w:t>15</w:t>
      </w:r>
      <w:r w:rsidR="00B81BC5">
        <w:rPr>
          <w:lang w:val="hr-HR"/>
        </w:rPr>
        <w:t>51</w:t>
      </w:r>
      <w:r w:rsidR="00D92312">
        <w:rPr>
          <w:lang w:val="hr-HR"/>
        </w:rPr>
        <w:t>/</w:t>
      </w:r>
      <w:r>
        <w:rPr>
          <w:lang w:val="hr-HR"/>
        </w:rPr>
        <w:t xml:space="preserve">2016-2 od </w:t>
      </w:r>
      <w:r w:rsidR="009A623B" w:rsidRPr="00E5681A">
        <w:rPr>
          <w:lang w:val="hr-HR"/>
        </w:rPr>
        <w:t>2</w:t>
      </w:r>
      <w:r w:rsidR="00E5681A" w:rsidRPr="00E5681A">
        <w:rPr>
          <w:lang w:val="hr-HR"/>
        </w:rPr>
        <w:t>9</w:t>
      </w:r>
      <w:r w:rsidR="003B0322" w:rsidRPr="00E5681A">
        <w:rPr>
          <w:lang w:val="hr-HR"/>
        </w:rPr>
        <w:t>. lipnja</w:t>
      </w:r>
      <w:r>
        <w:rPr>
          <w:lang w:val="hr-HR"/>
        </w:rPr>
        <w:t xml:space="preserve"> 2016. godine  pokrenut je prethodni postupak radi utvrđivanja pretpostavki za otvaranje stečajnog postupka nad stečajnim dužnikom, jer je predlagateljica dokazala svoje ovlaštenje za podnošenje prijedloga za  otvaranje stečajnog postupka.</w:t>
      </w:r>
    </w:p>
    <w:p w:rsidRDefault="00F53902" w:rsidP="00513CB6" w:rsidR="00AB4C7E">
      <w:pPr>
        <w:jc w:val="both"/>
        <w:rPr>
          <w:lang w:val="hr-HR"/>
        </w:rPr>
      </w:pPr>
      <w:r>
        <w:rPr>
          <w:lang w:val="hr-HR"/>
        </w:rPr>
        <w:t xml:space="preserve">                        O</w:t>
      </w:r>
      <w:r w:rsidR="00AB4C7E">
        <w:rPr>
          <w:lang w:val="hr-HR"/>
        </w:rPr>
        <w:t>dredbom čl. 114.</w:t>
      </w:r>
      <w:r>
        <w:rPr>
          <w:lang w:val="hr-HR"/>
        </w:rPr>
        <w:t xml:space="preserve"> </w:t>
      </w:r>
      <w:r w:rsidR="00513CB6">
        <w:rPr>
          <w:lang w:val="hr-HR"/>
        </w:rPr>
        <w:t>s</w:t>
      </w:r>
      <w:r>
        <w:rPr>
          <w:lang w:val="hr-HR"/>
        </w:rPr>
        <w:t>t.</w:t>
      </w:r>
      <w:r w:rsidR="00513CB6">
        <w:rPr>
          <w:lang w:val="hr-HR"/>
        </w:rPr>
        <w:t xml:space="preserve"> </w:t>
      </w:r>
      <w:r>
        <w:rPr>
          <w:lang w:val="hr-HR"/>
        </w:rPr>
        <w:t>1.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platiti iznos predujma od 1.000,00 Kn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513CB6">
        <w:rPr>
          <w:lang w:val="hr-HR"/>
        </w:rPr>
        <w:t>Republika Hrvatska kao pre</w:t>
      </w:r>
      <w:r w:rsidR="00AB4C7E">
        <w:rPr>
          <w:lang w:val="hr-HR"/>
        </w:rPr>
        <w:t xml:space="preserve">dlagatelj </w:t>
      </w:r>
      <w:r>
        <w:rPr>
          <w:lang w:val="hr-HR"/>
        </w:rPr>
        <w:t>sukladno odredbi čl. 114.</w:t>
      </w:r>
      <w:r w:rsidR="00513CB6">
        <w:rPr>
          <w:lang w:val="hr-HR"/>
        </w:rPr>
        <w:t xml:space="preserve"> </w:t>
      </w:r>
      <w:r>
        <w:rPr>
          <w:lang w:val="hr-HR"/>
        </w:rPr>
        <w:t>st.</w:t>
      </w:r>
      <w:r w:rsidR="00513CB6">
        <w:rPr>
          <w:lang w:val="hr-HR"/>
        </w:rPr>
        <w:t xml:space="preserve"> </w:t>
      </w:r>
      <w:r>
        <w:rPr>
          <w:lang w:val="hr-HR"/>
        </w:rPr>
        <w:t>3.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</w:t>
      </w:r>
      <w:r w:rsidR="00513CB6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1C2703">
        <w:rPr>
          <w:lang w:val="hr-HR"/>
        </w:rPr>
        <w:t>113. i čl. 114. st. 3. SZ-a</w:t>
      </w:r>
      <w:r w:rsidR="00A13E2F">
        <w:rPr>
          <w:lang w:val="hr-HR"/>
        </w:rPr>
        <w:t>,</w:t>
      </w:r>
      <w:r w:rsidR="00513CB6">
        <w:rPr>
          <w:lang w:val="hr-HR"/>
        </w:rPr>
        <w:t xml:space="preserve"> jer </w:t>
      </w:r>
      <w:r w:rsidR="00072717">
        <w:rPr>
          <w:lang w:val="hr-HR"/>
        </w:rPr>
        <w:t xml:space="preserve">u propisanom roku iz odredbe čl. 110. st. 2.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>ranje stečajnog postupka nad ste</w:t>
      </w:r>
      <w:r>
        <w:rPr>
          <w:lang w:val="hr-HR"/>
        </w:rPr>
        <w:t>č</w:t>
      </w:r>
      <w:r w:rsidR="00A13E2F">
        <w:rPr>
          <w:lang w:val="hr-HR"/>
        </w:rPr>
        <w:t xml:space="preserve">ajnim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392497">
        <w:rPr>
          <w:lang w:val="hr-HR"/>
        </w:rPr>
        <w:t>dredbi čl. 112. SZ-a kako proizlazi iz</w:t>
      </w:r>
      <w:r w:rsidR="00C91AE7">
        <w:rPr>
          <w:lang w:val="hr-HR"/>
        </w:rPr>
        <w:t xml:space="preserve"> Z</w:t>
      </w:r>
      <w:r w:rsidR="00392497">
        <w:rPr>
          <w:lang w:val="hr-HR"/>
        </w:rPr>
        <w:t>ahtjeva za proved</w:t>
      </w:r>
      <w:r w:rsidR="00C91AE7">
        <w:rPr>
          <w:lang w:val="hr-HR"/>
        </w:rPr>
        <w:t>bu skraćenog stečajnog postupka FINA-e.</w:t>
      </w:r>
    </w:p>
    <w:p w:rsidRDefault="00072717" w:rsidP="00E377C2" w:rsidR="0007271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Ako osoba za zastupanje dužnika ne plati predujam u roku određenom u točci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AD05FF" w:rsidR="007B218F" w:rsidRPr="00E22421">
      <w:pPr>
        <w:jc w:val="both"/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9A623B">
        <w:rPr>
          <w:lang w:val="hr-HR"/>
        </w:rPr>
        <w:t>2</w:t>
      </w:r>
      <w:r w:rsidR="00E5681A">
        <w:rPr>
          <w:lang w:val="hr-HR"/>
        </w:rPr>
        <w:t>9</w:t>
      </w:r>
      <w:r w:rsidR="003B0322">
        <w:rPr>
          <w:lang w:val="hr-HR"/>
        </w:rPr>
        <w:t>. lipnja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>
      <w:pPr>
        <w:rPr>
          <w:lang w:val="hr-HR"/>
        </w:rPr>
      </w:pPr>
    </w:p>
    <w:p w:rsidRDefault="00D92312" w:rsidP="007B218F" w:rsidR="00D92312" w:rsidRPr="00E22421">
      <w:pPr>
        <w:rPr>
          <w:lang w:val="hr-HR"/>
        </w:rPr>
      </w:pPr>
    </w:p>
    <w:p w:rsidRDefault="0079226B" w:rsidP="0079226B" w:rsidR="0079226B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7B3B16">
        <w:rPr>
          <w:lang w:val="hr-HR"/>
        </w:rPr>
        <w:t xml:space="preserve"> </w:t>
      </w:r>
      <w:r w:rsidR="001B66BE">
        <w:rPr>
          <w:lang w:val="hr-HR"/>
        </w:rPr>
        <w:t xml:space="preserve">   </w:t>
      </w:r>
      <w:r w:rsidR="007B3B16">
        <w:rPr>
          <w:lang w:val="hr-HR"/>
        </w:rPr>
        <w:t xml:space="preserve">  </w:t>
      </w:r>
      <w:r w:rsidR="007B218F" w:rsidRPr="00E22421">
        <w:rPr>
          <w:lang w:val="hr-HR"/>
        </w:rPr>
        <w:t>Stečajna sutkinja:</w:t>
      </w:r>
    </w:p>
    <w:p w:rsidRDefault="0079226B" w:rsidP="001B66BE" w:rsidR="001B66BE">
      <w:pPr>
        <w:ind w:firstLine="720"/>
        <w:jc w:val="both"/>
        <w:rPr>
          <w:lang w:val="hr-HR"/>
        </w:rPr>
      </w:pPr>
      <w:r>
        <w:rPr>
          <w:lang w:val="hr-HR"/>
        </w:rPr>
        <w:t xml:space="preserve">   </w:t>
      </w:r>
      <w:r w:rsidR="00B10547">
        <w:rPr>
          <w:lang w:val="hr-HR"/>
        </w:rPr>
        <w:t xml:space="preserve">  </w:t>
      </w:r>
      <w:r>
        <w:rPr>
          <w:lang w:val="hr-HR"/>
        </w:rPr>
        <w:t xml:space="preserve"> </w:t>
      </w:r>
      <w:r w:rsidR="007B3B16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3B0322">
        <w:rPr>
          <w:lang w:val="hr-HR"/>
        </w:rPr>
        <w:t xml:space="preserve">    </w:t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  <w:t xml:space="preserve">   </w:t>
      </w:r>
      <w:r w:rsidR="007B218F" w:rsidRPr="00E22421">
        <w:rPr>
          <w:lang w:val="hr-HR"/>
        </w:rPr>
        <w:t>Mirna Vujčić</w:t>
      </w:r>
      <w:r w:rsidR="001B66BE" w:rsidRPr="001B66BE">
        <w:rPr>
          <w:lang w:val="hr-HR"/>
        </w:rPr>
        <w:t xml:space="preserve"> </w:t>
      </w:r>
    </w:p>
    <w:p w:rsidRDefault="007B3B16" w:rsidP="003B0322" w:rsidR="007B3B16">
      <w:pPr>
        <w:ind w:firstLine="720" w:left="4320"/>
        <w:rPr>
          <w:lang w:val="hr-HR"/>
        </w:rPr>
      </w:pPr>
    </w:p>
    <w:p w:rsidRDefault="004571EA" w:rsidP="00E25DB2" w:rsidR="004571EA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C91AE7" w:rsidP="007B218F" w:rsidR="00C91AE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 xml:space="preserve">- </w:t>
      </w:r>
      <w:r w:rsidR="00D92312">
        <w:rPr>
          <w:lang w:val="hr-HR"/>
        </w:rPr>
        <w:t xml:space="preserve">Zakonskom zastupniku </w:t>
      </w:r>
      <w:r w:rsidR="00E40526">
        <w:rPr>
          <w:lang w:val="hr-HR"/>
        </w:rPr>
        <w:t>dužnika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610A14">
        <w:rPr>
          <w:lang w:val="hr-HR"/>
        </w:rPr>
        <w:t xml:space="preserve"> po pravomoćnosti</w:t>
      </w:r>
    </w:p>
    <w:p w:rsidRDefault="007B218F" w:rsidP="007B218F" w:rsidR="007B218F" w:rsidRPr="00E22421">
      <w:pPr>
        <w:rPr>
          <w:lang w:val="hr-HR"/>
        </w:rPr>
      </w:pPr>
    </w:p>
    <w:p w:rsidRDefault="00775014" w:rsidP="007B218F" w:rsidR="00775014" w:rsidRPr="00E22421">
      <w:pPr>
        <w:rPr>
          <w:lang w:val="hr-HR"/>
        </w:rPr>
      </w:pPr>
    </w:p>
    <w:sectPr w:rsidSect="0079226B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41D" w:rsidP="00DB5522" w:rsidR="007A741D">
      <w:r>
        <w:separator/>
      </w:r>
    </w:p>
  </w:endnote>
  <w:endnote w:id="0" w:type="continuationSeparator">
    <w:p w:rsidRDefault="007A741D" w:rsidP="00DB5522" w:rsidR="007A7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41D" w:rsidP="00DB5522" w:rsidR="007A741D">
      <w:r>
        <w:separator/>
      </w:r>
    </w:p>
  </w:footnote>
  <w:footnote w:id="0" w:type="continuationSeparator">
    <w:p w:rsidRDefault="007A741D" w:rsidP="00DB5522" w:rsidR="007A74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522" w:rsidR="00DB55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484E" w:rsidRPr="002D484E">
      <w:rPr>
        <w:noProof/>
        <w:lang w:val="hr-HR"/>
      </w:rPr>
      <w:t>4</w:t>
    </w:r>
    <w:r>
      <w:fldChar w:fldCharType="end"/>
    </w:r>
  </w:p>
  <w:p w:rsidRDefault="00DB5522" w:rsidR="00DB55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53188"/>
    <w:rsid w:val="00072717"/>
    <w:rsid w:val="00092D11"/>
    <w:rsid w:val="000A4C8E"/>
    <w:rsid w:val="000A5A3C"/>
    <w:rsid w:val="000C12AA"/>
    <w:rsid w:val="000C2091"/>
    <w:rsid w:val="000D5A7B"/>
    <w:rsid w:val="000E2800"/>
    <w:rsid w:val="001228A6"/>
    <w:rsid w:val="001B66BE"/>
    <w:rsid w:val="001C2703"/>
    <w:rsid w:val="001D30C2"/>
    <w:rsid w:val="002406B2"/>
    <w:rsid w:val="0024617B"/>
    <w:rsid w:val="00252A2A"/>
    <w:rsid w:val="002A0407"/>
    <w:rsid w:val="002B610E"/>
    <w:rsid w:val="002C46A8"/>
    <w:rsid w:val="002D4286"/>
    <w:rsid w:val="002D484E"/>
    <w:rsid w:val="00301EC5"/>
    <w:rsid w:val="00331868"/>
    <w:rsid w:val="00373E23"/>
    <w:rsid w:val="00392497"/>
    <w:rsid w:val="003A2AB7"/>
    <w:rsid w:val="003B0322"/>
    <w:rsid w:val="003D5657"/>
    <w:rsid w:val="00443195"/>
    <w:rsid w:val="004571EA"/>
    <w:rsid w:val="00472081"/>
    <w:rsid w:val="004D03C1"/>
    <w:rsid w:val="004D62CC"/>
    <w:rsid w:val="00513CB6"/>
    <w:rsid w:val="00517923"/>
    <w:rsid w:val="00526308"/>
    <w:rsid w:val="00543E76"/>
    <w:rsid w:val="00552EF9"/>
    <w:rsid w:val="00554A48"/>
    <w:rsid w:val="00556027"/>
    <w:rsid w:val="005801C7"/>
    <w:rsid w:val="005B20DC"/>
    <w:rsid w:val="005F4A6C"/>
    <w:rsid w:val="00610A14"/>
    <w:rsid w:val="00775014"/>
    <w:rsid w:val="007837CE"/>
    <w:rsid w:val="0079226B"/>
    <w:rsid w:val="007A741D"/>
    <w:rsid w:val="007B218F"/>
    <w:rsid w:val="007B3B16"/>
    <w:rsid w:val="00842934"/>
    <w:rsid w:val="0086373F"/>
    <w:rsid w:val="008A3437"/>
    <w:rsid w:val="008C15A5"/>
    <w:rsid w:val="008C6D08"/>
    <w:rsid w:val="008F5CEB"/>
    <w:rsid w:val="00920E24"/>
    <w:rsid w:val="00932285"/>
    <w:rsid w:val="0095256D"/>
    <w:rsid w:val="00980416"/>
    <w:rsid w:val="009A623B"/>
    <w:rsid w:val="009C7C66"/>
    <w:rsid w:val="00A13E2F"/>
    <w:rsid w:val="00AB32DB"/>
    <w:rsid w:val="00AB4C7E"/>
    <w:rsid w:val="00AB5215"/>
    <w:rsid w:val="00AD05FF"/>
    <w:rsid w:val="00B10547"/>
    <w:rsid w:val="00B23988"/>
    <w:rsid w:val="00B81BC5"/>
    <w:rsid w:val="00BF0DC9"/>
    <w:rsid w:val="00C61241"/>
    <w:rsid w:val="00C91AE7"/>
    <w:rsid w:val="00CC6B43"/>
    <w:rsid w:val="00D13568"/>
    <w:rsid w:val="00D444D6"/>
    <w:rsid w:val="00D92312"/>
    <w:rsid w:val="00D97510"/>
    <w:rsid w:val="00DA381F"/>
    <w:rsid w:val="00DB5522"/>
    <w:rsid w:val="00E02C65"/>
    <w:rsid w:val="00E22421"/>
    <w:rsid w:val="00E25DB2"/>
    <w:rsid w:val="00E377C2"/>
    <w:rsid w:val="00E40526"/>
    <w:rsid w:val="00E5681A"/>
    <w:rsid w:val="00E65882"/>
    <w:rsid w:val="00EA1553"/>
    <w:rsid w:val="00EA7406"/>
    <w:rsid w:val="00EC3ABF"/>
    <w:rsid w:val="00ED31A8"/>
    <w:rsid w:val="00EE410F"/>
    <w:rsid w:val="00F53902"/>
    <w:rsid w:val="00F622EE"/>
    <w:rsid w:val="00F67F90"/>
    <w:rsid w:val="00FC6FB9"/>
    <w:rsid w:val="00FD3D78"/>
    <w:rsid w:val="00FE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B55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552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55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552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01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E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E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E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B55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552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55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552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01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E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E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E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St-1551/2016</izvorni_sadrzaj>
    <derivirana_varijabla naziv="DomainObject.Predmet.OznakaBroj_1">St-1551/2016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VALENTIĆ d.o.o. za instalacije i usluge zastupanog po punomoćniku Sandro Valentić</izvorni_sadrzaj>
    <derivirana_varijabla naziv="DomainObject.Predmet.ProtustrankaFormated_1">  TERMO VALENTIĆ d.o.o. za instalacije i usluge zastupanog po punomoćniku Sandro Valentić</derivirana_varijabla>
  </DomainObject.Predmet.ProtustrankaFormated>
  <DomainObject.Predmet.ProtustrankaFormatedOIB>
    <izvorni_sadrzaj>  TERMO VALENTIĆ d.o.o. za instalacije i usluge, OIB 79837804864 zastupanog po punomoćniku Sandro Valentić</izvorni_sadrzaj>
    <derivirana_varijabla naziv="DomainObject.Predmet.ProtustrankaFormatedOIB_1">  TERMO VALENTIĆ d.o.o. za instalacije i usluge, OIB 79837804864 zastupanog po punomoćniku Sandro Valentić</derivirana_varijabla>
  </DomainObject.Predmet.ProtustrankaFormatedOIB>
  <DomainObject.Predmet.ProtustrankaFormatedWithAdress>
    <izvorni_sadrzaj> TERMO VALENTIĆ d.o.o. za instalacije i usluge, Ivana Antunovića 25, 35000 Slavonski Brod zastupanog po punomoćniku Sandro Valentić</izvorni_sadrzaj>
    <derivirana_varijabla naziv="DomainObject.Predmet.ProtustrankaFormatedWithAdress_1"> TERMO VALENTIĆ d.o.o. za instalacije i usluge, Ivana Antunovića 25, 35000 Slavonski Brod zastupanog po punomoćniku Sandro Valentić</derivirana_varijabla>
  </DomainObject.Predmet.ProtustrankaFormatedWithAdress>
  <DomainObject.Predmet.ProtustrankaFormatedWithAdressOIB>
    <izvorni_sadrzaj> TERMO VALENTIĆ d.o.o. za instalacije i usluge, OIB 79837804864, Ivana Antunovića 25, 35000 Slavonski Brod zastupanog po punomoćniku Sandro Valentić</izvorni_sadrzaj>
    <derivirana_varijabla naziv="DomainObject.Predmet.ProtustrankaFormatedWithAdressOIB_1"> TERMO VALENTIĆ d.o.o. za instalacije i usluge, OIB 79837804864, Ivana Antunovića 25, 35000 Slavonski Brod zastupanog po punomoćniku Sandro Valentić</derivirana_varijabla>
  </DomainObject.Predmet.ProtustrankaFormatedWithAdressOIB>
  <DomainObject.Predmet.ProtustrankaWithAdress>
    <izvorni_sadrzaj>TERMO VALENTIĆ d.o.o. za instalacije i usluge Ivana Antunovića 25, 35000 Slavonski Brod</izvorni_sadrzaj>
    <derivirana_varijabla naziv="DomainObject.Predmet.ProtustrankaWithAdress_1">TERMO VALENTIĆ d.o.o. za instalacije i usluge Ivana Antunovića 25, 35000 Slavonski Brod</derivirana_varijabla>
  </DomainObject.Predmet.ProtustrankaWithAdress>
  <DomainObject.Predmet.ProtustrankaWithAdressOIB>
    <izvorni_sadrzaj>TERMO VALENTIĆ d.o.o. za instalacije i usluge, OIB 79837804864, Ivana Antunovića 25, 35000 Slavonski Brod</izvorni_sadrzaj>
    <derivirana_varijabla naziv="DomainObject.Predmet.ProtustrankaWithAdressOIB_1">TERMO VALENTIĆ d.o.o. za instalacije i usluge, OIB 79837804864, Ivana Antunovića 25, 35000 Slavonski Brod</derivirana_varijabla>
  </DomainObject.Predmet.ProtustrankaWithAdressOIB>
  <DomainObject.Predmet.ProtustrankaNazivFormated>
    <izvorni_sadrzaj>TERMO VALENTIĆ d.o.o. za instalacije i usluge</izvorni_sadrzaj>
    <derivirana_varijabla naziv="DomainObject.Predmet.ProtustrankaNazivFormated_1">TERMO VALENTIĆ d.o.o. za instalacije i usluge</derivirana_varijabla>
  </DomainObject.Predmet.ProtustrankaNazivFormated>
  <DomainObject.Predmet.ProtustrankaNazivFormatedOIB>
    <izvorni_sadrzaj>TERMO VALENTIĆ d.o.o. za instalacije i usluge, OIB 79837804864</izvorni_sadrzaj>
    <derivirana_varijabla naziv="DomainObject.Predmet.ProtustrankaNazivFormatedOIB_1">TERMO VALENTIĆ d.o.o. za instalacije i usluge, OIB 79837804864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 POREZNA UPRAVA SLAV. BROD zastupanog po punomoćniku ŽUPANIJSKO DRŽAVNO ODVJETNIŠTVO SLAV. BROD</izvorni_sadrzaj>
    <derivirana_varijabla naziv="DomainObject.Predmet.StrankaFormated_1">  REPUBLIKA HRVATSKA, MINISTARSTVO FINANCIJA- POREZNA UPRAVA SLAV. BROD zastupanog po punomoćniku ŽUPANIJSKO DRŽAVNO ODVJETNIŠTVO SLAV. BROD</derivirana_varijabla>
  </DomainObject.Predmet.StrankaFormated>
  <DomainObject.Predmet.StrankaFormatedOIB>
    <izvorni_sadrzaj>  REPUBLIKA HRVATSKA, MINISTARSTVO FINANCIJA- POREZNA UPRAVA SLAV. BROD, OIB 18683136487 zastupanog po punomoćniku ŽUPANIJSKO DRŽAVNO ODVJETNIŠTVO SLAV. BROD</izvorni_sadrzaj>
    <derivirana_varijabla naziv="DomainObject.Predmet.StrankaFormatedOIB_1">  REPUBLIKA HRVATSKA, MINISTARSTVO FINANCIJA- POREZNA UPRAVA SLAV. BROD, OIB 18683136487 zastupanog po punomoćniku ŽUPANIJSKO DRŽAVNO ODVJETNIŠTVO SLAV. BROD</derivirana_varijabla>
  </DomainObject.Predmet.StrankaFormatedOIB>
  <DomainObject.Predmet.StrankaFormatedWithAdress>
    <izvorni_sadrzaj> REPUBLIKA HRVATSKA, MINISTARSTVO FINANCIJA- POREZNA UPRAVA SLAV. BROD zastupanog po punomoćniku ŽUPANIJSKO DRŽAVNO ODVJETNIŠTVO SLAV. BROD</izvorni_sadrzaj>
    <derivirana_varijabla naziv="DomainObject.Predmet.StrankaFormatedWithAdress_1"> REPUBLIKA HRVATSKA, MINISTARSTVO FINANCIJA- POREZNA UPRAVA SLAV. BROD zastupanog po punomoćniku ŽUPANIJSKO DRŽAVNO ODVJETNIŠTVO SLAV. BROD</derivirana_varijabla>
  </DomainObject.Predmet.StrankaFormatedWithAdress>
  <DomainObject.Predmet.StrankaFormatedWithAdressOIB>
    <izvorni_sadrzaj> REPUBLIKA HRVATSKA, MINISTARSTVO FINANCIJA- POREZNA UPRAVA SLAV. BROD, OIB 18683136487 zastupanog po punomoćniku ŽUPANIJSKO DRŽAVNO ODVJETNIŠTVO SLAV. BROD</izvorni_sadrzaj>
    <derivirana_varijabla naziv="DomainObject.Predmet.StrankaFormatedWithAdressOIB_1"> REPUBLIKA HRVATSKA, MINISTARSTVO FINANCIJA- POREZNA UPRAVA SLAV. BROD, OIB 18683136487 zastupanog po punomoćniku ŽUPANIJSKO DRŽAVNO ODVJETNIŠTVO SLAV. BROD</derivirana_varijabla>
  </DomainObject.Predmet.StrankaFormatedWithAdressOIB>
  <DomainObject.Predmet.StrankaWithAdress>
    <izvorni_sadrzaj>REPUBLIKA HRVATSKA, MINISTARSTVO FINANCIJA- POREZNA UPRAVA SLAV. BROD </izvorni_sadrzaj>
    <derivirana_varijabla naziv="DomainObject.Predmet.StrankaWithAdress_1">REPUBLIKA HRVATSKA, MINISTARSTVO FINANCIJA- POREZNA UPRAVA SLAV. BROD </derivirana_varijabla>
  </DomainObject.Predmet.StrankaWithAdress>
  <DomainObject.Predmet.StrankaWithAdressOIB>
    <izvorni_sadrzaj>REPUBLIKA HRVATSKA, MINISTARSTVO FINANCIJA- POREZNA UPRAVA SLAV. BROD, OIB 18683136487</izvorni_sadrzaj>
    <derivirana_varijabla naziv="DomainObject.Predmet.StrankaWithAdressOIB_1">REPUBLIKA HRVATSKA, MINISTARSTVO FINANCIJA- POREZNA UPRAVA SLAV. BROD, OIB 18683136487</derivirana_varijabla>
  </DomainObject.Predmet.StrankaWithAdressOIB>
  <DomainObject.Predmet.StrankaNazivFormated>
    <izvorni_sadrzaj>REPUBLIKA HRVATSKA, MINISTARSTVO FINANCIJA- POREZNA UPRAVA SLAV. BROD</izvorni_sadrzaj>
    <derivirana_varijabla naziv="DomainObject.Predmet.StrankaNazivFormated_1">REPUBLIKA HRVATSKA, MINISTARSTVO FINANCIJA- POREZNA UPRAVA SLAV. BROD</derivirana_varijabla>
  </DomainObject.Predmet.StrankaNazivFormated>
  <DomainObject.Predmet.StrankaNazivFormatedOIB>
    <izvorni_sadrzaj>REPUBLIKA HRVATSKA, MINISTARSTVO FINANCIJA- POREZNA UPRAVA SLAV. BROD, OIB 18683136487</izvorni_sadrzaj>
    <derivirana_varijabla naziv="DomainObject.Predmet.StrankaNazivFormatedOIB_1">REPUBLIKA HRVATSKA, MINISTARSTVO FINANCIJA-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HRVATSKA, MINISTARSTVO FINANCIJA- POREZNA UPRAVA SLAV. BROD zastupanog po punomoćniku ŽUPANIJSKO DRŽAVNO ODVJETNIŠTVO SLAV. BROD</item>
    </izvorni_sadrzaj>
    <derivirana_varijabla naziv="DomainObject.Predmet.StrankaListFormated_1">
      <item>REPUBLIKA HRVATSKA, MINISTARSTVO FINANCIJA- POREZNA UPRAVA SLAV. BROD zastupanog po punomoćniku ŽUPANIJSKO DRŽAVNO ODVJETNIŠTVO SLAV. BROD</item>
    </derivirana_varijabla>
  </DomainObject.Predmet.StrankaListFormated>
  <DomainObject.Predmet.StrankaListFormatedOIB>
    <izvorni_sadrzaj>
      <item>REPUBLIKA HRVATSKA, MINISTARSTVO FINANCIJA- POREZNA UPRAVA SLAV. BROD, OIB 18683136487 zastupanog po punomoćniku ŽUPANIJSKO DRŽAVNO ODVJETNIŠTVO SLAV. BROD</item>
    </izvorni_sadrzaj>
    <derivirana_varijabla naziv="DomainObject.Predmet.StrankaListFormatedOIB_1">
      <item>REPUBLIKA HRVATSKA, MINISTARSTVO FINANCIJA- 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HRVATSKA, MINISTARSTVO FINANCIJA- POREZNA UPRAVA SLAV. BROD zastupanog po punomoćniku ŽUPANIJSKO DRŽAVNO ODVJETNIŠTVO SLAV. BROD</item>
    </izvorni_sadrzaj>
    <derivirana_varijabla naziv="DomainObject.Predmet.StrankaListFormatedWithAdress_1">
      <item>REPUBLIKA HRVATSKA, MINISTARSTVO FINANCIJA- 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REPUBLIKA HRVATSKA, MINISTARSTVO FINANCIJA- POREZNA UPRAVA SLAV. BROD, OIB 18683136487 zastupanog po punomoćniku ŽUPANIJSKO DRŽAVNO ODVJETNIŠTVO SLAV. BROD</item>
    </izvorni_sadrzaj>
    <derivirana_varijabla naziv="DomainObject.Predmet.StrankaListFormatedWithAdressOIB_1">
      <item>REPUBLIKA HRVATSKA, MINISTARSTVO FINANCIJA- 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HRVATSKA, MINISTARSTVO FINANCIJA- POREZNA UPRAVA SLAV. BROD</item>
    </izvorni_sadrzaj>
    <derivirana_varijabla naziv="DomainObject.Predmet.StrankaListNazivFormated_1">
      <item>REPUBLIKA HRVATSKA, MINISTARSTVO FINANCIJA- POREZNA UPRAVA SLAV. BROD</item>
    </derivirana_varijabla>
  </DomainObject.Predmet.StrankaListNazivFormated>
  <DomainObject.Predmet.StrankaListNazivFormatedOIB>
    <izvorni_sadrzaj>
      <item>REPUBLIKA HRVATSKA, MINISTARSTVO FINANCIJA- POREZNA UPRAVA SLAV. BROD, OIB 18683136487</item>
    </izvorni_sadrzaj>
    <derivirana_varijabla naziv="DomainObject.Predmet.StrankaListNazivFormatedOIB_1">
      <item>REPUBLIKA HRVATSKA, MINISTARSTVO FINANCIJA- POREZNA UPRAVA SLAV. BROD, OIB 18683136487</item>
    </derivirana_varijabla>
  </DomainObject.Predmet.StrankaListNazivFormatedOIB>
  <DomainObject.Predmet.ProtuStrankaListFormated>
    <izvorni_sadrzaj>
      <item>TERMO VALENTIĆ d.o.o. za instalacije i usluge zastupanog po punomoćniku Sandro Valentić</item>
    </izvorni_sadrzaj>
    <derivirana_varijabla naziv="DomainObject.Predmet.ProtuStrankaListFormated_1">
      <item>TERMO VALENTIĆ d.o.o. za instalacije i usluge zastupanog po punomoćniku Sandro Valentić</item>
    </derivirana_varijabla>
  </DomainObject.Predmet.ProtuStrankaListFormated>
  <DomainObject.Predmet.ProtuStrankaListFormatedOIB>
    <izvorni_sadrzaj>
      <item>TERMO VALENTIĆ d.o.o. za instalacije i usluge, OIB 79837804864 zastupanog po punomoćniku Sandro Valentić</item>
    </izvorni_sadrzaj>
    <derivirana_varijabla naziv="DomainObject.Predmet.ProtuStrankaListFormatedOIB_1">
      <item>TERMO VALENTIĆ d.o.o. za instalacije i usluge, OIB 79837804864 zastupanog po punomoćniku Sandro Valentić</item>
    </derivirana_varijabla>
  </DomainObject.Predmet.ProtuStrankaListFormatedOIB>
  <DomainObject.Predmet.ProtuStrankaListFormatedWithAdress>
    <izvorni_sadrzaj>
      <item>TERMO VALENTIĆ d.o.o. za instalacije i usluge, Ivana Antunovića 25, 35000 Slavonski Brod zastupanog po punomoćniku Sandro Valentić</item>
    </izvorni_sadrzaj>
    <derivirana_varijabla naziv="DomainObject.Predmet.ProtuStrankaListFormatedWithAdress_1">
      <item>TERMO VALENTIĆ d.o.o. za instalacije i usluge, Ivana Antunovića 25, 35000 Slavonski Brod zastupanog po punomoćniku Sandro Valentić</item>
    </derivirana_varijabla>
  </DomainObject.Predmet.ProtuStrankaListFormatedWithAdress>
  <DomainObject.Predmet.ProtuStrankaListFormatedWithAdressOIB>
    <izvorni_sadrzaj>
      <item>TERMO VALENTIĆ d.o.o. za instalacije i usluge, OIB 79837804864, Ivana Antunovića 25, 35000 Slavonski Brod zastupanog po punomoćniku Sandro Valentić</item>
    </izvorni_sadrzaj>
    <derivirana_varijabla naziv="DomainObject.Predmet.ProtuStrankaListFormatedWithAdressOIB_1">
      <item>TERMO VALENTIĆ d.o.o. za instalacije i usluge, OIB 79837804864, Ivana Antunovića 25, 35000 Slavonski Brod zastupanog po punomoćniku Sandro Valentić</item>
    </derivirana_varijabla>
  </DomainObject.Predmet.ProtuStrankaListFormatedWithAdressOIB>
  <DomainObject.Predmet.ProtuStrankaListNazivFormated>
    <izvorni_sadrzaj>
      <item>TERMO VALENTIĆ d.o.o. za instalacije i usluge</item>
    </izvorni_sadrzaj>
    <derivirana_varijabla naziv="DomainObject.Predmet.ProtuStrankaListNazivFormated_1">
      <item>TERMO VALENTIĆ d.o.o. za instalacije i usluge</item>
    </derivirana_varijabla>
  </DomainObject.Predmet.ProtuStrankaListNazivFormated>
  <DomainObject.Predmet.ProtuStrankaListNazivFormatedOIB>
    <izvorni_sadrzaj>
      <item>TERMO VALENTIĆ d.o.o. za instalacije i usluge, OIB 79837804864</item>
    </izvorni_sadrzaj>
    <derivirana_varijabla naziv="DomainObject.Predmet.ProtuStrankaListNazivFormatedOIB_1">
      <item>TERMO VALENTIĆ d.o.o. za instalacije i usluge, OIB 79837804864</item>
    </derivirana_varijabla>
  </DomainObject.Predmet.ProtuStrankaListNazivFormatedOIB>
  <DomainObject.Predmet.OstaliListFormated>
    <izvorni_sadrzaj>
      <item>ŽUPANIJSKO DRŽAVNO ODVJETNIŠTVO SLAV. BROD punomoćnik sudionika u postupku REPUBLIKA HRVATSKA, MINISTARSTVO FINANCIJA- POREZNA UPRAVA SLAV. BROD</item>
      <item>Sandro Valentić punomoćnik sudionika u postupku TERMO VALENTIĆ d.o.o. za instalacije i usluge</item>
    </izvorni_sadrzaj>
    <derivirana_varijabla naziv="DomainObject.Predmet.OstaliListFormated_1">
      <item>ŽUPANIJSKO DRŽAVNO ODVJETNIŠTVO SLAV. BROD punomoćnik sudionika u postupku REPUBLIKA HRVATSKA, MINISTARSTVO FINANCIJA- POREZNA UPRAVA SLAV. BROD</item>
      <item>Sandro Valentić punomoćnik sudionika u postupku TERMO VALENTIĆ d.o.o. za instalacije i usluge</item>
    </derivirana_varijabla>
  </DomainObject.Predmet.OstaliListFormated>
  <DomainObject.Predmet.OstaliListFormatedOIB>
    <izvorni_sadrzaj>
      <item>ŽUPANIJSKO DRŽAVNO ODVJETNIŠTVO SLAV. BROD punomoćnik sudionika u postupku REPUBLIKA HRVATSKA, MINISTARSTVO FINANCIJA- POREZNA UPRAVA SLAV. BROD</item>
      <item>Sandro Valentić, OIB 28024466550 punomoćnik sudionika u postupku TERMO VALENTIĆ d.o.o. za instalacije i usluge</item>
    </izvorni_sadrzaj>
    <derivirana_varijabla naziv="DomainObject.Predmet.OstaliListFormatedOIB_1">
      <item>ŽUPANIJSKO DRŽAVNO ODVJETNIŠTVO SLAV. BROD punomoćnik sudionika u postupku REPUBLIKA HRVATSKA, MINISTARSTVO FINANCIJA- POREZNA UPRAVA SLAV. BROD</item>
      <item>Sandro Valentić, OIB 28024466550 punomoćnik sudionika u postupku TERMO VALENTIĆ d.o.o. za instalacije i usluge</item>
    </derivirana_varijabla>
  </DomainObject.Predmet.OstaliListFormatedOIB>
  <DomainObject.Predmet.OstaliListFormatedWithAdress>
    <izvorni_sadrzaj>
      <item>ŽUPANIJSKO DRŽAVNO ODVJETNIŠTVO SLAV. BROD punomoćnik sudionika u postupku REPUBLIKA HRVATSKA, MINISTARSTVO FINANCIJA- POREZNA UPRAVA SLAV. BROD</item>
      <item>Sandro Valentić, Bratuljevci 125, 34000 Bratuljevci punomoćnik sudionika u postupku TERMO VALENTIĆ d.o.o. za instalacije i usluge</item>
    </izvorni_sadrzaj>
    <derivirana_varijabla naziv="DomainObject.Predmet.OstaliListFormatedWithAdress_1">
      <item>ŽUPANIJSKO DRŽAVNO ODVJETNIŠTVO SLAV. BROD punomoćnik sudionika u postupku REPUBLIKA HRVATSKA, MINISTARSTVO FINANCIJA- POREZNA UPRAVA SLAV. BROD</item>
      <item>Sandro Valentić, Bratuljevci 125, 34000 Bratuljevci punomoćnik sudionika u postupku TERMO VALENTIĆ d.o.o. za instalacije i usluge</item>
    </derivirana_varijabla>
  </DomainObject.Predmet.OstaliListFormatedWithAdress>
  <DomainObject.Predmet.OstaliListFormatedWithAdressOIB>
    <izvorni_sadrzaj>
      <item>ŽUPANIJSKO DRŽAVNO ODVJETNIŠTVO SLAV. BROD punomoćnik sudionika u postupku REPUBLIKA HRVATSKA, MINISTARSTVO FINANCIJA- POREZNA UPRAVA SLAV. BROD</item>
      <item>Sandro Valentić, OIB 28024466550, Bratuljevci 125, 34000 Bratuljevci punomoćnik sudionika u postupku TERMO VALENTIĆ d.o.o. za instalacije i usluge</item>
    </izvorni_sadrzaj>
    <derivirana_varijabla naziv="DomainObject.Predmet.OstaliListFormatedWithAdressOIB_1">
      <item>ŽUPANIJSKO DRŽAVNO ODVJETNIŠTVO SLAV. BROD punomoćnik sudionika u postupku REPUBLIKA HRVATSKA, MINISTARSTVO FINANCIJA- POREZNA UPRAVA SLAV. BROD</item>
      <item>Sandro Valentić, OIB 28024466550, Bratuljevci 125, 34000 Bratuljevci punomoćnik sudionika u postupku TERMO VALENTIĆ d.o.o. za instalacije i usluge</item>
    </derivirana_varijabla>
  </DomainObject.Predmet.OstaliListFormatedWithAdressOIB>
  <DomainObject.Predmet.OstaliListNazivFormated>
    <izvorni_sadrzaj>
      <item>ŽUPANIJSKO DRŽAVNO ODVJETNIŠTVO SLAV. BROD</item>
      <item>Sandro Valentić</item>
    </izvorni_sadrzaj>
    <derivirana_varijabla naziv="DomainObject.Predmet.OstaliListNazivFormated_1">
      <item>ŽUPANIJSKO DRŽAVNO ODVJETNIŠTVO SLAV. BROD</item>
      <item>Sandro Valentić</item>
    </derivirana_varijabla>
  </DomainObject.Predmet.OstaliListNazivFormated>
  <DomainObject.Predmet.OstaliListNazivFormatedOIB>
    <izvorni_sadrzaj>
      <item>ŽUPANIJSKO DRŽAVNO ODVJETNIŠTVO SLAV. BROD</item>
      <item>Sandro Valentić, OIB 28024466550</item>
    </izvorni_sadrzaj>
    <derivirana_varijabla naziv="DomainObject.Predmet.OstaliListNazivFormatedOIB_1">
      <item>ŽUPANIJSKO DRŽAVNO ODVJETNIŠTVO SLAV. BROD</item>
      <item>Sandro Valentić, OIB 28024466550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FINANCIJA- POREZNA UPRAVA SLAV. BROD</izvorni_sadrzaj>
    <derivirana_varijabla naziv="DomainObject.Predmet.StrankaIDrugi_1">REPUBLIKA HRVATSKA, MINISTARSTVO FINANCIJA- POREZNA UPRAVA SLAV. BROD</derivirana_varijabla>
  </DomainObject.Predmet.StrankaIDrugi>
  <DomainObject.Predmet.ProtustrankaIDrugi>
    <izvorni_sadrzaj>TERMO VALENTIĆ d.o.o. za instalacije i usluge</izvorni_sadrzaj>
    <derivirana_varijabla naziv="DomainObject.Predmet.ProtustrankaIDrugi_1">TERMO VALENTIĆ d.o.o. za instalacije i usluge</derivirana_varijabla>
  </DomainObject.Predmet.ProtustrankaIDrugi>
  <DomainObject.Predmet.StrankaIDrugiAdressOIB>
    <izvorni_sadrzaj>REPUBLIKA HRVATSKA, MINISTARSTVO FINANCIJA- POREZNA UPRAVA SLAV. BROD, OIB 18683136487</izvorni_sadrzaj>
    <derivirana_varijabla naziv="DomainObject.Predmet.StrankaIDrugiAdressOIB_1">REPUBLIKA HRVATSKA, MINISTARSTVO FINANCIJA- POREZNA UPRAVA SLAV. BROD, OIB 18683136487</derivirana_varijabla>
  </DomainObject.Predmet.StrankaIDrugiAdressOIB>
  <DomainObject.Predmet.ProtustrankaIDrugiAdressOIB>
    <izvorni_sadrzaj>TERMO VALENTIĆ d.o.o. za instalacije i usluge, OIB 79837804864, Ivana Antunovića 25, 35000 Slavonski Brod</izvorni_sadrzaj>
    <derivirana_varijabla naziv="DomainObject.Predmet.ProtustrankaIDrugiAdressOIB_1">TERMO VALENTIĆ d.o.o. za instalacije i usluge, OIB 79837804864, Ivana Antunovića 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 VALENTIĆ d.o.o. za instalacije i usluge</item>
      <item>REPUBLIKA HRVATSKA, MINISTARSTVO FINANCIJA- POREZNA UPRAVA SLAV. BROD</item>
      <item>ŽUPANIJSKO DRŽAVNO ODVJETNIŠTVO SLAV. BROD</item>
      <item>Sandro Valentić</item>
    </izvorni_sadrzaj>
    <derivirana_varijabla naziv="DomainObject.Predmet.SudioniciListNaziv_1">
      <item>TERMO VALENTIĆ d.o.o. za instalacije i usluge</item>
      <item>REPUBLIKA HRVATSKA, MINISTARSTVO FINANCIJA- POREZNA UPRAVA SLAV. BROD</item>
      <item>ŽUPANIJSKO DRŽAVNO ODVJETNIŠTVO SLAV. BROD</item>
      <item>Sandro Valentić</item>
    </derivirana_varijabla>
  </DomainObject.Predmet.SudioniciListNaziv>
  <DomainObject.Predmet.SudioniciListAdressOIB>
    <izvorni_sadrzaj>
      <item>TERMO VALENTIĆ d.o.o. za instalacije i usluge, OIB 79837804864, Ivana Antunovića 25,35000 Slavonski Brod</item>
      <item>REPUBLIKA HRVATSKA, MINISTARSTVO FINANCIJA- POREZNA UPRAVA SLAV. BROD, OIB 18683136487</item>
      <item>ŽUPANIJSKO DRŽAVNO ODVJETNIŠTVO SLAV. BROD</item>
      <item>Sandro Valentić, OIB 28024466550, Bratuljevci 125,34000 Bratuljevci</item>
    </izvorni_sadrzaj>
    <derivirana_varijabla naziv="DomainObject.Predmet.SudioniciListAdressOIB_1">
      <item>TERMO VALENTIĆ d.o.o. za instalacije i usluge, OIB 79837804864, Ivana Antunovića 25,35000 Slavonski Brod</item>
      <item>REPUBLIKA HRVATSKA, MINISTARSTVO FINANCIJA- POREZNA UPRAVA SLAV. BROD, OIB 18683136487</item>
      <item>ŽUPANIJSKO DRŽAVNO ODVJETNIŠTVO SLAV. BROD</item>
      <item>Sandro Valentić, OIB 28024466550, Bratuljevci 125,34000 Bratuljevci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79837804864</item>
      <item>, OIB 18683136487</item>
      <item>, OIB null</item>
      <item>, OIB 28024466550</item>
    </izvorni_sadrzaj>
    <derivirana_varijabla naziv="DomainObject.Predmet.SudioniciListNazivOIB_1">
      <item>, OIB 79837804864</item>
      <item>, OIB 18683136487</item>
      <item>, OIB null</item>
      <item>, OIB 28024466550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FDA69-4644-4EFB-AF12-13060140C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964</properties:Words>
  <properties:Characters>5472</properties:Characters>
  <properties:Lines>143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2016-06-23T07:02:00Z</dcterms:created>
  <dc:creator>zbiondic</dc:creator>
  <cp:lastModifiedBy>wsadmin</cp:lastModifiedBy>
  <cp:lastPrinted>2016-06-29T11:06:00Z</cp:lastPrinted>
  <dcterms:modified xmlns:xsi="http://www.w3.org/2001/XMLSchema-instance" xsi:type="dcterms:W3CDTF">2016-06-29T11:21:00Z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