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8ce1" w14:paraId="07c8ce1" w:rsidRDefault="006664F3" w:rsidP="006664F3" w:rsidR="006664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F3" w:rsidP="006664F3" w:rsidR="006664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664F3" w:rsidP="006664F3" w:rsidR="006664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664F3" w:rsidP="006664F3" w:rsidR="006664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64F3" w:rsidP="006664F3" w:rsidR="006664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664F3" w:rsidP="006664F3" w:rsidR="006664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664F3" w:rsidP="006664F3" w:rsidR="006664F3" w:rsidRPr="005D578C">
      <w:pPr>
        <w:jc w:val="center"/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664F3" w:rsidP="006664F3" w:rsidR="006664F3" w:rsidRPr="005D578C">
      <w:pPr>
        <w:rPr>
          <w:rFonts w:cs="Times New Roman" w:eastAsia="Times New Roman"/>
          <w:szCs w:val="24"/>
        </w:rPr>
      </w:pPr>
    </w:p>
    <w:p w:rsidRDefault="006664F3" w:rsidP="006664F3" w:rsidR="006664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RIBICA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Mugeba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64504006906, MBS 04029541</w:t>
      </w:r>
      <w:r w:rsidR="004D22F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6664F3" w:rsidP="006664F3" w:rsidR="006664F3" w:rsidRPr="005D578C">
      <w:pPr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664F3" w:rsidP="006664F3" w:rsidR="006664F3" w:rsidRPr="005D578C">
      <w:pPr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RIBICA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Mugeba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64504006906, MBS 04029541</w:t>
      </w:r>
      <w:r w:rsidR="004D22F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664F3" w:rsidP="006664F3" w:rsidR="006664F3" w:rsidRPr="005D578C">
      <w:pPr>
        <w:rPr>
          <w:rFonts w:cs="Times New Roman" w:eastAsia="Times New Roman"/>
          <w:szCs w:val="24"/>
        </w:rPr>
      </w:pPr>
    </w:p>
    <w:p w:rsidRDefault="006664F3" w:rsidP="006664F3" w:rsidR="006664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123CCE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6664F3" w:rsidP="006664F3" w:rsidR="006664F3">
      <w:pPr>
        <w:ind w:firstLine="708"/>
        <w:rPr>
          <w:rFonts w:cs="Times New Roman" w:eastAsia="Times New Roman"/>
          <w:szCs w:val="20"/>
        </w:rPr>
      </w:pPr>
    </w:p>
    <w:p w:rsidRDefault="006664F3" w:rsidP="006664F3" w:rsidR="006664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RIBICA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Mugeba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64504006906, MBS 04029541</w:t>
      </w:r>
      <w:r w:rsidR="004D22F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</w:t>
      </w:r>
    </w:p>
    <w:p w:rsidRDefault="006664F3" w:rsidP="006664F3" w:rsidR="006664F3">
      <w:pPr>
        <w:ind w:firstLine="709"/>
        <w:rPr>
          <w:rFonts w:cs="Times New Roman" w:eastAsia="Times New Roman"/>
          <w:szCs w:val="24"/>
        </w:rPr>
      </w:pPr>
    </w:p>
    <w:p w:rsidRDefault="006664F3" w:rsidP="006664F3" w:rsidR="006664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RIBICA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Mugeba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64504006906, MBS 04029541</w:t>
      </w:r>
      <w:r w:rsidR="004D22F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</w:t>
      </w:r>
    </w:p>
    <w:p w:rsidRDefault="006664F3" w:rsidP="006664F3" w:rsidR="006664F3">
      <w:pPr>
        <w:ind w:firstLine="709"/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ind w:firstLine="709"/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664F3" w:rsidP="006664F3" w:rsidR="006664F3">
      <w:pPr>
        <w:ind w:firstLine="708"/>
        <w:rPr>
          <w:rFonts w:cs="Times New Roman" w:eastAsia="Times New Roman"/>
          <w:szCs w:val="24"/>
        </w:rPr>
      </w:pPr>
    </w:p>
    <w:p w:rsidRDefault="006664F3" w:rsidP="006664F3" w:rsidR="006664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RIBICA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St-1110/2015-3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664F3" w:rsidP="006664F3" w:rsidR="006664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664F3" w:rsidP="006664F3" w:rsidR="006664F3" w:rsidRPr="005D578C">
      <w:pPr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664F3" w:rsidP="006664F3" w:rsidR="006664F3">
      <w:pPr>
        <w:rPr>
          <w:rFonts w:cs="Times New Roman" w:eastAsia="Times New Roman"/>
          <w:szCs w:val="24"/>
        </w:rPr>
      </w:pPr>
    </w:p>
    <w:p w:rsidRDefault="006664F3" w:rsidP="00F81B62" w:rsidR="006664F3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664F3" w:rsidP="00F81B62" w:rsidR="006664F3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81B62">
        <w:rPr>
          <w:rFonts w:cs="Times New Roman" w:eastAsia="Times New Roman"/>
          <w:szCs w:val="24"/>
        </w:rPr>
        <w:t xml:space="preserve">, v. r. </w:t>
      </w:r>
    </w:p>
    <w:p w:rsidRDefault="006664F3" w:rsidP="006664F3" w:rsidR="006664F3">
      <w:pPr>
        <w:jc w:val="left"/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left"/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664F3" w:rsidP="006664F3" w:rsidR="006664F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664F3" w:rsidP="006664F3" w:rsidR="006664F3">
      <w:pPr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rPr>
          <w:rFonts w:cs="Times New Roman" w:eastAsia="Times New Roman"/>
          <w:szCs w:val="24"/>
        </w:rPr>
      </w:pPr>
    </w:p>
    <w:p w:rsidRDefault="006664F3" w:rsidP="006664F3" w:rsidR="006664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RIBICA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Mugeba 4</w:t>
      </w:r>
      <w:r w:rsidRPr="00F10AAD">
        <w:rPr>
          <w:rFonts w:cs="Times New Roman" w:eastAsia="Times New Roman"/>
          <w:szCs w:val="24"/>
        </w:rPr>
        <w:t>,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Lučano Lovrečić iz Mugebe, Mugeba 4,</w:t>
      </w:r>
    </w:p>
    <w:p w:rsidRDefault="006664F3" w:rsidP="006664F3" w:rsidR="006664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664F3" w:rsidP="006664F3" w:rsidR="006664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Pr="00123CCE">
        <w:rPr>
          <w:rFonts w:cs="Times New Roman" w:eastAsia="Times New Roman"/>
          <w:szCs w:val="20"/>
        </w:rPr>
        <w:t xml:space="preserve">Damir </w:t>
      </w:r>
      <w:r>
        <w:rPr>
          <w:rFonts w:cs="Times New Roman" w:eastAsia="Times New Roman"/>
          <w:szCs w:val="20"/>
        </w:rPr>
        <w:t xml:space="preserve">Debeljuh iz Pule, Laginjina 6, </w:t>
      </w:r>
    </w:p>
    <w:p w:rsidRDefault="006664F3" w:rsidP="006664F3" w:rsidR="006664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664F3" w:rsidP="006664F3" w:rsidR="006664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6664F3" w:rsidP="006664F3" w:rsidR="006664F3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4F3" w:rsidP="006664F3" w:rsidR="006664F3">
      <w:r>
        <w:separator/>
      </w:r>
    </w:p>
  </w:endnote>
  <w:endnote w:id="0" w:type="continuationSeparator">
    <w:p w:rsidRDefault="006664F3" w:rsidP="006664F3" w:rsidR="0066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4F3" w:rsidP="006664F3" w:rsidR="006664F3">
      <w:r>
        <w:separator/>
      </w:r>
    </w:p>
  </w:footnote>
  <w:footnote w:id="0" w:type="continuationSeparator">
    <w:p w:rsidRDefault="006664F3" w:rsidP="006664F3" w:rsidR="0066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4F3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81B6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4F3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E0A"/>
    <w:rsid w:val="004D22FB"/>
    <w:rsid w:val="004F5027"/>
    <w:rsid w:val="006664F3"/>
    <w:rsid w:val="00C25E0A"/>
    <w:rsid w:val="00F81B6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64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64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64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64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4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64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64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B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1B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1B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1B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64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64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64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64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4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64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64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B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1B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1B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1B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RIBICA j.d.o.o. POREČ</izvorni_sadrzaj>
    <derivirana_varijabla naziv="DomainObject.Predmet.ProtustrankaFormated_1">  RIBICA j.d.o.o. POREČ</derivirana_varijabla>
  </DomainObject.Predmet.ProtustrankaFormated>
  <DomainObject.Predmet.ProtustrankaFormatedOIB>
    <izvorni_sadrzaj>  RIBICA j.d.o.o. POREČ, OIB 64504006906</izvorni_sadrzaj>
    <derivirana_varijabla naziv="DomainObject.Predmet.ProtustrankaFormatedOIB_1">  RIBICA j.d.o.o. POREČ, OIB 64504006906</derivirana_varijabla>
  </DomainObject.Predmet.ProtustrankaFormatedOIB>
  <DomainObject.Predmet.ProtustrankaFormatedWithAdress>
    <izvorni_sadrzaj> RIBICA j.d.o.o. POREČ, Mugeba 4, 52440 Poreč</izvorni_sadrzaj>
    <derivirana_varijabla naziv="DomainObject.Predmet.ProtustrankaFormatedWithAdress_1"> RIBICA j.d.o.o. POREČ, Mugeba 4, 52440 Poreč</derivirana_varijabla>
  </DomainObject.Predmet.ProtustrankaFormatedWithAdress>
  <DomainObject.Predmet.ProtustrankaFormatedWithAdressOIB>
    <izvorni_sadrzaj> RIBICA j.d.o.o. POREČ, OIB 64504006906, Mugeba 4, 52440 Poreč</izvorni_sadrzaj>
    <derivirana_varijabla naziv="DomainObject.Predmet.ProtustrankaFormatedWithAdressOIB_1"> RIBICA j.d.o.o. POREČ, OIB 64504006906, Mugeba 4, 52440 Poreč</derivirana_varijabla>
  </DomainObject.Predmet.ProtustrankaFormatedWithAdressOIB>
  <DomainObject.Predmet.ProtustrankaWithAdress>
    <izvorni_sadrzaj>RIBICA j.d.o.o. POREČ Mugeba 4, 52440 Poreč</izvorni_sadrzaj>
    <derivirana_varijabla naziv="DomainObject.Predmet.ProtustrankaWithAdress_1">RIBICA j.d.o.o. POREČ Mugeba 4, 52440 Poreč</derivirana_varijabla>
  </DomainObject.Predmet.ProtustrankaWithAdress>
  <DomainObject.Predmet.ProtustrankaWithAdressOIB>
    <izvorni_sadrzaj>RIBICA j.d.o.o. POREČ, OIB 64504006906, Mugeba 4, 52440 Poreč</izvorni_sadrzaj>
    <derivirana_varijabla naziv="DomainObject.Predmet.ProtustrankaWithAdressOIB_1">RIBICA j.d.o.o. POREČ, OIB 64504006906, Mugeba 4, 52440 Poreč</derivirana_varijabla>
  </DomainObject.Predmet.ProtustrankaWithAdressOIB>
  <DomainObject.Predmet.ProtustrankaNazivFormated>
    <izvorni_sadrzaj>RIBICA j.d.o.o. POREČ</izvorni_sadrzaj>
    <derivirana_varijabla naziv="DomainObject.Predmet.ProtustrankaNazivFormated_1">RIBICA j.d.o.o. POREČ</derivirana_varijabla>
  </DomainObject.Predmet.ProtustrankaNazivFormated>
  <DomainObject.Predmet.ProtustrankaNazivFormatedOIB>
    <izvorni_sadrzaj>RIBICA j.d.o.o. POREČ, OIB 64504006906</izvorni_sadrzaj>
    <derivirana_varijabla naziv="DomainObject.Predmet.ProtustrankaNazivFormatedOIB_1">RIBICA j.d.o.o. POREČ, OIB 64504006906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9049.03</izvorni_sadrzaj>
    <derivirana_varijabla naziv="DomainObject.Predmet.TrenutnaVrijednost_1">9049.03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RIBICA j.d.o.o. POREČ</item>
    </izvorni_sadrzaj>
    <derivirana_varijabla naziv="DomainObject.Predmet.ProtuStrankaListFormated_1">
      <item>RIBICA j.d.o.o. POREČ</item>
    </derivirana_varijabla>
  </DomainObject.Predmet.ProtuStrankaListFormated>
  <DomainObject.Predmet.ProtuStrankaListFormatedOIB>
    <izvorni_sadrzaj>
      <item>RIBICA j.d.o.o. POREČ, OIB 64504006906</item>
    </izvorni_sadrzaj>
    <derivirana_varijabla naziv="DomainObject.Predmet.ProtuStrankaListFormatedOIB_1">
      <item>RIBICA j.d.o.o. POREČ, OIB 64504006906</item>
    </derivirana_varijabla>
  </DomainObject.Predmet.ProtuStrankaListFormatedOIB>
  <DomainObject.Predmet.ProtuStrankaListFormatedWithAdress>
    <izvorni_sadrzaj>
      <item>RIBICA j.d.o.o. POREČ, Mugeba 4, 52440 Poreč</item>
    </izvorni_sadrzaj>
    <derivirana_varijabla naziv="DomainObject.Predmet.ProtuStrankaListFormatedWithAdress_1">
      <item>RIBICA j.d.o.o. POREČ, Mugeba 4, 52440 Poreč</item>
    </derivirana_varijabla>
  </DomainObject.Predmet.ProtuStrankaListFormatedWithAdress>
  <DomainObject.Predmet.ProtuStrankaListFormatedWithAdressOIB>
    <izvorni_sadrzaj>
      <item>RIBICA j.d.o.o. POREČ, OIB 64504006906, Mugeba 4, 52440 Poreč</item>
    </izvorni_sadrzaj>
    <derivirana_varijabla naziv="DomainObject.Predmet.ProtuStrankaListFormatedWithAdressOIB_1">
      <item>RIBICA j.d.o.o. POREČ, OIB 64504006906, Mugeba 4, 52440 Poreč</item>
    </derivirana_varijabla>
  </DomainObject.Predmet.ProtuStrankaListFormatedWithAdressOIB>
  <DomainObject.Predmet.ProtuStrankaListNazivFormated>
    <izvorni_sadrzaj>
      <item>RIBICA j.d.o.o. POREČ</item>
    </izvorni_sadrzaj>
    <derivirana_varijabla naziv="DomainObject.Predmet.ProtuStrankaListNazivFormated_1">
      <item>RIBICA j.d.o.o. POREČ</item>
    </derivirana_varijabla>
  </DomainObject.Predmet.ProtuStrankaListNazivFormated>
  <DomainObject.Predmet.ProtuStrankaListNazivFormatedOIB>
    <izvorni_sadrzaj>
      <item>RIBICA j.d.o.o. POREČ, OIB 64504006906</item>
    </izvorni_sadrzaj>
    <derivirana_varijabla naziv="DomainObject.Predmet.ProtuStrankaListNazivFormatedOIB_1">
      <item>RIBICA j.d.o.o. POREČ, OIB 64504006906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RIBICA j.d.o.o. POREČ</izvorni_sadrzaj>
    <derivirana_varijabla naziv="DomainObject.Predmet.ProtustrankaIDrugi_1">RIBICA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RIBICA j.d.o.o. POREČ, OIB 64504006906, Mugeba 4, 52440 Poreč</izvorni_sadrzaj>
    <derivirana_varijabla naziv="DomainObject.Predmet.ProtustrankaIDrugiAdressOIB_1">RIBICA j.d.o.o. POREČ, OIB 64504006906, Mugeba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RIBICA j.d.o.o. POREČ</item>
    </izvorni_sadrzaj>
    <derivirana_varijabla naziv="DomainObject.Predmet.SudioniciListNaziv_1">
      <item>FINANCIJSKA AGENCIJA, RC RIJEKA, PODRUŽNICA PULA, PULA</item>
      <item>RIBICA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RIBICA j.d.o.o. POREČ, OIB 64504006906, Mugeba 4,52440 Poreč</item>
    </izvorni_sadrzaj>
    <derivirana_varijabla naziv="DomainObject.Predmet.SudioniciListAdressOIB_1">
      <item>FINANCIJSKA AGENCIJA, RC RIJEKA, PODRUŽNICA PULA, PULA, OIB 85821130368, Giardini 5,52100 Pula</item>
      <item>RIBICA j.d.o.o. POREČ, OIB 64504006906, Mugeba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64504006906</item>
    </izvorni_sadrzaj>
    <derivirana_varijabla naziv="DomainObject.Predmet.SudioniciListNazivOIB_1">
      <item>, OIB 85821130368</item>
      <item>, OIB 64504006906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2998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2016-03-17T10:48:00Z</dcterms:created>
  <dc:creator>Mihaela Kaligari</dc:creator>
  <dc:description/>
  <cp:keywords/>
  <cp:lastModifiedBy>Sanja Prodan</cp:lastModifiedBy>
  <cp:lastPrinted>2016-03-21T07:33:00Z</cp:lastPrinted>
  <dcterms:modified xmlns:xsi="http://www.w3.org/2001/XMLSchema-instance" xsi:type="dcterms:W3CDTF">2016-03-21T07:34:00Z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