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9c3e" w14:paraId="e479c3e" w:rsidRDefault="007D702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7027" w:rsidP="00481F51" w:rsidR="007D7027">
      <w:pPr>
        <w:pStyle w:val="Bezproreda"/>
      </w:pPr>
      <w:r>
        <w:t xml:space="preserve">    </w:t>
      </w:r>
    </w:p>
    <w:p w:rsidRDefault="007D7027" w:rsidP="00481F51" w:rsidR="007D7027">
      <w:pPr>
        <w:pStyle w:val="Bezproreda"/>
      </w:pPr>
    </w:p>
    <w:p w:rsidRDefault="007D7027" w:rsidP="00481F51" w:rsidR="00AE649C">
      <w:pPr>
        <w:pStyle w:val="Bezproreda"/>
      </w:pPr>
      <w:r>
        <w:t xml:space="preserve">    </w:t>
      </w:r>
      <w:r w:rsidR="00481F51">
        <w:t>Republika Hrvatska</w:t>
      </w:r>
    </w:p>
    <w:p w:rsidRDefault="00481F51" w:rsidP="00481F51" w:rsidR="00481F51">
      <w:pPr>
        <w:pStyle w:val="Bezproreda"/>
      </w:pPr>
      <w:r>
        <w:t>Trgovački sud u Bjelovaru</w:t>
      </w:r>
    </w:p>
    <w:p w:rsidRDefault="00481F51" w:rsidP="00481F51" w:rsidR="00481F51">
      <w:pPr>
        <w:pStyle w:val="Bezproreda"/>
      </w:pPr>
      <w:r>
        <w:t>Bjelovar, Dr. I. Lebovića 42.</w:t>
      </w:r>
    </w:p>
    <w:p w:rsidRDefault="00481F51" w:rsidP="00481F51" w:rsidR="00481F51">
      <w:pPr>
        <w:pStyle w:val="Bezproreda"/>
      </w:pPr>
    </w:p>
    <w:p w:rsidRDefault="007D7027" w:rsidP="00481F51" w:rsidR="007D7027">
      <w:pPr>
        <w:pStyle w:val="Bezproreda"/>
      </w:pPr>
    </w:p>
    <w:p w:rsidRDefault="007D7027" w:rsidP="007D7027" w:rsidR="007D7027">
      <w:pPr>
        <w:pStyle w:val="Bezproreda"/>
        <w:ind w:left="4956"/>
      </w:pPr>
      <w:r>
        <w:t>Poslovni broj: 1 St-319/2018-4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jc w:val="center"/>
      </w:pPr>
      <w:r>
        <w:t>U    I M E    R E P U B L I K E     H R V A T S K E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jc w:val="center"/>
      </w:pPr>
      <w:r>
        <w:t>R J E Š E NJ E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EXTRA-TOURS, TURISTIČKA AGENCIJA d.o.o. za turizam i usluge Sisak, Risnjak 6, OIB: 88882103894,  8. svibnja 2018.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jc w:val="center"/>
      </w:pPr>
      <w:r>
        <w:t>r i j e š i o    j e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ind w:firstLine="708"/>
      </w:pPr>
      <w:r>
        <w:t>1.Obustavlja se postupak za otvaranje stečajnog postupka nad dužnikom EXTRA-TOURS, TURISTIČKA AGENCIJA d.o.o. za turizam i usluge Sisak, Risnjak 6, OIB: 88882103894.</w:t>
      </w:r>
    </w:p>
    <w:p w:rsidRDefault="007D7027" w:rsidP="007D7027" w:rsidR="007D7027">
      <w:pPr>
        <w:pStyle w:val="Bezproreda"/>
        <w:ind w:firstLine="708"/>
      </w:pPr>
    </w:p>
    <w:p w:rsidRDefault="007D7027" w:rsidP="007D7027" w:rsidR="007D7027">
      <w:pPr>
        <w:pStyle w:val="Bezproreda"/>
        <w:ind w:firstLine="708"/>
      </w:pPr>
      <w:r>
        <w:t>2. Ročište radi utvrđivanja uvjeta za otvaranje stečajnog postupka određeno za dan 8. lipnja 2018. godine neće se održati.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jc w:val="center"/>
      </w:pPr>
      <w:r>
        <w:t>Obrazloženje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ind w:firstLine="708"/>
      </w:pPr>
      <w:r>
        <w:t>FINA RC Zagreb je dana 11. prosinca 2017. godine  podnio je sudu prijedlog za otvaranje stečajnog postupka, navodeći da dužnik EXTRA-TOURS, TURISTIČKA AGENCIJA d.o.o. za turizam i usluge Sisak, Risnjak 6, OIB: 88882103894.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ind w:firstLine="708"/>
      </w:pPr>
      <w:r>
        <w:t>Podneskom od 7. svibnja 2018. godine  zastupnik po zakonu dužnika EXTRA-TOURS, TURISTIČKA AGENCIJA d.o.o. za turizam i usluge Sisak, Risnjak 6, OIB: 88882103894, Tomislav Gombač je obavijestio sud da dužnik nije više  nesposoban za plaćanje i da nema nepodmirene obveze na dan 4. svibnja 2018. godine, a što proizlazi i iz priložene Potvrde FINE (list 10 spisa).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ind w:firstLine="708"/>
      </w:pPr>
      <w:r>
        <w:lastRenderedPageBreak/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ind w:firstLine="708"/>
      </w:pPr>
      <w:r>
        <w:t>U Bjelovaru 8.  svibnja 2018.</w:t>
      </w:r>
      <w:r>
        <w:tab/>
      </w:r>
      <w:r>
        <w:tab/>
      </w:r>
      <w:r>
        <w:tab/>
      </w:r>
    </w:p>
    <w:p w:rsidRDefault="007D7027" w:rsidP="007D7027" w:rsidR="007D70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D7027" w:rsidP="007D7027" w:rsidR="007D70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7D7027" w:rsidP="007D7027" w:rsidR="007D70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7D7027" w:rsidP="007D7027" w:rsidR="007D7027">
      <w:pPr>
        <w:pStyle w:val="Bezproreda"/>
      </w:pPr>
    </w:p>
    <w:p w:rsidRDefault="007D7027" w:rsidP="007D7027" w:rsidR="007D7027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481F51" w:rsidP="00481F51" w:rsidR="00481F5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D70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2982554"/>
      <w:docPartObj>
        <w:docPartGallery w:val="Page Numbers (Top of Page)"/>
        <w:docPartUnique/>
      </w:docPartObj>
    </w:sdtPr>
    <w:sdtEndPr/>
    <w:sdtContent>
      <w:p w:rsidRDefault="007D7027" w:rsidR="007D70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D7B">
          <w:t>2</w:t>
        </w:r>
        <w:r>
          <w:fldChar w:fldCharType="end"/>
        </w:r>
      </w:p>
    </w:sdtContent>
  </w:sdt>
  <w:p w:rsidRDefault="007D7027" w:rsidR="008333A9">
    <w:pPr>
      <w:pStyle w:val="Zaglavlje"/>
    </w:pPr>
    <w:r>
      <w:t>Poslovni broj: 1 St-319/2018-4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1F51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027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D7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St-319/2018-4</izvorni_sadrzaj>
    <derivirana_varijabla naziv="DomainObject.Oznaka_1">St-319/2018-4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EXTRA - TOURS, TURISTIČKA AGENCIJA d.o.o.</izvorni_sadrzaj>
    <derivirana_varijabla naziv="DomainObject.Predmet.ProtustrankaFormated_1">  EXTRA - TOURS, TURISTIČKA AGENCIJA d.o.o.</derivirana_varijabla>
  </DomainObject.Predmet.ProtustrankaFormated>
  <DomainObject.Predmet.ProtustrankaFormatedOIB>
    <izvorni_sadrzaj>  EXTRA - TOURS, TURISTIČKA AGENCIJA d.o.o., OIB 88882103894</izvorni_sadrzaj>
    <derivirana_varijabla naziv="DomainObject.Predmet.ProtustrankaFormatedOIB_1">  EXTRA - TOURS, TURISTIČKA AGENCIJA d.o.o., OIB 88882103894</derivirana_varijabla>
  </DomainObject.Predmet.ProtustrankaFormatedOIB>
  <DomainObject.Predmet.ProtustrankaFormatedWithAdress>
    <izvorni_sadrzaj> EXTRA - TOURS, TURISTIČKA AGENCIJA d.o.o., Risnjak 6, 44000 Sisak</izvorni_sadrzaj>
    <derivirana_varijabla naziv="DomainObject.Predmet.ProtustrankaFormatedWithAdress_1"> EXTRA - TOURS, TURISTIČKA AGENCIJA d.o.o., Risnjak 6, 44000 Sisak</derivirana_varijabla>
  </DomainObject.Predmet.ProtustrankaFormatedWithAdress>
  <DomainObject.Predmet.ProtustrankaFormatedWithAdressOIB>
    <izvorni_sadrzaj> EXTRA - TOURS, TURISTIČKA AGENCIJA d.o.o., OIB 88882103894, Risnjak 6, 44000 Sisak</izvorni_sadrzaj>
    <derivirana_varijabla naziv="DomainObject.Predmet.ProtustrankaFormatedWithAdressOIB_1"> EXTRA - TOURS, TURISTIČKA AGENCIJA d.o.o., OIB 88882103894, Risnjak 6, 44000 Sisak</derivirana_varijabla>
  </DomainObject.Predmet.ProtustrankaFormatedWithAdressOIB>
  <DomainObject.Predmet.ProtustrankaWithAdress>
    <izvorni_sadrzaj>EXTRA - TOURS, TURISTIČKA AGENCIJA d.o.o. Risnjak 6, 44000 Sisak</izvorni_sadrzaj>
    <derivirana_varijabla naziv="DomainObject.Predmet.ProtustrankaWithAdress_1">EXTRA - TOURS, TURISTIČKA AGENCIJA d.o.o. Risnjak 6, 44000 Sisak</derivirana_varijabla>
  </DomainObject.Predmet.ProtustrankaWithAdress>
  <DomainObject.Predmet.ProtustrankaWithAdressOIB>
    <izvorni_sadrzaj>EXTRA - TOURS, TURISTIČKA AGENCIJA d.o.o., OIB 88882103894, Risnjak 6, 44000 Sisak</izvorni_sadrzaj>
    <derivirana_varijabla naziv="DomainObject.Predmet.ProtustrankaWithAdressOIB_1">EXTRA - TOURS, TURISTIČKA AGENCIJA d.o.o., OIB 88882103894, Risnjak 6, 44000 Sisak</derivirana_varijabla>
  </DomainObject.Predmet.ProtustrankaWithAdressOIB>
  <DomainObject.Predmet.ProtustrankaNazivFormated>
    <izvorni_sadrzaj>EXTRA - TOURS, TURISTIČKA AGENCIJA d.o.o.</izvorni_sadrzaj>
    <derivirana_varijabla naziv="DomainObject.Predmet.ProtustrankaNazivFormated_1">EXTRA - TOURS, TURISTIČKA AGENCIJA d.o.o.</derivirana_varijabla>
  </DomainObject.Predmet.ProtustrankaNazivFormated>
  <DomainObject.Predmet.ProtustrankaNazivFormatedOIB>
    <izvorni_sadrzaj>EXTRA - TOURS, TURISTIČKA AGENCIJA d.o.o., OIB 88882103894</izvorni_sadrzaj>
    <derivirana_varijabla naziv="DomainObject.Predmet.ProtustrankaNazivFormatedOIB_1">EXTRA - TOURS, TURISTIČKA AGENCIJA d.o.o., OIB 88882103894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EXTRA - TOURS, TURISTIČKA AGENCIJA d.o.o.</item>
    </izvorni_sadrzaj>
    <derivirana_varijabla naziv="DomainObject.Predmet.ProtuStrankaListFormated_1">
      <item>EXTRA - TOURS, TURISTIČKA AGENCIJA d.o.o.</item>
    </derivirana_varijabla>
  </DomainObject.Predmet.ProtuStrankaListFormated>
  <DomainObject.Predmet.ProtuStrankaListFormatedOIB>
    <izvorni_sadrzaj>
      <item>EXTRA - TOURS, TURISTIČKA AGENCIJA d.o.o., OIB 88882103894</item>
    </izvorni_sadrzaj>
    <derivirana_varijabla naziv="DomainObject.Predmet.ProtuStrankaListFormatedOIB_1">
      <item>EXTRA - TOURS, TURISTIČKA AGENCIJA d.o.o., OIB 88882103894</item>
    </derivirana_varijabla>
  </DomainObject.Predmet.ProtuStrankaListFormatedOIB>
  <DomainObject.Predmet.ProtuStrankaListFormatedWithAdress>
    <izvorni_sadrzaj>
      <item>EXTRA - TOURS, TURISTIČKA AGENCIJA d.o.o., Risnjak 6, 44000 Sisak</item>
    </izvorni_sadrzaj>
    <derivirana_varijabla naziv="DomainObject.Predmet.ProtuStrankaListFormatedWithAdress_1">
      <item>EXTRA - TOURS, TURISTIČKA AGENCIJA d.o.o., Risnjak 6, 44000 Sisak</item>
    </derivirana_varijabla>
  </DomainObject.Predmet.ProtuStrankaListFormatedWithAdress>
  <DomainObject.Predmet.ProtuStrankaListFormatedWithAdressOIB>
    <izvorni_sadrzaj>
      <item>EXTRA - TOURS, TURISTIČKA AGENCIJA d.o.o., OIB 88882103894, Risnjak 6, 44000 Sisak</item>
    </izvorni_sadrzaj>
    <derivirana_varijabla naziv="DomainObject.Predmet.ProtuStrankaListFormatedWithAdressOIB_1">
      <item>EXTRA - TOURS, TURISTIČKA AGENCIJA d.o.o., OIB 88882103894, Risnjak 6, 44000 Sisak</item>
    </derivirana_varijabla>
  </DomainObject.Predmet.ProtuStrankaListFormatedWithAdressOIB>
  <DomainObject.Predmet.ProtuStrankaListNazivFormated>
    <izvorni_sadrzaj>
      <item>EXTRA - TOURS, TURISTIČKA AGENCIJA d.o.o.</item>
    </izvorni_sadrzaj>
    <derivirana_varijabla naziv="DomainObject.Predmet.ProtuStrankaListNazivFormated_1">
      <item>EXTRA - TOURS, TURISTIČKA AGENCIJA d.o.o.</item>
    </derivirana_varijabla>
  </DomainObject.Predmet.ProtuStrankaListNazivFormated>
  <DomainObject.Predmet.ProtuStrankaListNazivFormatedOIB>
    <izvorni_sadrzaj>
      <item>EXTRA - TOURS, TURISTIČKA AGENCIJA d.o.o., OIB 88882103894</item>
    </izvorni_sadrzaj>
    <derivirana_varijabla naziv="DomainObject.Predmet.ProtuStrankaListNazivFormatedOIB_1">
      <item>EXTRA - TOURS, TURISTIČKA AGENCIJA d.o.o., OIB 88882103894</item>
    </derivirana_varijabla>
  </DomainObject.Predmet.ProtuStrankaListNazivFormatedOIB>
  <DomainObject.Predmet.OstaliListFormated>
    <izvorni_sadrzaj>
      <item>Tomislav GOMBAČ</item>
    </izvorni_sadrzaj>
    <derivirana_varijabla naziv="DomainObject.Predmet.OstaliListFormated_1">
      <item>Tomislav GOMBAČ</item>
    </derivirana_varijabla>
  </DomainObject.Predmet.OstaliListFormated>
  <DomainObject.Predmet.OstaliListFormatedOIB>
    <izvorni_sadrzaj>
      <item>Tomislav GOMBAČ, OIB 88882103894</item>
    </izvorni_sadrzaj>
    <derivirana_varijabla naziv="DomainObject.Predmet.OstaliListFormatedOIB_1">
      <item>Tomislav GOMBAČ, OIB 88882103894</item>
    </derivirana_varijabla>
  </DomainObject.Predmet.OstaliListFormatedOIB>
  <DomainObject.Predmet.OstaliListFormatedWithAdress>
    <izvorni_sadrzaj>
      <item>Tomislav GOMBAČ, Risnjak 6., 44000 Sisak</item>
    </izvorni_sadrzaj>
    <derivirana_varijabla naziv="DomainObject.Predmet.OstaliListFormatedWithAdress_1">
      <item>Tomislav GOMBAČ, Risnjak 6., 44000 Sisak</item>
    </derivirana_varijabla>
  </DomainObject.Predmet.OstaliListFormatedWithAdress>
  <DomainObject.Predmet.OstaliListFormatedWithAdressOIB>
    <izvorni_sadrzaj>
      <item>Tomislav GOMBAČ, OIB 88882103894, Risnjak 6., 44000 Sisak</item>
    </izvorni_sadrzaj>
    <derivirana_varijabla naziv="DomainObject.Predmet.OstaliListFormatedWithAdressOIB_1">
      <item>Tomislav GOMBAČ, OIB 88882103894, Risnjak 6., 44000 Sisak</item>
    </derivirana_varijabla>
  </DomainObject.Predmet.OstaliListFormatedWithAdressOIB>
  <DomainObject.Predmet.OstaliListNazivFormated>
    <izvorni_sadrzaj>
      <item>Tomislav GOMBAČ</item>
    </izvorni_sadrzaj>
    <derivirana_varijabla naziv="DomainObject.Predmet.OstaliListNazivFormated_1">
      <item>Tomislav GOMBAČ</item>
    </derivirana_varijabla>
  </DomainObject.Predmet.OstaliListNazivFormated>
  <DomainObject.Predmet.OstaliListNazivFormatedOIB>
    <izvorni_sadrzaj>
      <item>Tomislav GOMBAČ, OIB 88882103894</item>
    </izvorni_sadrzaj>
    <derivirana_varijabla naziv="DomainObject.Predmet.OstaliListNazivFormatedOIB_1">
      <item>Tomislav GOMBAČ, OIB 88882103894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St-319/2018-4</izvorni_sadrzaj>
    <derivirana_varijabla naziv="DomainObject.PoslovniBrojDokumenta_1">St-319/2018-4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EXTRA - TOURS, TURISTIČKA AGENCIJA d.o.o.</izvorni_sadrzaj>
    <derivirana_varijabla naziv="DomainObject.Predmet.ProtustrankaIDrugi_1">EXTRA - TOURS,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EXTRA - TOURS, TURISTIČKA AGENCIJA d.o.o., OIB 88882103894, Risnjak 6, 44000 Sisak</izvorni_sadrzaj>
    <derivirana_varijabla naziv="DomainObject.Predmet.ProtustrankaIDrugiAdressOIB_1">EXTRA - TOURS, TURISTIČKA AGENCIJA d.o.o., OIB 88882103894, Risnjak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- TOURS, TURISTIČKA AGENCIJA d.o.o.</item>
      <item>FINA Regionalni centar Zagreb</item>
      <item>Tomislav GOMBAČ</item>
    </izvorni_sadrzaj>
    <derivirana_varijabla naziv="DomainObject.Predmet.SudioniciListNaziv_1">
      <item>EXTRA - TOURS, TURISTIČKA AGENCIJA d.o.o.</item>
      <item>FINA Regionalni centar Zagreb</item>
      <item>Tomislav GOMBAČ</item>
    </derivirana_varijabla>
  </DomainObject.Predmet.SudioniciListNaziv>
  <DomainObject.Predmet.SudioniciListAdressOIB>
    <izvorni_sadrzaj>
      <item>EXTRA - TOURS, TURISTIČKA AGENCIJA d.o.o., OIB 88882103894, Risnjak 6,44000 Sisak</item>
      <item>FINA Regionalni centar Zagreb, OIB 85821130368, Trg svibanjskih žrtava 1995. 1,10000 Zagreb</item>
      <item>Tomislav GOMBAČ, OIB 88882103894, Risnjak 6.,44000 Sisak</item>
    </izvorni_sadrzaj>
    <derivirana_varijabla naziv="DomainObject.Predmet.SudioniciListAdressOIB_1">
      <item>EXTRA - TOURS, TURISTIČKA AGENCIJA d.o.o., OIB 88882103894, Risnjak 6,44000 Sisak</item>
      <item>FINA Regionalni centar Zagreb, OIB 85821130368, Trg svibanjskih žrtava 1995. 1,10000 Zagreb</item>
      <item>Tomislav GOMBAČ, OIB 88882103894, Risnjak 6.,44000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01869-D739-4E92-A58C-1D2237385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1655</properties:Characters>
  <properties:Lines>63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2018-05-08T07:35:00Z</cp:lastPrinted>
  <dcterms:modified xmlns:xsi="http://www.w3.org/2001/XMLSchema-instance" xsi:type="dcterms:W3CDTF">2018-05-08T07:36:00Z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St-319/2018-4 / Odluka - Rješenje - obustava postupka (odluka_St-319_2018-4.docx)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