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c426" w14:paraId="2aac426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397A93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A3D40">
        <w:rPr>
          <w:rFonts w:hAnsi="Times New Roman" w:ascii="Times New Roman"/>
          <w:color w:val="000000"/>
          <w:szCs w:val="24"/>
          <w:lang w:val="hr-HR"/>
        </w:rPr>
        <w:t xml:space="preserve">PLASTOMETALIK Vl. Vlašić Branko i Vera Vlašić, Glavna 52A, Mala Subotica, OIB: 89544126689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u iznosu od </w:t>
      </w:r>
      <w:r w:rsidR="008A3D40">
        <w:rPr>
          <w:rFonts w:hAnsi="Times New Roman" w:ascii="Times New Roman"/>
          <w:color w:val="000000"/>
          <w:szCs w:val="24"/>
          <w:lang w:val="hr-HR"/>
        </w:rPr>
        <w:t>47.600,00</w:t>
      </w:r>
      <w:r w:rsidR="00F218E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E22EC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8A3D40">
        <w:rPr>
          <w:rFonts w:hAnsi="Times New Roman" w:ascii="Times New Roman"/>
          <w:szCs w:val="24"/>
          <w:lang w:val="hr-HR"/>
        </w:rPr>
        <w:t>11. rujna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8A3D40">
        <w:rPr>
          <w:rFonts w:hAnsi="Times New Roman" w:ascii="Times New Roman"/>
          <w:szCs w:val="24"/>
          <w:lang w:val="hr-HR"/>
        </w:rPr>
        <w:t>11. rujna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A5291C" w:rsidP="00A5291C" w:rsidR="00A5291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Ovo će se rješenje dostaviti objavom na mrežnim stranicama e-oglasne ploče o</w:t>
      </w:r>
      <w:r w:rsidR="00A36F24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A5291C" w:rsidP="00A5291C" w:rsidR="00A5291C" w:rsidRPr="00345F8D">
      <w:pPr>
        <w:ind w:firstLine="720"/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397A93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142826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142826" w:rsidR="00142826" w:rsidRPr="00142826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142826">
        <w:rPr>
          <w:rFonts w:hAnsi="Times New Roman" w:ascii="Times New Roman"/>
        </w:rPr>
        <w:t>Za točnost otpravka-ovl.službenik</w:t>
      </w:r>
    </w:p>
    <w:p w:rsidRDefault="00142826" w:rsidP="00142826" w:rsidR="00142826" w:rsidRPr="00142826">
      <w:pPr>
        <w:ind w:firstLine="720" w:left="5040"/>
        <w:rPr>
          <w:rFonts w:hAnsi="Times New Roman" w:ascii="Times New Roman"/>
        </w:rPr>
      </w:pPr>
      <w:r w:rsidRPr="00142826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397A93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142826" w:rsidRPr="00142826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397A93">
      <w:rPr>
        <w:rFonts w:hAnsi="Times New Roman" w:ascii="Times New Roman"/>
        <w:lang w:val="hr-HR"/>
      </w:rPr>
      <w:t>1578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42826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97A93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60750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36D5D"/>
    <w:rsid w:val="0084245D"/>
    <w:rsid w:val="008453B2"/>
    <w:rsid w:val="008529C0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10AE8"/>
    <w:rsid w:val="00940882"/>
    <w:rsid w:val="009644A5"/>
    <w:rsid w:val="009679D6"/>
    <w:rsid w:val="009749CB"/>
    <w:rsid w:val="0097626E"/>
    <w:rsid w:val="00976C15"/>
    <w:rsid w:val="009A0EAA"/>
    <w:rsid w:val="009C0FD7"/>
    <w:rsid w:val="009D1322"/>
    <w:rsid w:val="009D3AA6"/>
    <w:rsid w:val="009D6F57"/>
    <w:rsid w:val="009E3935"/>
    <w:rsid w:val="009E39B7"/>
    <w:rsid w:val="009E544F"/>
    <w:rsid w:val="00A26A12"/>
    <w:rsid w:val="00A36F24"/>
    <w:rsid w:val="00A400FC"/>
    <w:rsid w:val="00A46EB5"/>
    <w:rsid w:val="00A47241"/>
    <w:rsid w:val="00A5291C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18E9"/>
    <w:rsid w:val="00F22507"/>
    <w:rsid w:val="00F23F7B"/>
    <w:rsid w:val="00F354CB"/>
    <w:rsid w:val="00F41DAF"/>
    <w:rsid w:val="00F4635B"/>
    <w:rsid w:val="00F501C2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28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8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82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8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8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28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8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82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8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8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956</properties:Words>
  <properties:Characters>5281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2017-11-17T09:40:00Z</dcterms:created>
  <dc:creator>Sudsko vijeæe</dc:creator>
  <cp:lastModifiedBy>Vinka Mihalinčić</cp:lastModifiedBy>
  <cp:lastPrinted>2017-11-28T13:10:00Z</cp:lastPrinted>
  <dcterms:modified xmlns:xsi="http://www.w3.org/2001/XMLSchema-instance" xsi:type="dcterms:W3CDTF">2017-11-28T13:10:00Z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