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c528" w14:paraId="90ec52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 xml:space="preserve">        5. St-502/2017-2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A400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PRIJEVOZ-CIKOŠ jednostavno društvo s ograničenom odgovornošću za usluge, Zagreb,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Fraterščica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78, MBS: 080841279, OIB: 42888638913, 25. listopada 2017.</w:t>
      </w:r>
      <w:r w:rsidRPr="00AA400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>r i j e š i o   j e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PRIJEVOZ-CIKOŠ jednostavno društvo s ograničenom odgovornošću za usluge, Zagreb,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Fraterščica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78, MBS: 080841279, OIB: 42888638913.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30. studenog 2017. u 10,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10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- zakonski zastupnik dužnika Matija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Cikoš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.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III. Nalaže se zakonskom zastupniku dužnika Matiji </w:t>
      </w:r>
      <w:proofErr w:type="spellStart"/>
      <w:r w:rsidRPr="00AA4007">
        <w:rPr>
          <w:rFonts w:cs="Times New Roman" w:eastAsia="Times New Roman"/>
          <w:szCs w:val="20"/>
          <w:lang w:eastAsia="hr-HR"/>
        </w:rPr>
        <w:t>Cikošu</w:t>
      </w:r>
      <w:proofErr w:type="spellEnd"/>
      <w:r w:rsidRPr="00AA4007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>Obrazloženje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25. svibnja 2016. Trgovačkom sudu u Zagrebu podnijela prijedlog za otvaranje stečajnog postupka nad dužnikom</w:t>
      </w:r>
      <w:r w:rsidRPr="00AA4007">
        <w:rPr>
          <w:rFonts w:cs="Times New Roman" w:eastAsia="Times New Roman"/>
          <w:szCs w:val="20"/>
          <w:lang w:eastAsia="hr-HR"/>
        </w:rPr>
        <w:t xml:space="preserve"> PRIJEVOZ-CIKOŠ jednostavno društvo s ograničenom odgovornošću za usluge, Zagreb, koji je zaprimljen pod brojem St-4567/2016.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U prijedlogu navodi da na dan 23. svibnja 2016. dužnik u Očevidniku redoslijeda osnova za plaćanje ima evidentirane neizvršene osnove za plaćanje u neprekinutom razdoblju od 120 dana, u ukupnom iznosu od 33.299,70 kn, u koji iznos je uračunata kamata i naknada </w:t>
      </w:r>
      <w:r w:rsidRPr="00AA4007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AA400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St-4567/2016 ustupljen je Trgovačkom sudu u Bjelovaru na daljnji postupak.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AA4007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A4007" w:rsidP="00AA4007" w:rsidR="00AA4007" w:rsidRPr="00AA40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A4007" w:rsidP="00AA4007" w:rsidR="00AA4007" w:rsidRPr="00AA40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400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 xml:space="preserve">      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400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4007" w:rsidP="00AA4007" w:rsidR="00AA4007" w:rsidRPr="00AA40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00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St-502/2017-2</izvorni_sadrzaj>
    <derivirana_varijabla naziv="DomainObject.Oznaka_1">St-502/2017-2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CIKOŠ j.d.o.o. zastupanog po punomoćniku Matija Cikoš</izvorni_sadrzaj>
    <derivirana_varijabla naziv="DomainObject.Predmet.ProtustrankaFormated_1">  PRIJEVOZ CIKOŠ j.d.o.o. zastupanog po punomoćniku Matija Cikoš</derivirana_varijabla>
  </DomainObject.Predmet.ProtustrankaFormated>
  <DomainObject.Predmet.ProtustrankaFormatedOIB>
    <izvorni_sadrzaj>  PRIJEVOZ CIKOŠ j.d.o.o., OIB 42888638913 zastupanog po punomoćniku Matija Cikoš</izvorni_sadrzaj>
    <derivirana_varijabla naziv="DomainObject.Predmet.ProtustrankaFormatedOIB_1">  PRIJEVOZ CIKOŠ j.d.o.o., OIB 42888638913 zastupanog po punomoćniku Matija Cikoš</derivirana_varijabla>
  </DomainObject.Predmet.ProtustrankaFormatedOIB>
  <DomainObject.Predmet.ProtustrankaFormatedWithAdress>
    <izvorni_sadrzaj> PRIJEVOZ CIKOŠ j.d.o.o., Fraterščica 78, 10000 Zagreb zastupanog po punomoćniku Matija Cikoš</izvorni_sadrzaj>
    <derivirana_varijabla naziv="DomainObject.Predmet.ProtustrankaFormatedWithAdress_1"> PRIJEVOZ CIKOŠ j.d.o.o., Fraterščica 78, 10000 Zagreb zastupanog po punomoćniku Matija Cikoš</derivirana_varijabla>
  </DomainObject.Predmet.ProtustrankaFormatedWithAdress>
  <DomainObject.Predmet.ProtustrankaFormatedWithAdressOIB>
    <izvorni_sadrzaj> PRIJEVOZ CIKOŠ j.d.o.o., OIB 42888638913, Fraterščica 78, 10000 Zagreb zastupanog po punomoćniku Matija Cikoš</izvorni_sadrzaj>
    <derivirana_varijabla naziv="DomainObject.Predmet.ProtustrankaFormatedWithAdressOIB_1"> PRIJEVOZ CIKOŠ j.d.o.o., OIB 42888638913, Fraterščica 78, 10000 Zagreb zastupanog po punomoćniku Matija Cikoš</derivirana_varijabla>
  </DomainObject.Predmet.ProtustrankaFormatedWithAdressOIB>
  <DomainObject.Predmet.ProtustrankaWithAdress>
    <izvorni_sadrzaj>PRIJEVOZ CIKOŠ j.d.o.o. Fraterščica 78, 10000 Zagreb</izvorni_sadrzaj>
    <derivirana_varijabla naziv="DomainObject.Predmet.ProtustrankaWithAdress_1">PRIJEVOZ CIKOŠ j.d.o.o. Fraterščica 78, 10000 Zagreb</derivirana_varijabla>
  </DomainObject.Predmet.ProtustrankaWithAdress>
  <DomainObject.Predmet.ProtustrankaWithAdressOIB>
    <izvorni_sadrzaj>PRIJEVOZ CIKOŠ j.d.o.o., OIB 42888638913, Fraterščica 78, 10000 Zagreb</izvorni_sadrzaj>
    <derivirana_varijabla naziv="DomainObject.Predmet.ProtustrankaWithAdressOIB_1">PRIJEVOZ CIKOŠ j.d.o.o., OIB 42888638913, Fraterščica 78, 10000 Zagreb</derivirana_varijabla>
  </DomainObject.Predmet.ProtustrankaWithAdressOIB>
  <DomainObject.Predmet.ProtustrankaNazivFormated>
    <izvorni_sadrzaj>PRIJEVOZ CIKOŠ j.d.o.o.</izvorni_sadrzaj>
    <derivirana_varijabla naziv="DomainObject.Predmet.ProtustrankaNazivFormated_1">PRIJEVOZ CIKOŠ j.d.o.o.</derivirana_varijabla>
  </DomainObject.Predmet.ProtustrankaNazivFormated>
  <DomainObject.Predmet.ProtustrankaNazivFormatedOIB>
    <izvorni_sadrzaj>PRIJEVOZ CIKOŠ j.d.o.o., OIB 42888638913</izvorni_sadrzaj>
    <derivirana_varijabla naziv="DomainObject.Predmet.ProtustrankaNazivFormatedOIB_1">PRIJEVOZ CIKOŠ j.d.o.o., OIB 42888638913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CIKOŠ j.d.o.o. zastupanog po punomoćniku Matija Cikoš</item>
    </izvorni_sadrzaj>
    <derivirana_varijabla naziv="DomainObject.Predmet.ProtuStrankaListFormated_1">
      <item>PRIJEVOZ CIKOŠ j.d.o.o. zastupanog po punomoćniku Matija Cikoš</item>
    </derivirana_varijabla>
  </DomainObject.Predmet.ProtuStrankaListFormated>
  <DomainObject.Predmet.ProtuStrankaListFormatedOIB>
    <izvorni_sadrzaj>
      <item>PRIJEVOZ CIKOŠ j.d.o.o., OIB 42888638913 zastupanog po punomoćniku Matija Cikoš</item>
    </izvorni_sadrzaj>
    <derivirana_varijabla naziv="DomainObject.Predmet.ProtuStrankaListFormatedOIB_1">
      <item>PRIJEVOZ CIKOŠ j.d.o.o., OIB 42888638913 zastupanog po punomoćniku Matija Cikoš</item>
    </derivirana_varijabla>
  </DomainObject.Predmet.ProtuStrankaListFormatedOIB>
  <DomainObject.Predmet.ProtuStrankaListFormatedWithAdress>
    <izvorni_sadrzaj>
      <item>PRIJEVOZ CIKOŠ j.d.o.o., Fraterščica 78, 10000 Zagreb zastupanog po punomoćniku Matija Cikoš</item>
    </izvorni_sadrzaj>
    <derivirana_varijabla naziv="DomainObject.Predmet.ProtuStrankaListFormatedWithAdress_1">
      <item>PRIJEVOZ CIKOŠ j.d.o.o., Fraterščica 78, 10000 Zagreb zastupanog po punomoćniku Matija Cikoš</item>
    </derivirana_varijabla>
  </DomainObject.Predmet.ProtuStrankaListFormatedWithAdress>
  <DomainObject.Predmet.ProtuStrankaListFormatedWithAdressOIB>
    <izvorni_sadrzaj>
      <item>PRIJEVOZ CIKOŠ j.d.o.o., OIB 42888638913, Fraterščica 78, 10000 Zagreb zastupanog po punomoćniku Matija Cikoš</item>
    </izvorni_sadrzaj>
    <derivirana_varijabla naziv="DomainObject.Predmet.ProtuStrankaListFormatedWithAdressOIB_1">
      <item>PRIJEVOZ CIKOŠ j.d.o.o., OIB 42888638913, Fraterščica 78, 10000 Zagreb zastupanog po punomoćniku Matija Cikoš</item>
    </derivirana_varijabla>
  </DomainObject.Predmet.ProtuStrankaListFormatedWithAdressOIB>
  <DomainObject.Predmet.ProtuStrankaListNazivFormated>
    <izvorni_sadrzaj>
      <item>PRIJEVOZ CIKOŠ j.d.o.o.</item>
    </izvorni_sadrzaj>
    <derivirana_varijabla naziv="DomainObject.Predmet.ProtuStrankaListNazivFormated_1">
      <item>PRIJEVOZ CIKOŠ j.d.o.o.</item>
    </derivirana_varijabla>
  </DomainObject.Predmet.ProtuStrankaListNazivFormated>
  <DomainObject.Predmet.ProtuStrankaListNazivFormatedOIB>
    <izvorni_sadrzaj>
      <item>PRIJEVOZ CIKOŠ j.d.o.o., OIB 42888638913</item>
    </izvorni_sadrzaj>
    <derivirana_varijabla naziv="DomainObject.Predmet.ProtuStrankaListNazivFormatedOIB_1">
      <item>PRIJEVOZ CIKOŠ j.d.o.o., OIB 42888638913</item>
    </derivirana_varijabla>
  </DomainObject.Predmet.ProtuStrankaListNazivFormatedOIB>
  <DomainObject.Predmet.OstaliListFormated>
    <izvorni_sadrzaj>
      <item>Matija Cikoš punomoćnik sudionika u postupku PRIJEVOZ CIKOŠ j.d.o.o.</item>
    </izvorni_sadrzaj>
    <derivirana_varijabla naziv="DomainObject.Predmet.OstaliListFormated_1">
      <item>Matija Cikoš punomoćnik sudionika u postupku PRIJEVOZ CIKOŠ j.d.o.o.</item>
    </derivirana_varijabla>
  </DomainObject.Predmet.OstaliListFormated>
  <DomainObject.Predmet.OstaliListFormatedOIB>
    <izvorni_sadrzaj>
      <item>Matija Cikoš, OIB 63331953701 punomoćnik sudionika u postupku PRIJEVOZ CIKOŠ j.d.o.o.</item>
    </izvorni_sadrzaj>
    <derivirana_varijabla naziv="DomainObject.Predmet.OstaliListFormatedOIB_1">
      <item>Matija Cikoš, OIB 63331953701 punomoćnik sudionika u postupku PRIJEVOZ CIKOŠ j.d.o.o.</item>
    </derivirana_varijabla>
  </DomainObject.Predmet.OstaliListFormatedOIB>
  <DomainObject.Predmet.OstaliListFormatedWithAdress>
    <izvorni_sadrzaj>
      <item>Matija Cikoš, Fraterščica 78, 10000 Zagreb punomoćnik sudionika u postupku PRIJEVOZ CIKOŠ j.d.o.o.</item>
    </izvorni_sadrzaj>
    <derivirana_varijabla naziv="DomainObject.Predmet.OstaliListFormatedWithAdress_1">
      <item>Matija Cikoš, Fraterščica 78, 10000 Zagreb punomoćnik sudionika u postupku PRIJEVOZ CIKOŠ j.d.o.o.</item>
    </derivirana_varijabla>
  </DomainObject.Predmet.OstaliListFormatedWithAdress>
  <DomainObject.Predmet.OstaliListFormatedWithAdressOIB>
    <izvorni_sadrzaj>
      <item>Matija Cikoš, OIB 63331953701, Fraterščica 78, 10000 Zagreb punomoćnik sudionika u postupku PRIJEVOZ CIKOŠ j.d.o.o.</item>
    </izvorni_sadrzaj>
    <derivirana_varijabla naziv="DomainObject.Predmet.OstaliListFormatedWithAdressOIB_1">
      <item>Matija Cikoš, OIB 63331953701, Fraterščica 78, 10000 Zagreb punomoćnik sudionika u postupku PRIJEVOZ CIKOŠ j.d.o.o.</item>
    </derivirana_varijabla>
  </DomainObject.Predmet.OstaliListFormatedWithAdressOIB>
  <DomainObject.Predmet.OstaliListNazivFormated>
    <izvorni_sadrzaj>
      <item>Matija Cikoš</item>
    </izvorni_sadrzaj>
    <derivirana_varijabla naziv="DomainObject.Predmet.OstaliListNazivFormated_1">
      <item>Matija Cikoš</item>
    </derivirana_varijabla>
  </DomainObject.Predmet.OstaliListNazivFormated>
  <DomainObject.Predmet.OstaliListNazivFormatedOIB>
    <izvorni_sadrzaj>
      <item>Matija Cikoš, OIB 63331953701</item>
    </izvorni_sadrzaj>
    <derivirana_varijabla naziv="DomainObject.Predmet.OstaliListNazivFormatedOIB_1">
      <item>Matija Cikoš, OIB 63331953701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St-502/2017-2</izvorni_sadrzaj>
    <derivirana_varijabla naziv="DomainObject.PoslovniBrojDokumenta_1">St-502/2017-2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CIKOŠ j.d.o.o.</izvorni_sadrzaj>
    <derivirana_varijabla naziv="DomainObject.Predmet.ProtustrankaIDrugi_1">PRIJEVOZ CIKOŠ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CIKOŠ j.d.o.o., OIB 42888638913, Fraterščica 78, 10000 Zagreb</izvorni_sadrzaj>
    <derivirana_varijabla naziv="DomainObject.Predmet.ProtustrankaIDrugiAdressOIB_1">PRIJEVOZ CIKOŠ j.d.o.o., OIB 42888638913, Fraterščica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CIKOŠ j.d.o.o.</item>
      <item>FINA Regionalni centar Zagreb</item>
      <item>Matija Cikoš</item>
    </izvorni_sadrzaj>
    <derivirana_varijabla naziv="DomainObject.Predmet.SudioniciListNaziv_1">
      <item>PRIJEVOZ CIKOŠ j.d.o.o.</item>
      <item>FINA Regionalni centar Zagreb</item>
      <item>Matija Cikoš</item>
    </derivirana_varijabla>
  </DomainObject.Predmet.SudioniciListNaziv>
  <DomainObject.Predmet.SudioniciListAdressOIB>
    <izvorni_sadrzaj>
      <item>PRIJEVOZ CIKOŠ j.d.o.o., OIB 42888638913, Fraterščica 78,10000 Zagreb</item>
      <item>FINA Regionalni centar Zagreb, OIB 85821130368, Trg svibanjskih žrtava 1995. 1,10000 Zagreb</item>
      <item>Matija Cikoš, OIB 63331953701, Fraterščica 78,10000 Zagreb</item>
    </izvorni_sadrzaj>
    <derivirana_varijabla naziv="DomainObject.Predmet.SudioniciListAdressOIB_1">
      <item>PRIJEVOZ CIKOŠ j.d.o.o., OIB 42888638913, Fraterščica 78,10000 Zagreb</item>
      <item>FINA Regionalni centar Zagreb, OIB 85821130368, Trg svibanjskih žrtava 1995. 1,10000 Zagreb</item>
      <item>Matija Cikoš, OIB 63331953701, Fraterščica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BAAB2-EDE2-4CDF-9DC3-ECCA59289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3038</properties:Characters>
  <properties:Lines>84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