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51ee" w14:paraId="d5851ee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7A2C66">
        <w:t>918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Regionalni centar Osijek Podružnica Osijek, L. Jagera 3, za pokretanje skraćenog stečajnog postupka </w:t>
      </w:r>
      <w:r>
        <w:t xml:space="preserve">nad dužnikom </w:t>
      </w:r>
      <w:r w:rsidR="007A2C66">
        <w:t>Zadruga za proizvodnju, usluge i trgovinu SLAVONSKI PROIZVODI,</w:t>
      </w:r>
      <w:r w:rsidR="00035BE8">
        <w:t xml:space="preserve"> </w:t>
      </w:r>
      <w:r w:rsidR="006B3B25">
        <w:t xml:space="preserve">OIB: </w:t>
      </w:r>
      <w:r w:rsidR="007A2C66">
        <w:t>88360665645</w:t>
      </w:r>
      <w:r w:rsidR="00035BE8">
        <w:t>,</w:t>
      </w:r>
      <w:r w:rsidR="007E03F7">
        <w:t xml:space="preserve"> </w:t>
      </w:r>
      <w:r w:rsidR="00035BE8">
        <w:t xml:space="preserve">MBS: </w:t>
      </w:r>
      <w:r w:rsidR="005A66CC">
        <w:t>030</w:t>
      </w:r>
      <w:r w:rsidR="007A2C66">
        <w:t>121328</w:t>
      </w:r>
      <w:r w:rsidR="009D42A3">
        <w:t>,</w:t>
      </w:r>
      <w:r w:rsidR="005A09CA">
        <w:t xml:space="preserve"> </w:t>
      </w:r>
      <w:r w:rsidR="007A2C66">
        <w:t>Županja, Dubovo 17</w:t>
      </w:r>
      <w:r w:rsidR="005A09CA">
        <w:t>,</w:t>
      </w:r>
      <w:r w:rsidR="009D42A3">
        <w:t xml:space="preserve"> </w:t>
      </w:r>
      <w:r>
        <w:t xml:space="preserve">temeljem članka 430. Stečajnog zakona („Narodne novine“ 71/15), dana </w:t>
      </w:r>
      <w:r w:rsidR="007E03F7">
        <w:t>2</w:t>
      </w:r>
      <w:r w:rsidR="00191A78">
        <w:t>2</w:t>
      </w:r>
      <w:r w:rsidR="00C71EF0">
        <w:t xml:space="preserve">. </w:t>
      </w:r>
      <w:r w:rsidR="00191A78">
        <w:t xml:space="preserve">prosinca </w:t>
      </w:r>
      <w:r>
        <w:t>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7A2C66">
        <w:t>SLAVONSKI PROIZVODI, OIB: 88360665645, MBS: 030121328, Županja, Dubovo 17,</w:t>
      </w:r>
      <w:r w:rsidR="007E03F7">
        <w:t xml:space="preserve"> </w:t>
      </w:r>
      <w:r w:rsidR="00883980">
        <w:t xml:space="preserve"> </w:t>
      </w:r>
      <w:r w:rsidR="00F66CA4">
        <w:t xml:space="preserve">iznosi </w:t>
      </w:r>
      <w:r w:rsidR="007A2C66">
        <w:t>8.140,22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7A2C66">
        <w:t>SLAVONSKI PROIZVODI, OIB: 88360665645, MBS: 030121328, Županja, Dubovo 17,</w:t>
      </w:r>
      <w:r w:rsidR="00035BE8">
        <w:t xml:space="preserve"> direktor </w:t>
      </w:r>
      <w:r w:rsidR="007A2C66">
        <w:t>MARIJAN ŽUPARIĆ</w:t>
      </w:r>
      <w:r w:rsidR="00035BE8">
        <w:t xml:space="preserve">, OIB: </w:t>
      </w:r>
      <w:r w:rsidR="007A2C66">
        <w:t>71206011764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7A2C66">
        <w:t>918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191A78">
        <w:t>22. prosinca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7E03F7">
        <w:t>20</w:t>
      </w:r>
      <w:r w:rsidR="00C71EF0">
        <w:t>/</w:t>
      </w:r>
      <w:r w:rsidR="00191A78">
        <w:t>2</w:t>
      </w:r>
      <w:r w:rsidR="00C71EF0">
        <w:t xml:space="preserve"> 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692A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2A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78692A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35BE8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91A78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09CA"/>
    <w:rsid w:val="005A3617"/>
    <w:rsid w:val="005A66CC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8692A"/>
    <w:rsid w:val="007A2C66"/>
    <w:rsid w:val="007D4128"/>
    <w:rsid w:val="007E03F7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D42A3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71EF0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9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9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9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9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9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9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2918</izvorni_sadrzaj>
    <derivirana_varijabla naziv="DomainObject.Predmet.Broj_1">2918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St-2918/2016</izvorni_sadrzaj>
    <derivirana_varijabla naziv="DomainObject.Predmet.OznakaBroj_1">St-2918/2016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za proizvodnju, usluge i trgovinu SLAVONSKI PROIZVODI</izvorni_sadrzaj>
    <derivirana_varijabla naziv="DomainObject.Predmet.ProtustrankaFormated_1">  Zadruga za proizvodnju, usluge i trgovinu SLAVONSKI PROIZVODI</derivirana_varijabla>
  </DomainObject.Predmet.ProtustrankaFormated>
  <DomainObject.Predmet.ProtustrankaFormatedOIB>
    <izvorni_sadrzaj>  Zadruga za proizvodnju, usluge i trgovinu SLAVONSKI PROIZVODI, OIB 88360665645</izvorni_sadrzaj>
    <derivirana_varijabla naziv="DomainObject.Predmet.ProtustrankaFormatedOIB_1">  Zadruga za proizvodnju, usluge i trgovinu SLAVONSKI PROIZVODI, OIB 88360665645</derivirana_varijabla>
  </DomainObject.Predmet.ProtustrankaFormatedOIB>
  <DomainObject.Predmet.ProtustrankaFormatedWithAdress>
    <izvorni_sadrzaj> Zadruga za proizvodnju, usluge i trgovinu SLAVONSKI PROIZVODI, Dubovo 17, 32270 Županja</izvorni_sadrzaj>
    <derivirana_varijabla naziv="DomainObject.Predmet.ProtustrankaFormatedWithAdress_1"> Zadruga za proizvodnju, usluge i trgovinu SLAVONSKI PROIZVODI, Dubovo 17, 32270 Županja</derivirana_varijabla>
  </DomainObject.Predmet.ProtustrankaFormatedWithAdress>
  <DomainObject.Predmet.ProtustrankaFormatedWithAdressOIB>
    <izvorni_sadrzaj> Zadruga za proizvodnju, usluge i trgovinu SLAVONSKI PROIZVODI, OIB 88360665645, Dubovo 17, 32270 Županja</izvorni_sadrzaj>
    <derivirana_varijabla naziv="DomainObject.Predmet.ProtustrankaFormatedWithAdressOIB_1"> Zadruga za proizvodnju, usluge i trgovinu SLAVONSKI PROIZVODI, OIB 88360665645, Dubovo 17, 32270 Županja</derivirana_varijabla>
  </DomainObject.Predmet.ProtustrankaFormatedWithAdressOIB>
  <DomainObject.Predmet.ProtustrankaWithAdress>
    <izvorni_sadrzaj>Zadruga za proizvodnju, usluge i trgovinu SLAVONSKI PROIZVODI Dubovo 17, 32270 Županja</izvorni_sadrzaj>
    <derivirana_varijabla naziv="DomainObject.Predmet.ProtustrankaWithAdress_1">Zadruga za proizvodnju, usluge i trgovinu SLAVONSKI PROIZVODI Dubovo 17, 32270 Županja</derivirana_varijabla>
  </DomainObject.Predmet.ProtustrankaWithAdress>
  <DomainObject.Predmet.ProtustrankaWithAdressOIB>
    <izvorni_sadrzaj>Zadruga za proizvodnju, usluge i trgovinu SLAVONSKI PROIZVODI, OIB 88360665645, Dubovo 17, 32270 Županja</izvorni_sadrzaj>
    <derivirana_varijabla naziv="DomainObject.Predmet.ProtustrankaWithAdressOIB_1">Zadruga za proizvodnju, usluge i trgovinu SLAVONSKI PROIZVODI, OIB 88360665645, Dubovo 17, 32270 Županja</derivirana_varijabla>
  </DomainObject.Predmet.ProtustrankaWithAdressOIB>
  <DomainObject.Predmet.ProtustrankaNazivFormated>
    <izvorni_sadrzaj>Zadruga za proizvodnju, usluge i trgovinu SLAVONSKI PROIZVODI</izvorni_sadrzaj>
    <derivirana_varijabla naziv="DomainObject.Predmet.ProtustrankaNazivFormated_1">Zadruga za proizvodnju, usluge i trgovinu SLAVONSKI PROIZVODI</derivirana_varijabla>
  </DomainObject.Predmet.ProtustrankaNazivFormated>
  <DomainObject.Predmet.ProtustrankaNazivFormatedOIB>
    <izvorni_sadrzaj>Zadruga za proizvodnju, usluge i trgovinu SLAVONSKI PROIZVODI, OIB 88360665645</izvorni_sadrzaj>
    <derivirana_varijabla naziv="DomainObject.Predmet.ProtustrankaNazivFormatedOIB_1">Zadruga za proizvodnju, usluge i trgovinu SLAVONSKI PROIZVODI, OIB 88360665645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Zadruga za proizvodnju, usluge i trgovinu SLAVONSKI PROIZVODI</item>
    </izvorni_sadrzaj>
    <derivirana_varijabla naziv="DomainObject.Predmet.ProtuStrankaListFormated_1">
      <item>Zadruga za proizvodnju, usluge i trgovinu SLAVONSKI PROIZVODI</item>
    </derivirana_varijabla>
  </DomainObject.Predmet.ProtuStrankaListFormated>
  <DomainObject.Predmet.ProtuStrankaListFormatedOIB>
    <izvorni_sadrzaj>
      <item>Zadruga za proizvodnju, usluge i trgovinu SLAVONSKI PROIZVODI, OIB 88360665645</item>
    </izvorni_sadrzaj>
    <derivirana_varijabla naziv="DomainObject.Predmet.ProtuStrankaListFormatedOIB_1">
      <item>Zadruga za proizvodnju, usluge i trgovinu SLAVONSKI PROIZVODI, OIB 88360665645</item>
    </derivirana_varijabla>
  </DomainObject.Predmet.ProtuStrankaListFormatedOIB>
  <DomainObject.Predmet.ProtuStrankaListFormatedWithAdress>
    <izvorni_sadrzaj>
      <item>Zadruga za proizvodnju, usluge i trgovinu SLAVONSKI PROIZVODI, Dubovo 17, 32270 Županja</item>
    </izvorni_sadrzaj>
    <derivirana_varijabla naziv="DomainObject.Predmet.ProtuStrankaListFormatedWithAdress_1">
      <item>Zadruga za proizvodnju, usluge i trgovinu SLAVONSKI PROIZVODI, Dubovo 17, 32270 Županja</item>
    </derivirana_varijabla>
  </DomainObject.Predmet.ProtuStrankaListFormatedWithAdress>
  <DomainObject.Predmet.ProtuStrankaListFormatedWithAdressOIB>
    <izvorni_sadrzaj>
      <item>Zadruga za proizvodnju, usluge i trgovinu SLAVONSKI PROIZVODI, OIB 88360665645, Dubovo 17, 32270 Županja</item>
    </izvorni_sadrzaj>
    <derivirana_varijabla naziv="DomainObject.Predmet.ProtuStrankaListFormatedWithAdressOIB_1">
      <item>Zadruga za proizvodnju, usluge i trgovinu SLAVONSKI PROIZVODI, OIB 88360665645, Dubovo 17, 32270 Županja</item>
    </derivirana_varijabla>
  </DomainObject.Predmet.ProtuStrankaListFormatedWithAdressOIB>
  <DomainObject.Predmet.ProtuStrankaListNazivFormated>
    <izvorni_sadrzaj>
      <item>Zadruga za proizvodnju, usluge i trgovinu SLAVONSKI PROIZVODI</item>
    </izvorni_sadrzaj>
    <derivirana_varijabla naziv="DomainObject.Predmet.ProtuStrankaListNazivFormated_1">
      <item>Zadruga za proizvodnju, usluge i trgovinu SLAVONSKI PROIZVODI</item>
    </derivirana_varijabla>
  </DomainObject.Predmet.ProtuStrankaListNazivFormated>
  <DomainObject.Predmet.ProtuStrankaListNazivFormatedOIB>
    <izvorni_sadrzaj>
      <item>Zadruga za proizvodnju, usluge i trgovinu SLAVONSKI PROIZVODI, OIB 88360665645</item>
    </izvorni_sadrzaj>
    <derivirana_varijabla naziv="DomainObject.Predmet.ProtuStrankaListNazivFormatedOIB_1">
      <item>Zadruga za proizvodnju, usluge i trgovinu SLAVONSKI PROIZVODI, OIB 88360665645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Zadruga za proizvodnju, usluge i trgovinu SLAVONSKI PROIZVODI</izvorni_sadrzaj>
    <derivirana_varijabla naziv="DomainObject.Predmet.ProtustrankaIDrugi_1">Zadruga za proizvodnju, usluge i trgovinu SLAVONSKI PROIZVODI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Zadruga za proizvodnju, usluge i trgovinu SLAVONSKI PROIZVODI, OIB 88360665645, Dubovo 17, 32270 Županja</izvorni_sadrzaj>
    <derivirana_varijabla naziv="DomainObject.Predmet.ProtustrankaIDrugiAdressOIB_1">Zadruga za proizvodnju, usluge i trgovinu SLAVONSKI PROIZVODI, OIB 88360665645, Dubovo 17,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Zadruga za proizvodnju, usluge i trgovinu SLAVONSKI PROIZVODI</item>
    </izvorni_sadrzaj>
    <derivirana_varijabla naziv="DomainObject.Predmet.SudioniciListNaziv_1">
      <item>FINA RC OSIJEK</item>
      <item>Zadruga za proizvodnju, usluge i trgovinu SLAVONSKI PROIZVODI</item>
    </derivirana_varijabla>
  </DomainObject.Predmet.SudioniciListNaziv>
  <DomainObject.Predmet.SudioniciListAdressOIB>
    <izvorni_sadrzaj>
      <item>FINA RC OSIJEK, OIB 85821130368</item>
      <item>Zadruga za proizvodnju, usluge i trgovinu SLAVONSKI PROIZVODI, OIB 88360665645, Dubovo 17,32270 Županja</item>
    </izvorni_sadrzaj>
    <derivirana_varijabla naziv="DomainObject.Predmet.SudioniciListAdressOIB_1">
      <item>FINA RC OSIJEK, OIB 85821130368</item>
      <item>Zadruga za proizvodnju, usluge i trgovinu SLAVONSKI PROIZVODI, OIB 88360665645, Dubovo 17,32270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88360665645</item>
    </izvorni_sadrzaj>
    <derivirana_varijabla naziv="DomainObject.Predmet.SudioniciListNazivOIB_1">
      <item>, OIB 85821130368</item>
      <item>, OIB 88360665645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1990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2016-12-22T10:36:00Z</dcterms:created>
  <dc:creator>Snježana Andrijanić</dc:creator>
  <cp:lastModifiedBy>Snježana Andrijanić</cp:lastModifiedBy>
  <cp:lastPrinted>2016-12-22T10:36:00Z</cp:lastPrinted>
  <dcterms:modified xmlns:xsi="http://www.w3.org/2001/XMLSchema-instance" xsi:type="dcterms:W3CDTF">2016-12-22T10:38:00Z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