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f079" w14:paraId="13af079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830580" cx="599440"/>
            <wp:effectExtent b="762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1052" cx="607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59049E" w:rsidP="00075DAE" w:rsidR="0059049E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 xml:space="preserve">STALNA SLUŽBA U </w:t>
      </w:r>
      <w:r w:rsidR="00A72E02">
        <w:t>SLAVONSKOM BRODU</w:t>
      </w:r>
      <w:r w:rsidR="00A72E02">
        <w:br/>
        <w:t>Trg pobjede 13</w:t>
      </w:r>
      <w:r w:rsidRPr="00075DAE">
        <w:t xml:space="preserve">                                                                       </w:t>
      </w:r>
    </w:p>
    <w:p w:rsidRDefault="00075DAE" w:rsidP="00075DAE" w:rsidR="007477A1" w:rsidRPr="00A72E02">
      <w:r w:rsidRPr="00075DAE">
        <w:t xml:space="preserve">350000 Slavonski Brod                                               </w:t>
      </w:r>
      <w:r w:rsidR="000A432B">
        <w:tab/>
      </w:r>
      <w:r w:rsidR="000A432B">
        <w:tab/>
      </w:r>
      <w:r w:rsidR="00A72E02">
        <w:tab/>
      </w:r>
      <w:r w:rsidR="005A4851">
        <w:t xml:space="preserve"> </w:t>
      </w:r>
      <w:r w:rsidR="00653405">
        <w:t xml:space="preserve"> </w:t>
      </w:r>
      <w:r w:rsidR="003B08B9">
        <w:t>2/St-</w:t>
      </w:r>
      <w:r w:rsidR="005A4851">
        <w:t>1548</w:t>
      </w:r>
      <w:r w:rsidR="003B08B9">
        <w:t>/</w:t>
      </w:r>
      <w:r w:rsidR="00EC248E">
        <w:t>2017-15</w:t>
      </w:r>
    </w:p>
    <w:p w:rsidRDefault="000A432B" w:rsidP="000A432B" w:rsidR="000A432B"/>
    <w:p w:rsidRDefault="00A72E02" w:rsidP="00A72E02" w:rsidR="000A432B">
      <w:pPr>
        <w:jc w:val="center"/>
      </w:pPr>
      <w:r>
        <w:t>R E P U B L I K A   H R V A T S K A</w:t>
      </w:r>
    </w:p>
    <w:p w:rsidRDefault="003B08B9" w:rsidP="00A72E02" w:rsidR="003B08B9">
      <w:pPr>
        <w:jc w:val="center"/>
      </w:pPr>
    </w:p>
    <w:p w:rsidRDefault="00A72E02" w:rsidP="00A72E02" w:rsidR="000A432B" w:rsidRPr="000A432B">
      <w:pPr>
        <w:pStyle w:val="Bezproreda"/>
        <w:jc w:val="both"/>
      </w:pPr>
      <w:r>
        <w:tab/>
      </w:r>
      <w:r w:rsidR="000A432B" w:rsidRPr="000A432B">
        <w:t>TRGOVAČKI SUD U  OSIJEKU, STALNA SLUŽBA U SLAVONSKOM BRODU</w:t>
      </w:r>
      <w:r>
        <w:t xml:space="preserve"> </w:t>
      </w:r>
      <w:r w:rsidR="000A432B" w:rsidRPr="000A432B">
        <w:t>- po steč</w:t>
      </w:r>
      <w:r>
        <w:t xml:space="preserve">ajnom sucu Davorinu Pavičić, u </w:t>
      </w:r>
      <w:r w:rsidR="000A432B" w:rsidRPr="000A432B">
        <w:t xml:space="preserve">stečajnom </w:t>
      </w:r>
      <w:r>
        <w:t xml:space="preserve">postupku nad stečajnim dužnikom </w:t>
      </w:r>
      <w:r w:rsidR="005A4851">
        <w:br/>
      </w:r>
      <w:r w:rsidR="005A4851" w:rsidRPr="005A4851">
        <w:t>M. O. M. d.o.o., OIB: 00880116820 sa sjedištem u Amatovci 10, Amatovci</w:t>
      </w:r>
      <w:r w:rsidR="000A432B" w:rsidRPr="000A432B">
        <w:t xml:space="preserve">,  </w:t>
      </w:r>
      <w:r w:rsidR="005A4851">
        <w:br/>
      </w:r>
      <w:r w:rsidR="000A432B" w:rsidRPr="000A432B">
        <w:t xml:space="preserve">dana </w:t>
      </w:r>
      <w:r w:rsidR="00FB0A68">
        <w:t>19</w:t>
      </w:r>
      <w:r>
        <w:t xml:space="preserve">. </w:t>
      </w:r>
      <w:r w:rsidR="00FB0A68">
        <w:t>veljače</w:t>
      </w:r>
      <w:r w:rsidR="00DC3015">
        <w:t xml:space="preserve"> 2018</w:t>
      </w:r>
      <w:r>
        <w:t xml:space="preserve">. </w:t>
      </w:r>
      <w:r w:rsidR="000A432B" w:rsidRPr="000A432B">
        <w:t xml:space="preserve"> donio je slijedeći</w:t>
      </w:r>
    </w:p>
    <w:p w:rsidRDefault="00653405" w:rsidP="000A432B" w:rsidR="00653405" w:rsidRPr="000A432B"/>
    <w:p w:rsidRDefault="000A432B" w:rsidP="00A72E02" w:rsidR="000A432B" w:rsidRPr="000A432B">
      <w:pPr>
        <w:jc w:val="center"/>
      </w:pPr>
      <w:r w:rsidRPr="000A432B">
        <w:t>Z A K L J U Č A K</w:t>
      </w:r>
    </w:p>
    <w:p w:rsidRDefault="000A432B" w:rsidP="000A432B" w:rsidR="000A432B" w:rsidRPr="000A432B"/>
    <w:p w:rsidRDefault="000A432B" w:rsidP="00A72E02" w:rsidR="000A432B" w:rsidRPr="000A432B">
      <w:pPr>
        <w:pStyle w:val="Bezproreda"/>
        <w:jc w:val="both"/>
      </w:pPr>
      <w:r w:rsidRPr="000A432B">
        <w:tab/>
        <w:t>Određuje se ročište za određivanje vrijednosti nekretnina te način i uvjeti prodaje slijedećih nekretnina:</w:t>
      </w:r>
    </w:p>
    <w:p w:rsidRDefault="000A432B" w:rsidP="000A432B" w:rsidR="000A432B" w:rsidRPr="000A432B"/>
    <w:p w:rsidRDefault="003B08B9" w:rsidP="003B08B9" w:rsidR="003B08B9">
      <w:pPr>
        <w:ind w:firstLine="360"/>
        <w:jc w:val="both"/>
        <w:rPr>
          <w:vertAlign w:val="superscript"/>
        </w:rPr>
      </w:pPr>
      <w:r>
        <w:t xml:space="preserve">I. </w:t>
      </w:r>
      <w:r w:rsidR="000A432B" w:rsidRPr="000A432B">
        <w:t>Nekretnine upisane u zk.</w:t>
      </w:r>
      <w:r w:rsidR="00A72E02">
        <w:t xml:space="preserve"> </w:t>
      </w:r>
      <w:r w:rsidR="000A432B" w:rsidRPr="000A432B">
        <w:t>ul.</w:t>
      </w:r>
      <w:r w:rsidR="00A72E02">
        <w:t xml:space="preserve"> </w:t>
      </w:r>
      <w:r w:rsidR="000A432B" w:rsidRPr="000A432B">
        <w:t xml:space="preserve">br. </w:t>
      </w:r>
      <w:r w:rsidR="005A4851">
        <w:t>1013</w:t>
      </w:r>
      <w:r w:rsidR="000A432B" w:rsidRPr="000A432B">
        <w:t xml:space="preserve"> k.o. </w:t>
      </w:r>
      <w:r w:rsidR="005A4851">
        <w:t>Sošići</w:t>
      </w:r>
      <w:r w:rsidR="000A432B" w:rsidRPr="000A432B">
        <w:t xml:space="preserve"> kč.</w:t>
      </w:r>
      <w:r w:rsidR="00A72E02">
        <w:t xml:space="preserve"> </w:t>
      </w:r>
      <w:r w:rsidR="000A432B" w:rsidRPr="000A432B">
        <w:t xml:space="preserve">br. </w:t>
      </w:r>
      <w:r w:rsidR="005A4851">
        <w:t xml:space="preserve">2997/4 put, </w:t>
      </w:r>
      <w:r w:rsidR="00175972">
        <w:br/>
        <w:t xml:space="preserve">            </w:t>
      </w:r>
      <w:r w:rsidR="005A4851">
        <w:t>ukupne površine 40m</w:t>
      </w:r>
      <w:r w:rsidR="005A4851" w:rsidRPr="005A4851">
        <w:rPr>
          <w:vertAlign w:val="superscript"/>
        </w:rPr>
        <w:t>2</w:t>
      </w:r>
      <w:r w:rsidR="00A72E02" w:rsidRPr="005A4851">
        <w:rPr>
          <w:vertAlign w:val="superscript"/>
        </w:rPr>
        <w:t xml:space="preserve"> </w:t>
      </w:r>
    </w:p>
    <w:p w:rsidRDefault="005A4851" w:rsidP="003B08B9" w:rsidR="005A4851">
      <w:pPr>
        <w:ind w:firstLine="360"/>
        <w:jc w:val="both"/>
      </w:pPr>
      <w:r>
        <w:t xml:space="preserve">- </w:t>
      </w:r>
      <w:r w:rsidR="00175972">
        <w:t>zk odjel</w:t>
      </w:r>
      <w:r w:rsidR="003377E0">
        <w:t xml:space="preserve"> Rovinj </w:t>
      </w:r>
      <w:r w:rsidRPr="005A4851">
        <w:t>zk. ul. b</w:t>
      </w:r>
      <w:r>
        <w:t>r. 1013 k.o. Sošići kč. br. 2998/8</w:t>
      </w:r>
      <w:r w:rsidRPr="005A4851">
        <w:t xml:space="preserve"> </w:t>
      </w:r>
      <w:r w:rsidR="00175972">
        <w:t xml:space="preserve">pašnjak, </w:t>
      </w:r>
      <w:r w:rsidR="00175972">
        <w:br/>
        <w:t xml:space="preserve">            ukupne površine 611</w:t>
      </w:r>
      <w:r w:rsidRPr="005A4851">
        <w:t>m2</w:t>
      </w:r>
    </w:p>
    <w:p w:rsidRDefault="005A4851" w:rsidP="003B08B9" w:rsidR="005A4851">
      <w:pPr>
        <w:ind w:firstLine="360"/>
        <w:jc w:val="both"/>
      </w:pPr>
      <w:r>
        <w:t xml:space="preserve">- </w:t>
      </w:r>
      <w:r w:rsidR="00175972" w:rsidRPr="00175972">
        <w:t>zk odjel</w:t>
      </w:r>
      <w:r w:rsidR="003377E0">
        <w:t xml:space="preserve"> Rovinj </w:t>
      </w:r>
      <w:r w:rsidRPr="005A4851">
        <w:t>zk. ul. b</w:t>
      </w:r>
      <w:r>
        <w:t>r. 1013 k.o. Sošići kč. br. 2998/9 put,</w:t>
      </w:r>
      <w:r w:rsidR="00175972">
        <w:br/>
        <w:t xml:space="preserve">           </w:t>
      </w:r>
      <w:r>
        <w:t xml:space="preserve"> ukupne površine 477 </w:t>
      </w:r>
      <w:r w:rsidRPr="005A4851">
        <w:t>m2</w:t>
      </w:r>
    </w:p>
    <w:p w:rsidRDefault="005A4851" w:rsidP="003B08B9" w:rsidR="005A4851">
      <w:pPr>
        <w:ind w:firstLine="360"/>
        <w:jc w:val="both"/>
      </w:pPr>
      <w:r>
        <w:t xml:space="preserve">- </w:t>
      </w:r>
      <w:r w:rsidR="00175972" w:rsidRPr="00175972">
        <w:t>zk odjel</w:t>
      </w:r>
      <w:r w:rsidR="003377E0">
        <w:t xml:space="preserve"> Rovinj </w:t>
      </w:r>
      <w:r w:rsidRPr="005A4851">
        <w:t>zk. ul. b</w:t>
      </w:r>
      <w:r>
        <w:t>r. 1013 k.o. Sošići kč. br. 2999/5</w:t>
      </w:r>
      <w:r w:rsidRPr="005A4851">
        <w:t xml:space="preserve"> </w:t>
      </w:r>
      <w:r w:rsidR="00175972">
        <w:t xml:space="preserve">pašnjak, </w:t>
      </w:r>
      <w:r w:rsidR="00175972">
        <w:br/>
        <w:t xml:space="preserve">            ukupne površine 464</w:t>
      </w:r>
      <w:r w:rsidRPr="005A4851">
        <w:t>m2</w:t>
      </w:r>
    </w:p>
    <w:p w:rsidRDefault="005A4851" w:rsidP="003B08B9" w:rsidR="005A4851">
      <w:pPr>
        <w:ind w:firstLine="360"/>
        <w:jc w:val="both"/>
      </w:pPr>
      <w:r>
        <w:t xml:space="preserve">- </w:t>
      </w:r>
      <w:r w:rsidR="00175972" w:rsidRPr="00175972">
        <w:t xml:space="preserve">zk odjel </w:t>
      </w:r>
      <w:r w:rsidR="003377E0">
        <w:t xml:space="preserve">Rovinj </w:t>
      </w:r>
      <w:r w:rsidRPr="005A4851">
        <w:t>zk. ul. b</w:t>
      </w:r>
      <w:r>
        <w:t>r. 1013 k.o. Sošići kč. br. 2999/6</w:t>
      </w:r>
      <w:r w:rsidRPr="005A4851">
        <w:t xml:space="preserve"> </w:t>
      </w:r>
      <w:r w:rsidR="00175972">
        <w:t xml:space="preserve">pašnjak, </w:t>
      </w:r>
      <w:r w:rsidR="00175972">
        <w:br/>
        <w:t xml:space="preserve">            ukupne površine 474</w:t>
      </w:r>
      <w:r w:rsidRPr="005A4851">
        <w:t>m2</w:t>
      </w:r>
    </w:p>
    <w:p w:rsidRDefault="00F33A7E" w:rsidP="003B08B9" w:rsidR="00F33A7E">
      <w:pPr>
        <w:ind w:firstLine="360"/>
        <w:jc w:val="both"/>
      </w:pPr>
      <w:r>
        <w:t xml:space="preserve">- </w:t>
      </w:r>
      <w:r w:rsidR="00175972" w:rsidRPr="00175972">
        <w:t xml:space="preserve">zk odjel </w:t>
      </w:r>
      <w:r w:rsidR="003377E0">
        <w:t>Rovinj zk</w:t>
      </w:r>
      <w:r w:rsidRPr="00F33A7E">
        <w:t>. ul. b</w:t>
      </w:r>
      <w:r>
        <w:t>r. 1013 k.o. Sošići kč. br. 2999/7</w:t>
      </w:r>
      <w:r w:rsidRPr="00F33A7E">
        <w:t xml:space="preserve"> </w:t>
      </w:r>
      <w:r w:rsidR="00175972">
        <w:t xml:space="preserve">pašnjak, </w:t>
      </w:r>
      <w:r w:rsidR="00175972">
        <w:br/>
        <w:t xml:space="preserve">            ukupne površine 471</w:t>
      </w:r>
      <w:r w:rsidRPr="00F33A7E">
        <w:t>m2</w:t>
      </w:r>
    </w:p>
    <w:p w:rsidRDefault="003377E0" w:rsidP="003B08B9" w:rsidR="003377E0">
      <w:pPr>
        <w:ind w:firstLine="360"/>
        <w:jc w:val="both"/>
      </w:pPr>
    </w:p>
    <w:p w:rsidRDefault="003377E0" w:rsidP="000A432B" w:rsidR="00DC3015">
      <w:r>
        <w:t>Na navedenim nekretninama upisano je razlučno pravo za korist Zagrebačke banke d.d. Zagreb, AR-INŽENJERINGA d.o.o. ROVINJ i Republike Hrvatske, Ministarstva financija, Pore</w:t>
      </w:r>
      <w:r w:rsidR="008876A3">
        <w:t>zne uprave, Područni ured Pazin</w:t>
      </w:r>
      <w:r>
        <w:t xml:space="preserve"> </w:t>
      </w:r>
    </w:p>
    <w:p w:rsidRDefault="003377E0" w:rsidP="000A432B" w:rsidR="003377E0"/>
    <w:p w:rsidRDefault="000A432B" w:rsidP="000A432B" w:rsidR="000A432B" w:rsidRPr="000A432B">
      <w:r w:rsidRPr="000A432B">
        <w:t>za dan</w:t>
      </w:r>
    </w:p>
    <w:p w:rsidRDefault="003377E0" w:rsidP="00A72E02" w:rsidR="000A432B" w:rsidRPr="00A72E02">
      <w:pPr>
        <w:jc w:val="center"/>
        <w:rPr>
          <w:b/>
        </w:rPr>
      </w:pPr>
      <w:r>
        <w:rPr>
          <w:b/>
        </w:rPr>
        <w:t>19</w:t>
      </w:r>
      <w:r w:rsidR="000A432B" w:rsidRPr="00A72E02">
        <w:rPr>
          <w:b/>
        </w:rPr>
        <w:t xml:space="preserve">. </w:t>
      </w:r>
      <w:r>
        <w:rPr>
          <w:b/>
        </w:rPr>
        <w:t>ožujka</w:t>
      </w:r>
      <w:r w:rsidR="00A72E02" w:rsidRPr="00A72E02">
        <w:rPr>
          <w:b/>
        </w:rPr>
        <w:t xml:space="preserve"> </w:t>
      </w:r>
      <w:r w:rsidR="00DC3015">
        <w:rPr>
          <w:b/>
        </w:rPr>
        <w:t>2018</w:t>
      </w:r>
      <w:r w:rsidR="00A72E02" w:rsidRPr="00A72E02">
        <w:rPr>
          <w:b/>
        </w:rPr>
        <w:t xml:space="preserve">. u </w:t>
      </w:r>
      <w:r>
        <w:rPr>
          <w:b/>
        </w:rPr>
        <w:t>09</w:t>
      </w:r>
      <w:r w:rsidR="00A72E02" w:rsidRPr="00A72E02">
        <w:rPr>
          <w:b/>
        </w:rPr>
        <w:t>,</w:t>
      </w:r>
      <w:r w:rsidR="00DC3015">
        <w:rPr>
          <w:b/>
        </w:rPr>
        <w:t>00</w:t>
      </w:r>
      <w:r w:rsidR="000A432B" w:rsidRPr="00A72E02">
        <w:rPr>
          <w:b/>
        </w:rPr>
        <w:t xml:space="preserve"> sati</w:t>
      </w:r>
    </w:p>
    <w:p w:rsidRDefault="000A432B" w:rsidP="000A432B" w:rsidR="000A432B"/>
    <w:p w:rsidRDefault="000A432B" w:rsidP="00A72E02" w:rsidR="000A432B" w:rsidRPr="000A432B">
      <w:pPr>
        <w:jc w:val="both"/>
      </w:pPr>
      <w:r w:rsidRPr="000A432B">
        <w:t>u prostorijama Trgovač</w:t>
      </w:r>
      <w:r w:rsidR="00A72E02">
        <w:t>kog suda Osijek, Stalna s</w:t>
      </w:r>
      <w:r w:rsidRPr="000A432B">
        <w:t>lužba u  Slavonskom Brodu, Trg pobjede 13</w:t>
      </w:r>
      <w:r w:rsidR="00A72E02">
        <w:t>,</w:t>
      </w:r>
      <w:r w:rsidRPr="000A432B">
        <w:t xml:space="preserve"> soba 77/III</w:t>
      </w:r>
      <w:r w:rsidR="00A72E02">
        <w:t>.</w:t>
      </w:r>
    </w:p>
    <w:p w:rsidRDefault="00A72E02" w:rsidP="00A72E02" w:rsidR="000A432B">
      <w:pPr>
        <w:jc w:val="center"/>
      </w:pPr>
      <w:r>
        <w:t>U Slavonskom Brodu</w:t>
      </w:r>
      <w:r w:rsidR="000A432B" w:rsidRPr="000A432B">
        <w:t xml:space="preserve"> </w:t>
      </w:r>
      <w:r w:rsidR="00FB0A68">
        <w:t>19</w:t>
      </w:r>
      <w:r>
        <w:t xml:space="preserve">. </w:t>
      </w:r>
      <w:r w:rsidR="00FB0A68">
        <w:t>veljače</w:t>
      </w:r>
      <w:r w:rsidR="00DC3015">
        <w:t xml:space="preserve"> 2018</w:t>
      </w:r>
      <w:r>
        <w:t>.</w:t>
      </w:r>
    </w:p>
    <w:p w:rsidRDefault="00A72E02" w:rsidP="00A72E02" w:rsidR="00A72E02" w:rsidRPr="000A432B">
      <w:pPr>
        <w:jc w:val="center"/>
      </w:pPr>
    </w:p>
    <w:p w:rsidRDefault="000A432B" w:rsidP="000A432B" w:rsidR="000A432B">
      <w:r w:rsidRPr="000A432B">
        <w:t xml:space="preserve">                                                                                              Stečajni sudac:</w:t>
      </w:r>
    </w:p>
    <w:p w:rsidRDefault="000A432B" w:rsidP="000A432B" w:rsidR="000A432B" w:rsidRPr="000A432B">
      <w:r w:rsidRPr="000A432B">
        <w:t xml:space="preserve">                                                                                     </w:t>
      </w:r>
      <w:r w:rsidR="00A72E02">
        <w:t xml:space="preserve"> </w:t>
      </w:r>
      <w:r w:rsidRPr="000A432B">
        <w:t xml:space="preserve">        Davorin Pavičić</w:t>
      </w:r>
    </w:p>
    <w:p w:rsidRDefault="000A432B" w:rsidP="000A432B" w:rsidR="000A432B" w:rsidRPr="00383CA8">
      <w:pPr>
        <w:rPr>
          <w:b/>
          <w:sz w:val="20"/>
          <w:szCs w:val="20"/>
        </w:rPr>
      </w:pPr>
      <w:r w:rsidRPr="00383CA8">
        <w:rPr>
          <w:b/>
          <w:sz w:val="20"/>
          <w:szCs w:val="20"/>
        </w:rPr>
        <w:t>NAPUTAK O PRAVNOM LIJEKU:</w:t>
      </w:r>
    </w:p>
    <w:p w:rsidRDefault="000A432B" w:rsidP="000A432B" w:rsidR="000A432B" w:rsidRPr="00383CA8">
      <w:pPr>
        <w:rPr>
          <w:sz w:val="20"/>
          <w:szCs w:val="20"/>
        </w:rPr>
      </w:pPr>
      <w:r w:rsidRPr="00383CA8">
        <w:rPr>
          <w:sz w:val="20"/>
          <w:szCs w:val="20"/>
        </w:rPr>
        <w:t>Protiv ovog zaključka žalba nije dopuštena.</w:t>
      </w:r>
    </w:p>
    <w:p w:rsidRDefault="000A432B" w:rsidP="000A432B" w:rsidR="000A432B"/>
    <w:p w:rsidRDefault="003377E0" w:rsidP="000A432B" w:rsidR="003377E0"/>
    <w:p w:rsidRDefault="00A72E02" w:rsidP="000A432B" w:rsidR="00A72E02">
      <w:r>
        <w:t>DNA: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Razlučni vjerovnici e-Oglasna ploča suda</w:t>
      </w:r>
    </w:p>
    <w:p w:rsidRDefault="00A72E02" w:rsidP="00A72E02" w:rsidR="00A72E02" w:rsidRPr="000A432B">
      <w:pPr>
        <w:pStyle w:val="Odlomakpopisa"/>
        <w:numPr>
          <w:ilvl w:val="0"/>
          <w:numId w:val="3"/>
        </w:numPr>
      </w:pPr>
      <w:r>
        <w:t>Stečajnom upravitelju</w:t>
      </w:r>
    </w:p>
    <w:p w:rsidRDefault="000A432B" w:rsidP="00075DAE" w:rsidR="000A432B"/>
    <w:p w:rsidRDefault="00174853" w:rsidR="00174853" w:rsidRPr="00075DAE"/>
    <w:sectPr w:rsidR="00174853" w:rsidRPr="00075D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5362057"/>
    <w:multiLevelType w:val="hybridMultilevel"/>
    <w:tmpl w:val="40C06106"/>
    <w:lvl w:tplc="475ABE2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AB36CE"/>
    <w:multiLevelType w:val="hybridMultilevel"/>
    <w:tmpl w:val="074072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A432B"/>
    <w:rsid w:val="000E19C1"/>
    <w:rsid w:val="00131438"/>
    <w:rsid w:val="00174853"/>
    <w:rsid w:val="00175972"/>
    <w:rsid w:val="001A62C3"/>
    <w:rsid w:val="003377E0"/>
    <w:rsid w:val="00383CA8"/>
    <w:rsid w:val="003B08B9"/>
    <w:rsid w:val="00450041"/>
    <w:rsid w:val="004C1C2C"/>
    <w:rsid w:val="00516EDC"/>
    <w:rsid w:val="005619F1"/>
    <w:rsid w:val="0059049E"/>
    <w:rsid w:val="005A4851"/>
    <w:rsid w:val="0061091F"/>
    <w:rsid w:val="00653405"/>
    <w:rsid w:val="006D290D"/>
    <w:rsid w:val="007477A1"/>
    <w:rsid w:val="00816202"/>
    <w:rsid w:val="008876A3"/>
    <w:rsid w:val="00A72E02"/>
    <w:rsid w:val="00AF224D"/>
    <w:rsid w:val="00C3777B"/>
    <w:rsid w:val="00C75F4B"/>
    <w:rsid w:val="00D164E8"/>
    <w:rsid w:val="00DC3015"/>
    <w:rsid w:val="00EC248E"/>
    <w:rsid w:val="00F33A7E"/>
    <w:rsid w:val="00FB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0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O. M. društvo s ograničenom odgovornošću za građevinarstvo i trgovinu</izvorni_sadrzaj>
    <derivirana_varijabla naziv="DomainObject.Predmet.ProtustrankaFormated_1">  M. O. M. društvo s ograničenom odgovornošću za građevinarstvo i trgovinu</derivirana_varijabla>
  </DomainObject.Predmet.ProtustrankaFormated>
  <DomainObject.Predmet.ProtustrankaFormatedOIB>
    <izvorni_sadrzaj>  M. O. M. društvo s ograničenom odgovornošću za građevinarstvo i trgovinu, OIB 00880116820</izvorni_sadrzaj>
    <derivirana_varijabla naziv="DomainObject.Predmet.ProtustrankaFormatedOIB_1">  M. O. M. društvo s ograničenom odgovornošću za građevinarstvo i trgovinu, OIB 00880116820</derivirana_varijabla>
  </DomainObject.Predmet.ProtustrankaFormatedOIB>
  <DomainObject.Predmet.ProtustrankaFormatedWithAdress>
    <izvorni_sadrzaj> M. O. M. društvo s ograničenom odgovornošću za građevinarstvo i trgovinu, Amatovci 10, 34000 Amatovci</izvorni_sadrzaj>
    <derivirana_varijabla naziv="DomainObject.Predmet.ProtustrankaFormatedWithAdress_1"> M. O. M. društvo s ograničenom odgovornošću za građevinarstvo i trgovinu, Amatovci 10, 34000 Amatovci</derivirana_varijabla>
  </DomainObject.Predmet.ProtustrankaFormatedWithAdress>
  <DomainObject.Predmet.ProtustrankaFormatedWithAdressOIB>
    <izvorni_sadrzaj> M. O. M. društvo s ograničenom odgovornošću za građevinarstvo i trgovinu, OIB 00880116820, Amatovci 10, 34000 Amatovci</izvorni_sadrzaj>
    <derivirana_varijabla naziv="DomainObject.Predmet.ProtustrankaFormatedWithAdressOIB_1"> M. O. M. društvo s ograničenom odgovornošću za građevinarstvo i trgovinu, OIB 00880116820, Amatovci 10, 34000 Amatovci</derivirana_varijabla>
  </DomainObject.Predmet.ProtustrankaFormatedWithAdressOIB>
  <DomainObject.Predmet.ProtustrankaWithAdress>
    <izvorni_sadrzaj>M. O. M. društvo s ograničenom odgovornošću za građevinarstvo i trgovinu Amatovci 10, 34000 Amatovci</izvorni_sadrzaj>
    <derivirana_varijabla naziv="DomainObject.Predmet.ProtustrankaWithAdress_1">M. O. M. društvo s ograničenom odgovornošću za građevinarstvo i trgovinu Amatovci 10, 34000 Amatovci</derivirana_varijabla>
  </DomainObject.Predmet.ProtustrankaWithAdress>
  <DomainObject.Predmet.ProtustrankaWithAdressOIB>
    <izvorni_sadrzaj>M. O. M. društvo s ograničenom odgovornošću za građevinarstvo i trgovinu, OIB 00880116820, Amatovci 10, 34000 Amatovci</izvorni_sadrzaj>
    <derivirana_varijabla naziv="DomainObject.Predmet.ProtustrankaWithAdressOIB_1">M. O. M. društvo s ograničenom odgovornošću za građevinarstvo i trgovinu, OIB 00880116820, Amatovci 10, 34000 Amatovci</derivirana_varijabla>
  </DomainObject.Predmet.ProtustrankaWithAdressOIB>
  <DomainObject.Predmet.ProtustrankaNazivFormated>
    <izvorni_sadrzaj>M. O. M. društvo s ograničenom odgovornošću za građevinarstvo i trgovinu</izvorni_sadrzaj>
    <derivirana_varijabla naziv="DomainObject.Predmet.ProtustrankaNazivFormated_1">M. O. M. društvo s ograničenom odgovornošću za građevinarstvo i trgovinu</derivirana_varijabla>
  </DomainObject.Predmet.ProtustrankaNazivFormated>
  <DomainObject.Predmet.ProtustrankaNazivFormatedOIB>
    <izvorni_sadrzaj>M. O. M. društvo s ograničenom odgovornošću za građevinarstvo i trgovinu, OIB 00880116820</izvorni_sadrzaj>
    <derivirana_varijabla naziv="DomainObject.Predmet.ProtustrankaNazivFormatedOIB_1">M. O. M. društvo s ograničenom odgovornošću za građevinarstvo i trgovinu, OIB 00880116820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 O. M. društvo s ograničenom odgovornošću za građevinarstvo i trgovinu</item>
    </izvorni_sadrzaj>
    <derivirana_varijabla naziv="DomainObject.Predmet.ProtuStrankaListFormated_1">
      <item>M. O. M. društvo s ograničenom odgovornošću za građevinarstvo i trgovinu</item>
    </derivirana_varijabla>
  </DomainObject.Predmet.ProtuStrankaListFormated>
  <DomainObject.Predmet.ProtuStrankaListFormatedOIB>
    <izvorni_sadrzaj>
      <item>M. O. M. društvo s ograničenom odgovornošću za građevinarstvo i trgovinu, OIB 00880116820</item>
    </izvorni_sadrzaj>
    <derivirana_varijabla naziv="DomainObject.Predmet.ProtuStrankaListFormatedOIB_1">
      <item>M. O. M. društvo s ograničenom odgovornošću za građevinarstvo i trgovinu, OIB 00880116820</item>
    </derivirana_varijabla>
  </DomainObject.Predmet.ProtuStrankaListFormatedOIB>
  <DomainObject.Predmet.ProtuStrankaListFormatedWithAdress>
    <izvorni_sadrzaj>
      <item>M. O. M. društvo s ograničenom odgovornošću za građevinarstvo i trgovinu, Amatovci 10, 34000 Amatovci</item>
    </izvorni_sadrzaj>
    <derivirana_varijabla naziv="DomainObject.Predmet.ProtuStrankaListFormatedWithAdress_1">
      <item>M. O. M. društvo s ograničenom odgovornošću za građevinarstvo i trgovinu, Amatovci 10, 34000 Amatovci</item>
    </derivirana_varijabla>
  </DomainObject.Predmet.ProtuStrankaListFormatedWithAdress>
  <DomainObject.Predmet.ProtuStrankaListFormatedWithAdressOIB>
    <izvorni_sadrzaj>
      <item>M. O. M. društvo s ograničenom odgovornošću za građevinarstvo i trgovinu, OIB 00880116820, Amatovci 10, 34000 Amatovci</item>
    </izvorni_sadrzaj>
    <derivirana_varijabla naziv="DomainObject.Predmet.ProtuStrankaListFormatedWithAdressOIB_1">
      <item>M. O. M. društvo s ograničenom odgovornošću za građevinarstvo i trgovinu, OIB 00880116820, Amatovci 10, 34000 Amatovci</item>
    </derivirana_varijabla>
  </DomainObject.Predmet.ProtuStrankaListFormatedWithAdressOIB>
  <DomainObject.Predmet.ProtuStrankaListNazivFormated>
    <izvorni_sadrzaj>
      <item>M. O. M. društvo s ograničenom odgovornošću za građevinarstvo i trgovinu</item>
    </izvorni_sadrzaj>
    <derivirana_varijabla naziv="DomainObject.Predmet.ProtuStrankaListNazivFormated_1">
      <item>M. O. M. društvo s ograničenom odgovornošću za građevinarstvo i trgovinu</item>
    </derivirana_varijabla>
  </DomainObject.Predmet.ProtuStrankaListNazivFormated>
  <DomainObject.Predmet.ProtuStrankaListNazivFormatedOIB>
    <izvorni_sadrzaj>
      <item>M. O. M. društvo s ograničenom odgovornošću za građevinarstvo i trgovinu, OIB 00880116820</item>
    </izvorni_sadrzaj>
    <derivirana_varijabla naziv="DomainObject.Predmet.ProtuStrankaListNazivFormatedOIB_1">
      <item>M. O. M. društvo s ograničenom odgovornošću za građevinarstvo i trgovinu, OIB 00880116820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 O. M. društvo s ograničenom odgovornošću za građevinarstvo i trgovinu</izvorni_sadrzaj>
    <derivirana_varijabla naziv="DomainObject.Predmet.ProtustrankaIDrugi_1">M. O. M.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 O. M. društvo s ograničenom odgovornošću za građevinarstvo i trgovinu, OIB 00880116820, Amatovci 10, 34000 Amatovci</izvorni_sadrzaj>
    <derivirana_varijabla naziv="DomainObject.Predmet.ProtustrankaIDrugiAdressOIB_1">M. O. M. društvo s ograničenom odgovornošću za građevinarstvo i trgovinu, OIB 00880116820, Amatovci 10, 34000 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O. M. društvo s ograničenom odgovornošću za građevinarstvo i trgovinu</item>
      <item>FINA RC OSIJEK</item>
    </izvorni_sadrzaj>
    <derivirana_varijabla naziv="DomainObject.Predmet.SudioniciListNaziv_1">
      <item>M. O. M. društvo s ograničenom odgovornošću za građevinarstvo i trgovinu</item>
      <item>FINA RC OSIJEK</item>
    </derivirana_varijabla>
  </DomainObject.Predmet.SudioniciListNaziv>
  <DomainObject.Predmet.SudioniciListAdressOIB>
    <izvorni_sadrzaj>
      <item>M. O. M. društvo s ograničenom odgovornošću za građevinarstvo i trgovinu, OIB 00880116820, Amatovci 10,34000 Amatovci</item>
      <item>FINA RC OSIJEK, OIB 85821130368</item>
    </izvorni_sadrzaj>
    <derivirana_varijabla naziv="DomainObject.Predmet.SudioniciListAdressOIB_1">
      <item>M. O. M. društvo s ograničenom odgovornošću za građevinarstvo i trgovinu, OIB 00880116820, Amatovci 10,34000 Amatovci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00880116820</item>
      <item>, OIB 85821130368</item>
    </izvorni_sadrzaj>
    <derivirana_varijabla naziv="DomainObject.Predmet.SudioniciListNazivOIB_1">
      <item>, OIB 00880116820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280</properties:Words>
  <properties:Characters>1376</properties:Characters>
  <properties:Lines>57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2018-02-19T12:29:00Z</dcterms:created>
  <dc:creator>wsadmin</dc:creator>
  <cp:lastModifiedBy>wsadmin</cp:lastModifiedBy>
  <cp:lastPrinted>2018-02-19T13:17:00Z</cp:lastPrinted>
  <dcterms:modified xmlns:xsi="http://www.w3.org/2001/XMLSchema-instance" xsi:type="dcterms:W3CDTF">2018-02-19T13:25:00Z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Ročište utvrđivanje vrijednosti nekretnina.docx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