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7f96" w14:paraId="eeb7f96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755837">
        <w:rPr>
          <w:b/>
          <w:sz w:val="22"/>
          <w:szCs w:val="22"/>
        </w:rPr>
        <w:t>1</w:t>
      </w:r>
      <w:r w:rsidR="002248B2">
        <w:rPr>
          <w:b/>
          <w:sz w:val="22"/>
          <w:szCs w:val="22"/>
        </w:rPr>
        <w:t>484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AD5B04" w:rsidR="005356A3" w:rsidRPr="00FF129A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A321B3" w:rsidRPr="00A321B3">
        <w:t xml:space="preserve"> </w:t>
      </w:r>
      <w:r w:rsidR="00AD5B04">
        <w:t xml:space="preserve">POTPORA d.o.o., Omiš, Vukovarska 2, OIB: 17429826157, </w:t>
      </w:r>
      <w:r w:rsidR="005356A3" w:rsidRPr="005356A3">
        <w:rPr>
          <w:sz w:val="22"/>
          <w:szCs w:val="22"/>
        </w:rPr>
        <w:t>dana</w:t>
      </w:r>
      <w:r w:rsidR="00AD5B04">
        <w:rPr>
          <w:sz w:val="22"/>
          <w:szCs w:val="22"/>
        </w:rPr>
        <w:t xml:space="preserve"> 6. prosinca</w:t>
      </w:r>
      <w:r w:rsidR="00D60B22">
        <w:rPr>
          <w:sz w:val="22"/>
          <w:szCs w:val="22"/>
        </w:rPr>
        <w:t xml:space="preserve"> </w:t>
      </w:r>
      <w:r w:rsidR="005356A3" w:rsidRPr="005356A3">
        <w:rPr>
          <w:sz w:val="22"/>
          <w:szCs w:val="22"/>
        </w:rPr>
        <w:t>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AD5B04" w:rsidR="00407841" w:rsidRPr="00FF129A">
      <w:pPr>
        <w:jc w:val="both"/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AD5B04">
        <w:t>POTPORA d.o.o., Omiš, Vukovarska 2, OIB: 17429826157</w:t>
      </w:r>
      <w:r w:rsidR="00FF129A">
        <w:t xml:space="preserve">,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FF129A">
        <w:rPr>
          <w:sz w:val="22"/>
          <w:szCs w:val="22"/>
        </w:rPr>
        <w:t>1</w:t>
      </w:r>
      <w:r w:rsidR="00AD5B04">
        <w:rPr>
          <w:sz w:val="22"/>
          <w:szCs w:val="22"/>
        </w:rPr>
        <w:t>484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FF129A" w:rsidR="00AD5B04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2248B2">
        <w:rPr>
          <w:sz w:val="22"/>
          <w:szCs w:val="22"/>
        </w:rPr>
        <w:t>21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755837">
        <w:rPr>
          <w:sz w:val="22"/>
          <w:szCs w:val="22"/>
        </w:rPr>
        <w:t>lipnja</w:t>
      </w:r>
      <w:r w:rsidR="00BA1BAA">
        <w:rPr>
          <w:sz w:val="22"/>
          <w:szCs w:val="22"/>
        </w:rPr>
        <w:t xml:space="preserve"> </w:t>
      </w:r>
      <w:r w:rsidR="00755837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AD5B04">
        <w:t>POTPORA d.o.o., Omiš, Vukovarska 2, OIB: 17429826157.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</w:t>
      </w:r>
      <w:r w:rsidR="002248B2">
        <w:rPr>
          <w:sz w:val="22"/>
          <w:szCs w:val="22"/>
        </w:rPr>
        <w:t>26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2248B2">
        <w:rPr>
          <w:sz w:val="22"/>
          <w:szCs w:val="22"/>
        </w:rPr>
        <w:t xml:space="preserve">2.301.719,60 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2248B2">
        <w:rPr>
          <w:sz w:val="22"/>
          <w:szCs w:val="22"/>
        </w:rPr>
        <w:t>. 26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2248B2">
        <w:rPr>
          <w:sz w:val="22"/>
          <w:szCs w:val="22"/>
        </w:rPr>
        <w:t>3152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AD5B04">
        <w:rPr>
          <w:b/>
          <w:sz w:val="22"/>
          <w:szCs w:val="22"/>
        </w:rPr>
        <w:t>6. prosinca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2017.g.</w:t>
      </w:r>
    </w:p>
    <w:p w:rsidRDefault="00A321B3" w:rsidP="00407841" w:rsidR="00A321B3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A321B3" w:rsidR="00407841" w:rsidRPr="005356A3">
      <w:pPr>
        <w:ind w:firstLine="708"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A321B3" w:rsidR="00407841" w:rsidRPr="005356A3">
      <w:pPr>
        <w:ind w:firstLine="708"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BBB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2248B2">
          <w:t>1484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2307D"/>
    <w:rsid w:val="002248B2"/>
    <w:rsid w:val="00273209"/>
    <w:rsid w:val="002A629E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F4919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55837"/>
    <w:rsid w:val="007634B0"/>
    <w:rsid w:val="00772BD0"/>
    <w:rsid w:val="007B2125"/>
    <w:rsid w:val="007C2CCE"/>
    <w:rsid w:val="007D5BBB"/>
    <w:rsid w:val="007E6FD7"/>
    <w:rsid w:val="008373C5"/>
    <w:rsid w:val="00893CB9"/>
    <w:rsid w:val="00896A3D"/>
    <w:rsid w:val="008D6B1E"/>
    <w:rsid w:val="008E3CA3"/>
    <w:rsid w:val="009870A9"/>
    <w:rsid w:val="009D5071"/>
    <w:rsid w:val="009D7CA5"/>
    <w:rsid w:val="00A126EF"/>
    <w:rsid w:val="00A321B3"/>
    <w:rsid w:val="00A337D8"/>
    <w:rsid w:val="00A640F1"/>
    <w:rsid w:val="00A7079F"/>
    <w:rsid w:val="00A93497"/>
    <w:rsid w:val="00AC3859"/>
    <w:rsid w:val="00AD5B04"/>
    <w:rsid w:val="00B400F0"/>
    <w:rsid w:val="00B63CEE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A5C88"/>
    <w:rsid w:val="00EB0E64"/>
    <w:rsid w:val="00EB11A9"/>
    <w:rsid w:val="00EF013A"/>
    <w:rsid w:val="00F10840"/>
    <w:rsid w:val="00F11C3A"/>
    <w:rsid w:val="00F14A92"/>
    <w:rsid w:val="00F52EF8"/>
    <w:rsid w:val="00F53CE7"/>
    <w:rsid w:val="00FF129A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BB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BB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BB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BB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BB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BB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BB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BB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St-1484/2016</izvorni_sadrzaj>
    <derivirana_varijabla naziv="DomainObject.Predmet.OznakaBroj_1">St-1484/2016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POTPORA d.o.o. za ugostiteljstvo, turizam i trgovinu</izvorni_sadrzaj>
    <derivirana_varijabla naziv="DomainObject.Predmet.ProtustrankaFormated_1">  POTPORA d.o.o. za ugostiteljstvo, turizam i trgovinu</derivirana_varijabla>
  </DomainObject.Predmet.ProtustrankaFormated>
  <DomainObject.Predmet.ProtustrankaFormatedOIB>
    <izvorni_sadrzaj>  POTPORA d.o.o. za ugostiteljstvo, turizam i trgovinu, OIB 17429826157</izvorni_sadrzaj>
    <derivirana_varijabla naziv="DomainObject.Predmet.ProtustrankaFormatedOIB_1">  POTPORA d.o.o. za ugostiteljstvo, turizam i trgovinu, OIB 17429826157</derivirana_varijabla>
  </DomainObject.Predmet.ProtustrankaFormatedOIB>
  <DomainObject.Predmet.ProtustrankaFormatedWithAdress>
    <izvorni_sadrzaj> POTPORA d.o.o. za ugostiteljstvo, turizam i trgovinu, Vukovarska 2, 21310 Omiš</izvorni_sadrzaj>
    <derivirana_varijabla naziv="DomainObject.Predmet.ProtustrankaFormatedWithAdress_1"> POTPORA d.o.o. za ugostiteljstvo, turizam i trgovinu, Vukovarska 2, 21310 Omiš</derivirana_varijabla>
  </DomainObject.Predmet.ProtustrankaFormatedWithAdress>
  <DomainObject.Predmet.ProtustrankaFormatedWithAdressOIB>
    <izvorni_sadrzaj> POTPORA d.o.o. za ugostiteljstvo, turizam i trgovinu, OIB 17429826157, Vukovarska 2, 21310 Omiš</izvorni_sadrzaj>
    <derivirana_varijabla naziv="DomainObject.Predmet.ProtustrankaFormatedWithAdressOIB_1"> POTPORA d.o.o. za ugostiteljstvo, turizam i trgovinu, OIB 17429826157, Vukovarska 2, 21310 Omiš</derivirana_varijabla>
  </DomainObject.Predmet.ProtustrankaFormatedWithAdressOIB>
  <DomainObject.Predmet.ProtustrankaWithAdress>
    <izvorni_sadrzaj>POTPORA d.o.o. za ugostiteljstvo, turizam i trgovinu Vukovarska 2, 21310 Omiš</izvorni_sadrzaj>
    <derivirana_varijabla naziv="DomainObject.Predmet.ProtustrankaWithAdress_1">POTPORA d.o.o. za ugostiteljstvo, turizam i trgovinu Vukovarska 2, 21310 Omiš</derivirana_varijabla>
  </DomainObject.Predmet.ProtustrankaWithAdress>
  <DomainObject.Predmet.ProtustrankaWithAdressOIB>
    <izvorni_sadrzaj>POTPORA d.o.o. za ugostiteljstvo, turizam i trgovinu, OIB 17429826157, Vukovarska 2, 21310 Omiš</izvorni_sadrzaj>
    <derivirana_varijabla naziv="DomainObject.Predmet.ProtustrankaWithAdressOIB_1">POTPORA d.o.o. za ugostiteljstvo, turizam i trgovinu, OIB 17429826157, Vukovarska 2, 21310 Omiš</derivirana_varijabla>
  </DomainObject.Predmet.ProtustrankaWithAdressOIB>
  <DomainObject.Predmet.ProtustrankaNazivFormated>
    <izvorni_sadrzaj>POTPORA d.o.o. za ugostiteljstvo, turizam i trgovinu</izvorni_sadrzaj>
    <derivirana_varijabla naziv="DomainObject.Predmet.ProtustrankaNazivFormated_1">POTPORA d.o.o. za ugostiteljstvo, turizam i trgovinu</derivirana_varijabla>
  </DomainObject.Predmet.ProtustrankaNazivFormated>
  <DomainObject.Predmet.ProtustrankaNazivFormatedOIB>
    <izvorni_sadrzaj>POTPORA d.o.o. za ugostiteljstvo, turizam i trgovinu, OIB 17429826157</izvorni_sadrzaj>
    <derivirana_varijabla naziv="DomainObject.Predmet.ProtustrankaNazivFormatedOIB_1">POTPORA d.o.o. za ugostiteljstvo, turizam i trgovinu, OIB 17429826157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2191916.42</izvorni_sadrzaj>
    <derivirana_varijabla naziv="DomainObject.Predmet.TrenutnaVrijednost_1">2191916.42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POTPORA d.o.o. za ugostiteljstvo, turizam i trgovinu</item>
    </izvorni_sadrzaj>
    <derivirana_varijabla naziv="DomainObject.Predmet.ProtuStrankaListFormated_1">
      <item>POTPORA d.o.o. za ugostiteljstvo, turizam i trgovinu</item>
    </derivirana_varijabla>
  </DomainObject.Predmet.ProtuStrankaListFormated>
  <DomainObject.Predmet.ProtuStrankaListFormatedOIB>
    <izvorni_sadrzaj>
      <item>POTPORA d.o.o. za ugostiteljstvo, turizam i trgovinu, OIB 17429826157</item>
    </izvorni_sadrzaj>
    <derivirana_varijabla naziv="DomainObject.Predmet.ProtuStrankaListFormatedOIB_1">
      <item>POTPORA d.o.o. za ugostiteljstvo, turizam i trgovinu, OIB 17429826157</item>
    </derivirana_varijabla>
  </DomainObject.Predmet.ProtuStrankaListFormatedOIB>
  <DomainObject.Predmet.ProtuStrankaListFormatedWithAdress>
    <izvorni_sadrzaj>
      <item>POTPORA d.o.o. za ugostiteljstvo, turizam i trgovinu, Vukovarska 2, 21310 Omiš</item>
    </izvorni_sadrzaj>
    <derivirana_varijabla naziv="DomainObject.Predmet.ProtuStrankaListFormatedWithAdress_1">
      <item>POTPORA d.o.o. za ugostiteljstvo, turizam i trgovinu, Vukovarska 2, 21310 Omiš</item>
    </derivirana_varijabla>
  </DomainObject.Predmet.ProtuStrankaListFormatedWithAdress>
  <DomainObject.Predmet.ProtuStrankaListFormatedWithAdressOIB>
    <izvorni_sadrzaj>
      <item>POTPORA d.o.o. za ugostiteljstvo, turizam i trgovinu, OIB 17429826157, Vukovarska 2, 21310 Omiš</item>
    </izvorni_sadrzaj>
    <derivirana_varijabla naziv="DomainObject.Predmet.ProtuStrankaListFormatedWithAdressOIB_1">
      <item>POTPORA d.o.o. za ugostiteljstvo, turizam i trgovinu, OIB 17429826157, Vukovarska 2, 21310 Omiš</item>
    </derivirana_varijabla>
  </DomainObject.Predmet.ProtuStrankaListFormatedWithAdressOIB>
  <DomainObject.Predmet.ProtuStrankaListNazivFormated>
    <izvorni_sadrzaj>
      <item>POTPORA d.o.o. za ugostiteljstvo, turizam i trgovinu</item>
    </izvorni_sadrzaj>
    <derivirana_varijabla naziv="DomainObject.Predmet.ProtuStrankaListNazivFormated_1">
      <item>POTPORA d.o.o. za ugostiteljstvo, turizam i trgovinu</item>
    </derivirana_varijabla>
  </DomainObject.Predmet.ProtuStrankaListNazivFormated>
  <DomainObject.Predmet.ProtuStrankaListNazivFormatedOIB>
    <izvorni_sadrzaj>
      <item>POTPORA d.o.o. za ugostiteljstvo, turizam i trgovinu, OIB 17429826157</item>
    </izvorni_sadrzaj>
    <derivirana_varijabla naziv="DomainObject.Predmet.ProtuStrankaListNazivFormatedOIB_1">
      <item>POTPORA d.o.o. za ugostiteljstvo, turizam i trgovinu, OIB 17429826157</item>
    </derivirana_varijabla>
  </DomainObject.Predmet.ProtuStrankaListNazivFormatedOIB>
  <DomainObject.Predmet.OstaliListFormated>
    <izvorni_sadrzaj>
      <item>Ismail Asani</item>
    </izvorni_sadrzaj>
    <derivirana_varijabla naziv="DomainObject.Predmet.OstaliListFormated_1">
      <item>Ismail Asani</item>
    </derivirana_varijabla>
  </DomainObject.Predmet.OstaliListFormated>
  <DomainObject.Predmet.OstaliListFormatedOIB>
    <izvorni_sadrzaj>
      <item>Ismail Asani, OIB 29869833687</item>
    </izvorni_sadrzaj>
    <derivirana_varijabla naziv="DomainObject.Predmet.OstaliListFormatedOIB_1">
      <item>Ismail Asani, OIB 29869833687</item>
    </derivirana_varijabla>
  </DomainObject.Predmet.OstaliListFormatedOIB>
  <DomainObject.Predmet.OstaliListFormatedWithAdress>
    <izvorni_sadrzaj>
      <item>Ismail Asani, Brionska 4a, 52440 Poreč</item>
    </izvorni_sadrzaj>
    <derivirana_varijabla naziv="DomainObject.Predmet.OstaliListFormatedWithAdress_1">
      <item>Ismail Asani, Brionska 4a, 52440 Poreč</item>
    </derivirana_varijabla>
  </DomainObject.Predmet.OstaliListFormatedWithAdress>
  <DomainObject.Predmet.OstaliListFormatedWithAdressOIB>
    <izvorni_sadrzaj>
      <item>Ismail Asani, OIB 29869833687, Brionska 4a, 52440 Poreč</item>
    </izvorni_sadrzaj>
    <derivirana_varijabla naziv="DomainObject.Predmet.OstaliListFormatedWithAdressOIB_1">
      <item>Ismail Asani, OIB 29869833687, Brionska 4a, 52440 Poreč</item>
    </derivirana_varijabla>
  </DomainObject.Predmet.OstaliListFormatedWithAdressOIB>
  <DomainObject.Predmet.OstaliListNazivFormated>
    <izvorni_sadrzaj>
      <item>Ismail Asani</item>
    </izvorni_sadrzaj>
    <derivirana_varijabla naziv="DomainObject.Predmet.OstaliListNazivFormated_1">
      <item>Ismail Asani</item>
    </derivirana_varijabla>
  </DomainObject.Predmet.OstaliListNazivFormated>
  <DomainObject.Predmet.OstaliListNazivFormatedOIB>
    <izvorni_sadrzaj>
      <item>Ismail Asani, OIB 29869833687</item>
    </izvorni_sadrzaj>
    <derivirana_varijabla naziv="DomainObject.Predmet.OstaliListNazivFormatedOIB_1">
      <item>Ismail Asani, OIB 29869833687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POTPORA d.o.o. za ugostiteljstvo, turizam i trgovinu</izvorni_sadrzaj>
    <derivirana_varijabla naziv="DomainObject.Predmet.ProtustrankaIDrugi_1">POTPORA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POTPORA d.o.o. za ugostiteljstvo, turizam i trgovinu, OIB 17429826157, Vukovarska 2, 21310 Omiš</izvorni_sadrzaj>
    <derivirana_varijabla naziv="DomainObject.Predmet.ProtustrankaIDrugiAdressOIB_1">POTPORA d.o.o. za ugostiteljstvo, turizam i trgovinu, OIB 17429826157, Vukovarska 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POTPORA d.o.o. za ugostiteljstvo, turizam i trgovinu</item>
      <item>FINANCIJSKA AGENCIJA, RC SPLIT</item>
      <item>Ismail Asani</item>
    </izvorni_sadrzaj>
    <derivirana_varijabla naziv="DomainObject.Predmet.SudioniciListNaziv_1">
      <item>POTPORA d.o.o. za ugostiteljstvo, turizam i trgovinu</item>
      <item>FINANCIJSKA AGENCIJA, RC SPLIT</item>
      <item>Ismail Asani</item>
    </derivirana_varijabla>
  </DomainObject.Predmet.SudioniciListNaziv>
  <DomainObject.Predmet.SudioniciListAdressOIB>
    <izvorni_sadrzaj>
      <item>POTPORA d.o.o. za ugostiteljstvo, turizam i trgovinu, OIB 17429826157, Vukovarska 2,21310 Omiš</item>
      <item>FINANCIJSKA AGENCIJA, RC SPLIT, OIB 85821130368, Mažuranićevo šetalište 24 b,21000 Split</item>
      <item>Ismail Asani, OIB 29869833687, Brionska 4a,52440 Poreč</item>
    </izvorni_sadrzaj>
    <derivirana_varijabla naziv="DomainObject.Predmet.SudioniciListAdressOIB_1">
      <item>POTPORA d.o.o. za ugostiteljstvo, turizam i trgovinu, OIB 17429826157, Vukovarska 2,21310 Omiš</item>
      <item>FINANCIJSKA AGENCIJA, RC SPLIT, OIB 85821130368, Mažuranićevo šetalište 24 b,21000 Split</item>
      <item>Ismail Asani, OIB 29869833687, Brionska 4a,52440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17429826157</item>
      <item>, OIB 85821130368</item>
      <item>, OIB 29869833687</item>
    </izvorni_sadrzaj>
    <derivirana_varijabla naziv="DomainObject.Predmet.SudioniciListNazivOIB_1">
      <item>, OIB 17429826157</item>
      <item>, OIB 85821130368</item>
      <item>, OIB 29869833687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3534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2017-12-06T12:47:00Z</dcterms:created>
  <dc:creator>Diana Butigan Granić</dc:creator>
  <cp:lastModifiedBy>Mara Marčinko</cp:lastModifiedBy>
  <cp:lastPrinted>2017-12-06T12:49:00Z</cp:lastPrinted>
  <dcterms:modified xmlns:xsi="http://www.w3.org/2001/XMLSchema-instance" xsi:type="dcterms:W3CDTF">2017-12-06T12:51:00Z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