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5ee0" w14:paraId="f915ee0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04142A">
        <w:rPr>
          <w:rFonts w:cs="Times New Roman" w:hAnsi="Times New Roman" w:ascii="Times New Roman"/>
          <w:i w:val="false"/>
          <w:sz w:val="24"/>
          <w:szCs w:val="24"/>
        </w:rPr>
        <w:t>168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04142A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FB4301" w:rsidP="00FB4301" w:rsidR="00FB4301">
      <w:pPr>
        <w:jc w:val="both"/>
      </w:pP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04142A" w:rsidRPr="0004142A">
        <w:t xml:space="preserve">IVONA TOURS d.o.o. u </w:t>
      </w:r>
      <w:r w:rsidR="0004142A">
        <w:t>stečaju</w:t>
      </w:r>
      <w:r w:rsidR="0004142A" w:rsidRPr="0004142A">
        <w:t>, Trumbićev Put 2, 20 210 Cavtat, OIB: 48939177138</w:t>
      </w:r>
      <w:r w:rsidR="00FF68CD" w:rsidRPr="00FF68CD">
        <w:t xml:space="preserve">, zastupano po stečajnom upravitelju </w:t>
      </w:r>
      <w:r w:rsidR="00A83539">
        <w:t>Deanu Rahan</w:t>
      </w:r>
      <w:r w:rsidR="00FF68CD" w:rsidRPr="00FF68CD">
        <w:t xml:space="preserve"> iz </w:t>
      </w:r>
      <w:r w:rsidR="00A83539">
        <w:t>Supetra</w:t>
      </w:r>
      <w:r w:rsidR="00FF68CD" w:rsidRPr="00FF68CD">
        <w:t>,</w:t>
      </w:r>
      <w:r w:rsidR="00A83539">
        <w:t xml:space="preserve"> Hrvatskih velikana 8,</w:t>
      </w:r>
      <w:r w:rsidR="00FF68CD" w:rsidRPr="00FF68CD">
        <w:t xml:space="preserve"> OIB: </w:t>
      </w:r>
      <w:r w:rsidR="00A83539">
        <w:t>52080522330</w:t>
      </w:r>
      <w:r w:rsidR="00452088">
        <w:t xml:space="preserve">, izvan ročišta, dana </w:t>
      </w:r>
      <w:r w:rsidR="0004142A">
        <w:t>22</w:t>
      </w:r>
      <w:r w:rsidR="00FF68CD" w:rsidRPr="00FF68CD">
        <w:t xml:space="preserve">. </w:t>
      </w:r>
      <w:r w:rsidR="0004142A">
        <w:t>svibnj</w:t>
      </w:r>
      <w:r w:rsidR="00FF68CD" w:rsidRPr="00FF68CD">
        <w:t>a</w:t>
      </w:r>
      <w:r w:rsidR="00FF68CD">
        <w:t xml:space="preserve"> 201</w:t>
      </w:r>
      <w:r w:rsidR="0004142A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I.</w:t>
      </w:r>
      <w:r>
        <w:tab/>
        <w:t xml:space="preserve">Poziva se stečajni upravitelj Dean Rahan iz Supetra, Hrvatskih velikana 8, OIB: 52080522330 </w:t>
      </w:r>
      <w:r w:rsidR="0004142A">
        <w:t>odmah dostaviti u spis</w:t>
      </w:r>
      <w:r w:rsidR="0004142A" w:rsidRPr="0004142A">
        <w:t xml:space="preserve"> tablice popis predmeta stečajne mase, popis vjerovnika, pregled imovine i obveza, izvješće o gospodarskom položaju dužnika i njegovim uzrocima, prijave tražbina</w:t>
      </w:r>
      <w:r w:rsidR="0004142A">
        <w:t xml:space="preserve"> i tablice</w:t>
      </w:r>
      <w:r w:rsidR="0004142A" w:rsidRPr="0004142A">
        <w:t xml:space="preserve"> pri</w:t>
      </w:r>
      <w:r w:rsidR="0004142A">
        <w:t>javljenih</w:t>
      </w:r>
      <w:r w:rsidR="0004142A" w:rsidRPr="0004142A">
        <w:t xml:space="preserve"> tražbina</w:t>
      </w:r>
      <w:r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II.</w:t>
      </w:r>
      <w:r>
        <w:tab/>
        <w:t>Poziva se stečajni upravitelj Dean Rahan iz Supetra, Hrvatskih velikana 8, OIB: 52080522330 u roku osam dana očitovati se zašto nije dostavio u spis u propisanom roku tablice popis predmeta stečajne mase, popis vjerovnika, pregled imovine i obveza, izvješće o gospodarskom položaju dužnika i njegovim uzrocima, prijave tražbina.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>Naslovni sud je rješenjem pod posl.br. St-</w:t>
      </w:r>
      <w:r w:rsidR="0004142A">
        <w:t>168</w:t>
      </w:r>
      <w:r>
        <w:t xml:space="preserve">/2016 od </w:t>
      </w:r>
      <w:r w:rsidR="0004142A" w:rsidRPr="0004142A">
        <w:t>08. ožujka 2017</w:t>
      </w:r>
      <w:r>
        <w:t xml:space="preserve">.g. otvorio stečajni postupak nad dužnikom </w:t>
      </w:r>
      <w:r w:rsidR="0004142A" w:rsidRPr="0004142A">
        <w:t>IVONA TOURS d.o.o. u stečaju, Trumbićev Put 2, 20 210 Cavtat, OIB: 48939177138</w:t>
      </w:r>
      <w:r w:rsidR="0004142A">
        <w:t xml:space="preserve"> </w:t>
      </w:r>
      <w:r>
        <w:t xml:space="preserve">i imenovao za stečajnog upravitelja  Deana Rahan iz Supetra, Hrvatskih velikana 8, OIB: 52080522330. Istim rješenjem je određeno ročište za ispitivanje prijavljenih potraživanja vjerovnika za dan </w:t>
      </w:r>
      <w:r w:rsidR="0004142A">
        <w:t>24. svibnj</w:t>
      </w:r>
      <w:r>
        <w:t>a 201</w:t>
      </w:r>
      <w:r w:rsidR="0004142A">
        <w:t>7</w:t>
      </w:r>
      <w:r>
        <w:t>. godine u 1</w:t>
      </w:r>
      <w:r w:rsidR="0004142A">
        <w:t>1</w:t>
      </w:r>
      <w:r>
        <w:t>,00 sati, sve u zgradi ovog suda u Dubrovniku, Dr. A. Starčevića 23, sudnica 2, te je određeno da će se nakon ispitnog ročišta održat i izvještajno ročište.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ind w:firstLine="708"/>
        <w:jc w:val="both"/>
      </w:pPr>
      <w:r>
        <w:t xml:space="preserve">Naime, u spis nisu dostavljene tablice popis predmeta stečajne mase, popis vjerovnika, pregled imovine i obveza, izvješće o gospodarskom položaju dužnika i njegovim uzrocima, </w:t>
      </w:r>
      <w:r>
        <w:lastRenderedPageBreak/>
        <w:t xml:space="preserve">prijave tražbina i druge stečajnim zakonom </w:t>
      </w:r>
      <w:r w:rsidR="0004142A">
        <w:t xml:space="preserve">propisane isprave, sukladno čl. 221, 222., 223., 224 i  </w:t>
      </w:r>
      <w:r w:rsidR="0004142A" w:rsidRPr="0004142A">
        <w:t>čl. 227 st. 1 Stečajnog zakona (Narodne novine 71/15</w:t>
      </w:r>
      <w:r w:rsidR="0004142A">
        <w:t>, dalje SZ</w:t>
      </w:r>
      <w:r w:rsidR="0004142A" w:rsidRPr="0004142A">
        <w:t>)</w:t>
      </w:r>
      <w:r w:rsidR="0004142A">
        <w:t xml:space="preserve"> i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Stoga, sud </w:t>
      </w:r>
      <w:r w:rsidR="00FD23BA">
        <w:t xml:space="preserve">sada </w:t>
      </w:r>
      <w:r>
        <w:t xml:space="preserve">poziva  stečajnog upravitelja na očitovanje, a u smislu čl. 91. st. 3. SZ- zašto nije </w:t>
      </w:r>
      <w:r w:rsidR="008733E8">
        <w:t>dostavio u spis</w:t>
      </w:r>
      <w:r>
        <w:t xml:space="preserve"> u propisanom roku  tablice popis predmeta stečajne mase, popis vjerovnika, pregled imovine i obveza, izvješće o gospodarskom položaju dužnika i njegovim uzrocima, prijave tražbina</w:t>
      </w:r>
      <w:r w:rsidR="00FD23BA">
        <w:t xml:space="preserve"> i tablicu sa prijavljenim tražbinama</w:t>
      </w:r>
      <w:r>
        <w:t>.</w:t>
      </w:r>
    </w:p>
    <w:p w:rsidRDefault="00452088" w:rsidP="00452088" w:rsidR="00452088">
      <w:pPr>
        <w:jc w:val="both"/>
      </w:pP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04142A">
        <w:rPr>
          <w:b/>
        </w:rPr>
        <w:t>22</w:t>
      </w:r>
      <w:r w:rsidR="00FD23BA" w:rsidRPr="00FD23BA">
        <w:rPr>
          <w:b/>
        </w:rPr>
        <w:t xml:space="preserve">. </w:t>
      </w:r>
      <w:r w:rsidR="0004142A">
        <w:rPr>
          <w:b/>
        </w:rPr>
        <w:t>svibnj</w:t>
      </w:r>
      <w:r w:rsidRPr="00FD23BA">
        <w:rPr>
          <w:b/>
        </w:rPr>
        <w:t>a 201</w:t>
      </w:r>
      <w:r w:rsidR="0004142A">
        <w:rPr>
          <w:b/>
        </w:rPr>
        <w:t>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396E37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5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04142A">
      <w:t>168</w:t>
    </w:r>
    <w:r w:rsidRPr="00FD23BA">
      <w:t>/201</w:t>
    </w:r>
    <w:r w:rsidR="0004142A">
      <w:t>7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4142A"/>
    <w:rsid w:val="00094DB3"/>
    <w:rsid w:val="000A5E6E"/>
    <w:rsid w:val="000B272F"/>
    <w:rsid w:val="000B4589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96E37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A25A7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5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5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5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5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4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5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5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5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5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TOURS d.o.o. za prijevoz i usluge</izvorni_sadrzaj>
    <derivirana_varijabla naziv="DomainObject.Predmet.ProtustrankaFormated_1">  IVONA TOURS d.o.o. za prijevoz i usluge</derivirana_varijabla>
  </DomainObject.Predmet.ProtustrankaFormated>
  <DomainObject.Predmet.ProtustrankaFormatedOIB>
    <izvorni_sadrzaj>  IVONA TOURS d.o.o. za prijevoz i usluge, OIB 48939177138</izvorni_sadrzaj>
    <derivirana_varijabla naziv="DomainObject.Predmet.ProtustrankaFormatedOIB_1">  IVONA TOURS d.o.o. za prijevoz i usluge, OIB 48939177138</derivirana_varijabla>
  </DomainObject.Predmet.ProtustrankaFormatedOIB>
  <DomainObject.Predmet.ProtustrankaFormatedWithAdress>
    <izvorni_sadrzaj> IVONA TOURS d.o.o. za prijevoz i usluge, Trumbićev Put 2, 20207 Cavtat</izvorni_sadrzaj>
    <derivirana_varijabla naziv="DomainObject.Predmet.ProtustrankaFormatedWithAdress_1"> IVONA TOURS d.o.o. za prijevoz i usluge, Trumbićev Put 2, 20207 Cavtat</derivirana_varijabla>
  </DomainObject.Predmet.ProtustrankaFormatedWithAdress>
  <DomainObject.Predmet.ProtustrankaFormatedWithAdressOIB>
    <izvorni_sadrzaj> IVONA TOURS d.o.o. za prijevoz i usluge, OIB 48939177138, Trumbićev Put 2, 20207 Cavtat</izvorni_sadrzaj>
    <derivirana_varijabla naziv="DomainObject.Predmet.ProtustrankaFormatedWithAdressOIB_1"> IVONA TOURS d.o.o. za prijevoz i usluge, OIB 48939177138, Trumbićev Put 2, 20207 Cavtat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IVONA TOURS d.o.o. za prijevoz i usluge</item>
    </izvorni_sadrzaj>
    <derivirana_varijabla naziv="DomainObject.Predmet.ProtuStrankaListFormated_1">
      <item>IVONA TOURS d.o.o. za prijevoz i usluge</item>
    </derivirana_varijabla>
  </DomainObject.Predmet.ProtuStrankaListFormated>
  <DomainObject.Predmet.ProtuStrankaListFormatedOIB>
    <izvorni_sadrzaj>
      <item>IVONA TOURS d.o.o. za prijevoz i usluge, OIB 48939177138</item>
    </izvorni_sadrzaj>
    <derivirana_varijabla naziv="DomainObject.Predmet.ProtuStrankaListFormatedOIB_1">
      <item>IVONA TOURS d.o.o. za prijevoz i usluge, OIB 48939177138</item>
    </derivirana_varijabla>
  </DomainObject.Predmet.ProtuStrankaListFormatedOIB>
  <DomainObject.Predmet.ProtuStrankaListFormatedWithAdress>
    <izvorni_sadrzaj>
      <item>IVONA TOURS d.o.o. za prijevoz i usluge, Trumbićev Put 2, 20207 Cavtat</item>
    </izvorni_sadrzaj>
    <derivirana_varijabla naziv="DomainObject.Predmet.ProtuStrankaListFormatedWithAdress_1">
      <item>IVONA TOURS d.o.o. za prijevoz i usluge, Trumbićev Put 2, 20207 Cavtat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</item>
    </izvorni_sadrzaj>
    <derivirana_varijabla naziv="DomainObject.Predmet.ProtuStrankaListFormatedWithAdressOIB_1">
      <item>IVONA TOURS d.o.o. za prijevoz i usluge, OIB 48939177138, Trumbićev Put 2, 20207 Cavtat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</izvorni_sadrzaj>
    <derivirana_varijabla naziv="DomainObject.Predmet.SudioniciListNaziv_1">
      <item>IVONA TOURS d.o.o. za prijevoz i usluge</item>
      <item>FINA, RC Split, Podružnica Dubrovnik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48939177138</item>
      <item>, OIB 85821130368</item>
    </izvorni_sadrzaj>
    <derivirana_varijabla naziv="DomainObject.Predmet.SudioniciListNazivOIB_1">
      <item>, OIB 48939177138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A8558-5C34-4C46-8EFD-4923F5A1E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444</properties:Words>
  <properties:Characters>2444</properties:Characters>
  <properties:Lines>79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2929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2017-05-22T12:11:00Z</dcterms:created>
  <dc:creator>none</dc:creator>
  <cp:lastModifiedBy>Katarina Franković</cp:lastModifiedBy>
  <cp:lastPrinted>2017-05-22T12:12:00Z</cp:lastPrinted>
  <dcterms:modified xmlns:xsi="http://www.w3.org/2001/XMLSchema-instance" xsi:type="dcterms:W3CDTF">2017-05-22T12:13:00Z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