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b2495" w14:paraId="eab2495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693AB7">
        <w:rPr>
          <w:lang w:val="hr-HR"/>
        </w:rPr>
        <w:t>Sukoišanska</w:t>
      </w:r>
      <w:proofErr w:type="spellEnd"/>
      <w:r w:rsidRPr="00693AB7">
        <w:rPr>
          <w:lang w:val="hr-HR"/>
        </w:rPr>
        <w:t xml:space="preserve">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3406F1">
        <w:t xml:space="preserve">IPS </w:t>
      </w:r>
      <w:proofErr w:type="spellStart"/>
      <w:r w:rsidR="003406F1">
        <w:t>d.o.o</w:t>
      </w:r>
      <w:proofErr w:type="spellEnd"/>
      <w:r w:rsidR="003406F1">
        <w:t xml:space="preserve">., </w:t>
      </w:r>
      <w:proofErr w:type="spellStart"/>
      <w:r w:rsidR="003406F1">
        <w:t>Katunarićeva</w:t>
      </w:r>
      <w:proofErr w:type="spellEnd"/>
      <w:r w:rsidR="003406F1">
        <w:t xml:space="preserve"> 19, Split, OIB: </w:t>
      </w:r>
      <w:r w:rsidR="003406F1" w:rsidRPr="003406F1">
        <w:t>67761252439</w:t>
      </w:r>
      <w:r>
        <w:rPr>
          <w:lang w:val="hr-HR"/>
        </w:rPr>
        <w:t xml:space="preserve">, </w:t>
      </w:r>
      <w:proofErr w:type="gramStart"/>
      <w:r>
        <w:rPr>
          <w:lang w:val="hr-HR"/>
        </w:rPr>
        <w:t>dana</w:t>
      </w:r>
      <w:proofErr w:type="gramEnd"/>
      <w:r>
        <w:rPr>
          <w:lang w:val="hr-HR"/>
        </w:rPr>
        <w:t xml:space="preserve"> </w:t>
      </w:r>
      <w:r w:rsidR="005D2AF5">
        <w:rPr>
          <w:lang w:val="hr-HR"/>
        </w:rPr>
        <w:t>01.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3406F1">
        <w:t xml:space="preserve">IPS </w:t>
      </w:r>
      <w:proofErr w:type="spellStart"/>
      <w:r w:rsidR="003406F1">
        <w:t>d.o.o</w:t>
      </w:r>
      <w:proofErr w:type="spellEnd"/>
      <w:r w:rsidR="003406F1">
        <w:t xml:space="preserve">., </w:t>
      </w:r>
      <w:proofErr w:type="spellStart"/>
      <w:r w:rsidR="003406F1">
        <w:t>Katunarićeva</w:t>
      </w:r>
      <w:proofErr w:type="spellEnd"/>
      <w:r w:rsidR="003406F1">
        <w:t xml:space="preserve"> 19, Split, OIB: </w:t>
      </w:r>
      <w:r w:rsidR="003406F1" w:rsidRPr="003406F1">
        <w:t>67761252439</w:t>
      </w:r>
      <w:r w:rsidR="00F67E6D">
        <w:t xml:space="preserve"> </w:t>
      </w:r>
      <w:proofErr w:type="gramStart"/>
      <w:r>
        <w:rPr>
          <w:lang w:val="hr-HR"/>
        </w:rPr>
        <w:t>na</w:t>
      </w:r>
      <w:proofErr w:type="gramEnd"/>
      <w:r>
        <w:rPr>
          <w:lang w:val="hr-HR"/>
        </w:rPr>
        <w:t xml:space="preserve"> dan </w:t>
      </w:r>
      <w:r w:rsidR="00A429D1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3406F1">
        <w:rPr>
          <w:lang w:val="hr-HR"/>
        </w:rPr>
        <w:t>637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3406F1">
        <w:rPr>
          <w:lang w:val="hr-HR"/>
        </w:rPr>
        <w:t>159,55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D2AF5">
        <w:rPr>
          <w:lang w:val="hr-HR"/>
        </w:rPr>
        <w:t>01.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B0FE2" w:rsidRPr="00FB0FE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2A17EB" w:rsidR="00473132">
    <w:pPr>
      <w:pStyle w:val="Zaglavlje"/>
      <w:jc w:val="center"/>
    </w:pPr>
  </w:p>
  <w:p w:rsidRDefault="002A17EB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proofErr w:type="gramStart"/>
    <w:r>
      <w:t>4.St</w:t>
    </w:r>
    <w:proofErr w:type="gramEnd"/>
    <w:r>
      <w:t>-</w:t>
    </w:r>
    <w:r w:rsidR="003406F1">
      <w:t>2728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2A17EB"/>
    <w:rsid w:val="002E32EA"/>
    <w:rsid w:val="003406F1"/>
    <w:rsid w:val="003652A6"/>
    <w:rsid w:val="00394F80"/>
    <w:rsid w:val="003C2F22"/>
    <w:rsid w:val="003D4855"/>
    <w:rsid w:val="00417EA6"/>
    <w:rsid w:val="00441200"/>
    <w:rsid w:val="00455956"/>
    <w:rsid w:val="004F1BAF"/>
    <w:rsid w:val="004F4530"/>
    <w:rsid w:val="005A61D0"/>
    <w:rsid w:val="005D2AF5"/>
    <w:rsid w:val="005E4A3B"/>
    <w:rsid w:val="00684A08"/>
    <w:rsid w:val="00693AB7"/>
    <w:rsid w:val="00705DD8"/>
    <w:rsid w:val="0071519E"/>
    <w:rsid w:val="00755B39"/>
    <w:rsid w:val="007F7A84"/>
    <w:rsid w:val="00814EDB"/>
    <w:rsid w:val="00815142"/>
    <w:rsid w:val="00853B3E"/>
    <w:rsid w:val="008D2D97"/>
    <w:rsid w:val="009771F7"/>
    <w:rsid w:val="00981D37"/>
    <w:rsid w:val="009B56F1"/>
    <w:rsid w:val="00A429D1"/>
    <w:rsid w:val="00A51DE9"/>
    <w:rsid w:val="00B12DB9"/>
    <w:rsid w:val="00B157B2"/>
    <w:rsid w:val="00B45E79"/>
    <w:rsid w:val="00B7506F"/>
    <w:rsid w:val="00D54741"/>
    <w:rsid w:val="00DD0D50"/>
    <w:rsid w:val="00EA4F9E"/>
    <w:rsid w:val="00EB6A52"/>
    <w:rsid w:val="00F24D6F"/>
    <w:rsid w:val="00F2599E"/>
    <w:rsid w:val="00F67E6D"/>
    <w:rsid w:val="00F950A0"/>
    <w:rsid w:val="00FB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17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17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17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7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7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17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17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7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7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7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2728</izvorni_sadrzaj>
    <derivirana_varijabla naziv="DomainObject.Predmet.Broj_1">2728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St-2728/2015</izvorni_sadrzaj>
    <derivirana_varijabla naziv="DomainObject.Predmet.OznakaBroj_1">St-2728/2015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IPS društvo s ograničenom odgovornošću za trgovinu, usluge i proizvodnju</izvorni_sadrzaj>
    <derivirana_varijabla naziv="DomainObject.Predmet.ProtustrankaFormated_1">  IPS društvo s ograničenom odgovornošću za trgovinu, usluge i proizvodnju</derivirana_varijabla>
  </DomainObject.Predmet.ProtustrankaFormated>
  <DomainObject.Predmet.ProtustrankaFormatedOIB>
    <izvorni_sadrzaj>  IPS društvo s ograničenom odgovornošću za trgovinu, usluge i proizvodnju, OIB 67761252439</izvorni_sadrzaj>
    <derivirana_varijabla naziv="DomainObject.Predmet.ProtustrankaFormatedOIB_1">  IPS društvo s ograničenom odgovornošću za trgovinu, usluge i proizvodnju, OIB 67761252439</derivirana_varijabla>
  </DomainObject.Predmet.ProtustrankaFormatedOIB>
  <DomainObject.Predmet.ProtustrankaFormatedWithAdress>
    <izvorni_sadrzaj> IPS društvo s ograničenom odgovornošću za trgovinu, usluge i proizvodnju, Katunarićeva 19, 21000 Split</izvorni_sadrzaj>
    <derivirana_varijabla naziv="DomainObject.Predmet.ProtustrankaFormatedWithAdress_1"> IPS društvo s ograničenom odgovornošću za trgovinu, usluge i proizvodnju, Katunarićeva 19, 21000 Split</derivirana_varijabla>
  </DomainObject.Predmet.ProtustrankaFormatedWithAdress>
  <DomainObject.Predmet.ProtustrankaFormatedWithAdressOIB>
    <izvorni_sadrzaj> IPS društvo s ograničenom odgovornošću za trgovinu, usluge i proizvodnju, OIB 67761252439, Katunarićeva 19, 21000 Split</izvorni_sadrzaj>
    <derivirana_varijabla naziv="DomainObject.Predmet.ProtustrankaFormatedWithAdressOIB_1"> IPS društvo s ograničenom odgovornošću za trgovinu, usluge i proizvodnju, OIB 67761252439, Katunarićeva 19, 21000 Split</derivirana_varijabla>
  </DomainObject.Predmet.ProtustrankaFormatedWithAdressOIB>
  <DomainObject.Predmet.ProtustrankaWithAdress>
    <izvorni_sadrzaj>IPS društvo s ograničenom odgovornošću za trgovinu, usluge i proizvodnju Katunarićeva 19, 21000 Split</izvorni_sadrzaj>
    <derivirana_varijabla naziv="DomainObject.Predmet.ProtustrankaWithAdress_1">IPS društvo s ograničenom odgovornošću za trgovinu, usluge i proizvodnju Katunarićeva 19, 21000 Split</derivirana_varijabla>
  </DomainObject.Predmet.ProtustrankaWithAdress>
  <DomainObject.Predmet.ProtustrankaWithAdressOIB>
    <izvorni_sadrzaj>IPS društvo s ograničenom odgovornošću za trgovinu, usluge i proizvodnju, OIB 67761252439, Katunarićeva 19, 21000 Split</izvorni_sadrzaj>
    <derivirana_varijabla naziv="DomainObject.Predmet.ProtustrankaWithAdressOIB_1">IPS društvo s ograničenom odgovornošću za trgovinu, usluge i proizvodnju, OIB 67761252439, Katunarićeva 19, 21000 Split</derivirana_varijabla>
  </DomainObject.Predmet.ProtustrankaWithAdressOIB>
  <DomainObject.Predmet.ProtustrankaNazivFormated>
    <izvorni_sadrzaj>IPS društvo s ograničenom odgovornošću za trgovinu, usluge i proizvodnju</izvorni_sadrzaj>
    <derivirana_varijabla naziv="DomainObject.Predmet.ProtustrankaNazivFormated_1">IPS društvo s ograničenom odgovornošću za trgovinu, usluge i proizvodnju</derivirana_varijabla>
  </DomainObject.Predmet.ProtustrankaNazivFormated>
  <DomainObject.Predmet.ProtustrankaNazivFormatedOIB>
    <izvorni_sadrzaj>IPS društvo s ograničenom odgovornošću za trgovinu, usluge i proizvodnju, OIB 67761252439</izvorni_sadrzaj>
    <derivirana_varijabla naziv="DomainObject.Predmet.ProtustrankaNazivFormatedOIB_1">IPS društvo s ograničenom odgovornošću za trgovinu, usluge i proizvodnju, OIB 67761252439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159.55</izvorni_sadrzaj>
    <derivirana_varijabla naziv="DomainObject.Predmet.TrenutnaVrijednost_1">159.55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IPS društvo s ograničenom odgovornošću za trgovinu, usluge i proizvodnju</item>
    </izvorni_sadrzaj>
    <derivirana_varijabla naziv="DomainObject.Predmet.ProtuStrankaListFormated_1">
      <item>IPS društvo s ograničenom odgovornošću za trgovinu, usluge i proizvodnju</item>
    </derivirana_varijabla>
  </DomainObject.Predmet.ProtuStrankaListFormated>
  <DomainObject.Predmet.ProtuStrankaListFormatedOIB>
    <izvorni_sadrzaj>
      <item>IPS društvo s ograničenom odgovornošću za trgovinu, usluge i proizvodnju, OIB 67761252439</item>
    </izvorni_sadrzaj>
    <derivirana_varijabla naziv="DomainObject.Predmet.ProtuStrankaListFormatedOIB_1">
      <item>IPS društvo s ograničenom odgovornošću za trgovinu, usluge i proizvodnju, OIB 67761252439</item>
    </derivirana_varijabla>
  </DomainObject.Predmet.ProtuStrankaListFormatedOIB>
  <DomainObject.Predmet.ProtuStrankaListFormatedWithAdress>
    <izvorni_sadrzaj>
      <item>IPS društvo s ograničenom odgovornošću za trgovinu, usluge i proizvodnju, Katunarićeva 19, 21000 Split</item>
    </izvorni_sadrzaj>
    <derivirana_varijabla naziv="DomainObject.Predmet.ProtuStrankaListFormatedWithAdress_1">
      <item>IPS društvo s ograničenom odgovornošću za trgovinu, usluge i proizvodnju, Katunarićeva 19, 21000 Split</item>
    </derivirana_varijabla>
  </DomainObject.Predmet.ProtuStrankaListFormatedWithAdress>
  <DomainObject.Predmet.ProtuStrankaListFormatedWithAdressOIB>
    <izvorni_sadrzaj>
      <item>IPS društvo s ograničenom odgovornošću za trgovinu, usluge i proizvodnju, OIB 67761252439, Katunarićeva 19, 21000 Split</item>
    </izvorni_sadrzaj>
    <derivirana_varijabla naziv="DomainObject.Predmet.ProtuStrankaListFormatedWithAdressOIB_1">
      <item>IPS društvo s ograničenom odgovornošću za trgovinu, usluge i proizvodnju, OIB 67761252439, Katunarićeva 19, 21000 Split</item>
    </derivirana_varijabla>
  </DomainObject.Predmet.ProtuStrankaListFormatedWithAdressOIB>
  <DomainObject.Predmet.ProtuStrankaListNazivFormated>
    <izvorni_sadrzaj>
      <item>IPS društvo s ograničenom odgovornošću za trgovinu, usluge i proizvodnju</item>
    </izvorni_sadrzaj>
    <derivirana_varijabla naziv="DomainObject.Predmet.ProtuStrankaListNazivFormated_1">
      <item>IPS društvo s ograničenom odgovornošću za trgovinu, usluge i proizvodnju</item>
    </derivirana_varijabla>
  </DomainObject.Predmet.ProtuStrankaListNazivFormated>
  <DomainObject.Predmet.ProtuStrankaListNazivFormatedOIB>
    <izvorni_sadrzaj>
      <item>IPS društvo s ograničenom odgovornošću za trgovinu, usluge i proizvodnju, OIB 67761252439</item>
    </izvorni_sadrzaj>
    <derivirana_varijabla naziv="DomainObject.Predmet.ProtuStrankaListNazivFormatedOIB_1">
      <item>IPS društvo s ograničenom odgovornošću za trgovinu, usluge i proizvodnju, OIB 67761252439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IPS društvo s ograničenom odgovornošću za trgovinu, usluge i proizvodnju</izvorni_sadrzaj>
    <derivirana_varijabla naziv="DomainObject.Predmet.ProtustrankaIDrugi_1">IPS društvo s ograničenom odgovornošću za trgovinu, usluge i proizvodnju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IPS društvo s ograničenom odgovornošću za trgovinu, usluge i proizvodnju, OIB 67761252439, Katunarićeva 19, 21000 Split</izvorni_sadrzaj>
    <derivirana_varijabla naziv="DomainObject.Predmet.ProtustrankaIDrugiAdressOIB_1">IPS društvo s ograničenom odgovornošću za trgovinu, usluge i proizvodnju, OIB 67761252439, Katunarićeva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IPS društvo s ograničenom odgovornošću za trgovinu, usluge i proizvodnju</item>
      <item>FINANCIJSKA AGENCIJA, RC SPLIT</item>
    </izvorni_sadrzaj>
    <derivirana_varijabla naziv="DomainObject.Predmet.SudioniciListNaziv_1">
      <item>IPS društvo s ograničenom odgovornošću za trgovinu, usluge i proizvodnju</item>
      <item>FINANCIJSKA AGENCIJA, RC SPLIT</item>
    </derivirana_varijabla>
  </DomainObject.Predmet.SudioniciListNaziv>
  <DomainObject.Predmet.SudioniciListAdressOIB>
    <izvorni_sadrzaj>
      <item>IPS društvo s ograničenom odgovornošću za trgovinu, usluge i proizvodnju, OIB 67761252439, Katunarićeva 19,21000 Split</item>
      <item>FINANCIJSKA AGENCIJA, RC SPLIT, OIB 85821130368, Mažuranićevo šetalište 24 b,21000 Split</item>
    </izvorni_sadrzaj>
    <derivirana_varijabla naziv="DomainObject.Predmet.SudioniciListAdressOIB_1">
      <item>IPS društvo s ograničenom odgovornošću za trgovinu, usluge i proizvodnju, OIB 67761252439, Katunarićeva 19,21000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67761252439</item>
      <item>, OIB 85821130368</item>
    </izvorni_sadrzaj>
    <derivirana_varijabla naziv="DomainObject.Predmet.SudioniciListNazivOIB_1">
      <item>, OIB 67761252439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315</properties:Words>
  <properties:Characters>1730</properties:Characters>
  <properties:Lines>45</properties:Lines>
  <properties:Paragraphs>15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2017-03-01T11:53:00Z</cp:lastPrinted>
  <dcterms:modified xmlns:xsi="http://www.w3.org/2001/XMLSchema-instance" xsi:type="dcterms:W3CDTF">2017-03-01T11:54:00Z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