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128c" w14:paraId="578128c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120463" w:rsidRPr="002F7410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824924" w:rsidP="002F7410" w:rsidR="00824924">
      <w:pPr>
        <w:ind w:firstLine="360"/>
        <w:jc w:val="right"/>
        <w:rPr>
          <w:b/>
        </w:rPr>
      </w:pPr>
      <w:r w:rsidRPr="00824924">
        <w:rPr>
          <w:b/>
        </w:rPr>
        <w:t xml:space="preserve">Ivan Knežević </w:t>
      </w:r>
    </w:p>
    <w:p w:rsidRDefault="00824924" w:rsidP="002F7410" w:rsidR="00F40CD6" w:rsidRPr="00824924">
      <w:pPr>
        <w:ind w:firstLine="360"/>
        <w:jc w:val="right"/>
        <w:rPr>
          <w:b/>
        </w:rPr>
      </w:pPr>
      <w:r w:rsidRPr="00824924">
        <w:rPr>
          <w:b/>
        </w:rPr>
        <w:t>Put Jukića 46</w:t>
      </w:r>
    </w:p>
    <w:p w:rsidRDefault="00824924" w:rsidP="00824924" w:rsidR="002F7410">
      <w:pPr>
        <w:ind w:firstLine="360"/>
        <w:jc w:val="right"/>
      </w:pPr>
      <w:r w:rsidRPr="00824924">
        <w:rPr>
          <w:b/>
        </w:rPr>
        <w:t>Seline</w:t>
      </w:r>
    </w:p>
    <w:p w:rsidRDefault="00824924" w:rsidP="00A75CA0" w:rsidR="00824924">
      <w:pPr>
        <w:ind w:firstLine="360"/>
        <w:jc w:val="both"/>
      </w:pPr>
    </w:p>
    <w:p w:rsidRDefault="00824924" w:rsidP="00A75CA0" w:rsidR="00824924">
      <w:pPr>
        <w:ind w:firstLine="360"/>
        <w:jc w:val="both"/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FB0A5F" w:rsidRPr="005F002B">
        <w:t>1</w:t>
      </w:r>
      <w:r w:rsidR="005F1416">
        <w:t>0</w:t>
      </w:r>
      <w:r w:rsidR="00824924">
        <w:t>80</w:t>
      </w:r>
      <w:r w:rsidR="001A7D41" w:rsidRPr="005F002B">
        <w:t>/</w:t>
      </w:r>
      <w:r w:rsidR="0053063B" w:rsidRPr="005F002B">
        <w:t>1</w:t>
      </w:r>
      <w:r w:rsidR="00FB0A5F" w:rsidRPr="005F002B">
        <w:t>6</w:t>
      </w:r>
      <w:r w:rsidR="00753F74" w:rsidRPr="005F002B">
        <w:t>-</w:t>
      </w:r>
      <w:r w:rsidR="00020DE1">
        <w:t>5</w:t>
      </w:r>
      <w:r w:rsidR="001A7D41" w:rsidRPr="005F002B">
        <w:t xml:space="preserve"> </w:t>
      </w:r>
      <w:r w:rsidRPr="005F002B">
        <w:t xml:space="preserve">od </w:t>
      </w:r>
      <w:r w:rsidR="00020DE1">
        <w:t>25</w:t>
      </w:r>
      <w:r w:rsidR="00A73523">
        <w:t xml:space="preserve">. </w:t>
      </w:r>
      <w:r w:rsidR="00F40CD6">
        <w:t xml:space="preserve">listopada </w:t>
      </w:r>
      <w:r w:rsidR="00BE7BE4" w:rsidRPr="005F002B">
        <w:t>2016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020DE1">
        <w:t>DRIVE j.d.o.o. za ugostiteljstvo, OIB:63921861409, Seline, Put Jukića 46.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>određeno je kod ovog suda za dan</w:t>
      </w:r>
      <w:r w:rsidR="00ED32D7" w:rsidRPr="005F002B">
        <w:t xml:space="preserve"> </w:t>
      </w:r>
      <w:r w:rsidR="00020DE1">
        <w:t xml:space="preserve">21. studenog </w:t>
      </w:r>
      <w:r w:rsidR="00A73523">
        <w:t>2</w:t>
      </w:r>
      <w:r w:rsidR="0000236D">
        <w:t xml:space="preserve">016. u </w:t>
      </w:r>
      <w:r w:rsidR="00020DE1">
        <w:t>13,40</w:t>
      </w:r>
      <w:r w:rsidR="004B24FA" w:rsidRPr="005F002B">
        <w:t xml:space="preserve">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 xml:space="preserve">određeno je kod ovog suda za dan </w:t>
      </w:r>
      <w:r w:rsidR="00020DE1">
        <w:t>21. studenog</w:t>
      </w:r>
      <w:r w:rsidR="00A73523">
        <w:t xml:space="preserve"> </w:t>
      </w:r>
      <w:r w:rsidR="0093536D">
        <w:t xml:space="preserve">2016. u </w:t>
      </w:r>
      <w:r w:rsidR="00020DE1">
        <w:t>13,50</w:t>
      </w:r>
      <w:r w:rsidR="00A73523">
        <w:t xml:space="preserve"> </w:t>
      </w:r>
      <w:r w:rsidR="0093536D" w:rsidRPr="005F002B">
        <w:t xml:space="preserve"> 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220309">
        <w:t xml:space="preserve"> </w:t>
      </w:r>
      <w:r w:rsidR="00020DE1">
        <w:t>25</w:t>
      </w:r>
      <w:r w:rsidR="00F40CD6">
        <w:t>. listopada</w:t>
      </w:r>
      <w:r w:rsidR="00A73523">
        <w:t xml:space="preserve"> </w:t>
      </w:r>
      <w:r w:rsidR="00BE7BE4" w:rsidRPr="005F002B">
        <w:t>2016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020DE1" w:rsidP="00020DE1" w:rsidR="004E23A2" w:rsidRPr="005F002B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93536D">
        <w:t>S</w:t>
      </w:r>
      <w:r w:rsidR="004E23A2" w:rsidRPr="005F002B">
        <w:t>u</w:t>
      </w:r>
      <w:r w:rsidR="00D33BA4" w:rsidRPr="005F002B">
        <w:t>tkinja</w:t>
      </w:r>
    </w:p>
    <w:p w:rsidRDefault="00020DE1" w:rsidP="00020DE1" w:rsidR="004E23A2" w:rsidRPr="005F002B">
      <w:r>
        <w:t>Merlina Klišmanić</w:t>
      </w:r>
      <w:r w:rsidR="004E23A2" w:rsidRPr="005F002B">
        <w:tab/>
      </w:r>
      <w:r w:rsidR="004E23A2" w:rsidRPr="005F002B">
        <w:tab/>
      </w:r>
      <w:r w:rsidR="004E23A2" w:rsidRPr="005F002B">
        <w:tab/>
      </w:r>
      <w:r w:rsidR="004E23A2" w:rsidRPr="005F002B">
        <w:tab/>
      </w:r>
      <w:r w:rsidR="004E23A2" w:rsidRPr="005F002B">
        <w:tab/>
      </w:r>
      <w:r w:rsidR="004E23A2" w:rsidRPr="005F002B">
        <w:tab/>
      </w:r>
      <w:r w:rsidR="004E23A2" w:rsidRPr="005F002B">
        <w:tab/>
      </w:r>
      <w:r>
        <w:t xml:space="preserve">                </w:t>
      </w:r>
      <w:r w:rsidR="00D33BA4" w:rsidRPr="005F002B">
        <w:t>Ana Markač</w:t>
      </w:r>
      <w:r>
        <w:t>, v.r.</w:t>
      </w:r>
    </w:p>
    <w:p w:rsidRDefault="004E23A2" w:rsidP="004E23A2" w:rsidR="004E23A2" w:rsidRPr="005F002B"/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020DE1" w:rsidP="00020DE1" w:rsidR="00120463">
      <w:pPr>
        <w:jc w:val="both"/>
      </w:pPr>
      <w:r>
        <w:t xml:space="preserve">  DNA:</w:t>
      </w:r>
    </w:p>
    <w:p w:rsidRDefault="00020DE1" w:rsidP="00020DE1" w:rsidR="00020DE1">
      <w:pPr>
        <w:pStyle w:val="Odlomakpopisa"/>
        <w:numPr>
          <w:ilvl w:val="0"/>
          <w:numId w:val="9"/>
        </w:numPr>
        <w:jc w:val="both"/>
      </w:pPr>
      <w:r>
        <w:t>zz dužniku</w:t>
      </w:r>
    </w:p>
    <w:p w:rsidRDefault="00020DE1" w:rsidP="00020DE1" w:rsidR="00020DE1" w:rsidRPr="005F002B">
      <w:pPr>
        <w:pStyle w:val="Odlomakpopisa"/>
        <w:numPr>
          <w:ilvl w:val="0"/>
          <w:numId w:val="9"/>
        </w:numPr>
        <w:jc w:val="both"/>
      </w:pPr>
      <w:r>
        <w:t>e-Oglasna ploča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B0A5F">
      <w:t>1</w:t>
    </w:r>
    <w:r w:rsidR="005F1416">
      <w:t>0</w:t>
    </w:r>
    <w:r w:rsidR="00824924">
      <w:t>80</w:t>
    </w:r>
    <w:r w:rsidR="00ED01D6">
      <w:t>/1</w:t>
    </w:r>
    <w:r w:rsidR="00FB0A5F">
      <w:t>6</w:t>
    </w:r>
    <w:r w:rsidR="00E27D91">
      <w:t>-</w:t>
    </w:r>
    <w:r w:rsidR="00020DE1">
      <w:t>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4BCF09FF"/>
    <w:multiLevelType w:val="hybridMultilevel"/>
    <w:tmpl w:val="2FB0F400"/>
    <w:lvl w:tplc="AEC2DD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20DE1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0309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2F7410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4924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0F39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0CD6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Odlomakpopisa" w:type="paragraph">
    <w:name w:val="List Paragraph"/>
    <w:basedOn w:val="Normal"/>
    <w:uiPriority w:val="34"/>
    <w:qFormat/>
    <w:rsid w:val="00020D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F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F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F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F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Odlomakpopisa" w:type="paragraph">
    <w:name w:val="List Paragraph"/>
    <w:basedOn w:val="Normal"/>
    <w:uiPriority w:val="34"/>
    <w:qFormat/>
    <w:rsid w:val="00020D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F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F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F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F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DRIVE j.d.o.o. za ugostiteljstvo zastupanog po punomoćniku Ivan Knežević</izvorni_sadrzaj>
    <derivirana_varijabla naziv="DomainObject.Predmet.ProtustrankaFormated_1">  DRIVE j.d.o.o. za ugostiteljstvo zastupanog po punomoćniku Ivan Knežević</derivirana_varijabla>
  </DomainObject.Predmet.ProtustrankaFormated>
  <DomainObject.Predmet.ProtustrankaFormatedOIB>
    <izvorni_sadrzaj>  DRIVE j.d.o.o. za ugostiteljstvo, OIB 63921861409 zastupanog po punomoćniku Ivan Knežević</izvorni_sadrzaj>
    <derivirana_varijabla naziv="DomainObject.Predmet.ProtustrankaFormatedOIB_1">  DRIVE j.d.o.o. za ugostiteljstvo, OIB 63921861409 zastupanog po punomoćniku Ivan Knežević</derivirana_varijabla>
  </DomainObject.Predmet.ProtustrankaFormatedOIB>
  <DomainObject.Predmet.ProtustrankaFormatedWithAdress>
    <izvorni_sadrzaj> DRIVE j.d.o.o. za ugostiteljstvo, Put Jukića 46, 23244 Seline zastupanog po punomoćniku Ivan Knežević</izvorni_sadrzaj>
    <derivirana_varijabla naziv="DomainObject.Predmet.ProtustrankaFormatedWithAdress_1"> DRIVE j.d.o.o. za ugostiteljstvo, Put Jukića 46, 23244 Seline zastupanog po punomoćniku Ivan Knežević</derivirana_varijabla>
  </DomainObject.Predmet.ProtustrankaFormatedWithAdress>
  <DomainObject.Predmet.ProtustrankaFormatedWithAdressOIB>
    <izvorni_sadrzaj> DRIVE j.d.o.o. za ugostiteljstvo, OIB 63921861409, Put Jukića 46, 23244 Seline zastupanog po punomoćniku Ivan Knežević</izvorni_sadrzaj>
    <derivirana_varijabla naziv="DomainObject.Predmet.ProtustrankaFormatedWithAdressOIB_1"> DRIVE j.d.o.o. za ugostiteljstvo, OIB 63921861409, Put Jukića 46, 23244 Seline zastupanog po punomoćniku Ivan Knežević</derivirana_varijabla>
  </DomainObject.Predmet.ProtustrankaFormatedWithAdressOIB>
  <DomainObject.Predmet.ProtustrankaWithAdress>
    <izvorni_sadrzaj>DRIVE j.d.o.o. za ugostiteljstvo Put Jukića 46, 23244 Seline</izvorni_sadrzaj>
    <derivirana_varijabla naziv="DomainObject.Predmet.ProtustrankaWithAdress_1">DRIVE j.d.o.o. za ugostiteljstvo Put Jukića 46, 23244 Seline</derivirana_varijabla>
  </DomainObject.Predmet.ProtustrankaWithAdress>
  <DomainObject.Predmet.ProtustrankaWithAdressOIB>
    <izvorni_sadrzaj>DRIVE j.d.o.o. za ugostiteljstvo, OIB 63921861409, Put Jukića 46, 23244 Seline</izvorni_sadrzaj>
    <derivirana_varijabla naziv="DomainObject.Predmet.ProtustrankaWithAdressOIB_1">DRIVE j.d.o.o. za ugostiteljstvo, OIB 63921861409, Put Jukića 46, 23244 Seline</derivirana_varijabla>
  </DomainObject.Predmet.ProtustrankaWithAdressOIB>
  <DomainObject.Predmet.ProtustrankaNazivFormated>
    <izvorni_sadrzaj>DRIVE j.d.o.o. za ugostiteljstvo</izvorni_sadrzaj>
    <derivirana_varijabla naziv="DomainObject.Predmet.ProtustrankaNazivFormated_1">DRIVE j.d.o.o. za ugostiteljstvo</derivirana_varijabla>
  </DomainObject.Predmet.ProtustrankaNazivFormated>
  <DomainObject.Predmet.ProtustrankaNazivFormatedOIB>
    <izvorni_sadrzaj>DRIVE j.d.o.o. za ugostiteljstvo, OIB 63921861409</izvorni_sadrzaj>
    <derivirana_varijabla naziv="DomainObject.Predmet.ProtustrankaNazivFormatedOIB_1">DRIVE j.d.o.o. za ugostiteljstvo, OIB 63921861409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DRIVE j.d.o.o. za ugostiteljstvo zastupanog po punomoćniku Ivan Knežević</item>
    </izvorni_sadrzaj>
    <derivirana_varijabla naziv="DomainObject.Predmet.ProtuStrankaListFormated_1">
      <item>DRIVE j.d.o.o. za ugostiteljstvo zastupanog po punomoćniku Ivan Knežević</item>
    </derivirana_varijabla>
  </DomainObject.Predmet.ProtuStrankaListFormated>
  <DomainObject.Predmet.ProtuStrankaListFormatedOIB>
    <izvorni_sadrzaj>
      <item>DRIVE j.d.o.o. za ugostiteljstvo, OIB 63921861409 zastupanog po punomoćniku Ivan Knežević</item>
    </izvorni_sadrzaj>
    <derivirana_varijabla naziv="DomainObject.Predmet.ProtuStrankaListFormatedOIB_1">
      <item>DRIVE j.d.o.o. za ugostiteljstvo, OIB 63921861409 zastupanog po punomoćniku Ivan Knežević</item>
    </derivirana_varijabla>
  </DomainObject.Predmet.ProtuStrankaListFormatedOIB>
  <DomainObject.Predmet.ProtuStrankaListFormatedWithAdress>
    <izvorni_sadrzaj>
      <item>DRIVE j.d.o.o. za ugostiteljstvo, Put Jukića 46, 23244 Seline zastupanog po punomoćniku Ivan Knežević</item>
    </izvorni_sadrzaj>
    <derivirana_varijabla naziv="DomainObject.Predmet.ProtuStrankaListFormatedWithAdress_1">
      <item>DRIVE j.d.o.o. za ugostiteljstvo, Put Jukića 46, 23244 Seline zastupanog po punomoćniku Ivan Knežević</item>
    </derivirana_varijabla>
  </DomainObject.Predmet.ProtuStrankaListFormatedWithAdress>
  <DomainObject.Predmet.ProtuStrankaListFormatedWithAdressOIB>
    <izvorni_sadrzaj>
      <item>DRIVE j.d.o.o. za ugostiteljstvo, OIB 63921861409, Put Jukića 46, 23244 Seline zastupanog po punomoćniku Ivan Knežević</item>
    </izvorni_sadrzaj>
    <derivirana_varijabla naziv="DomainObject.Predmet.ProtuStrankaListFormatedWithAdressOIB_1">
      <item>DRIVE j.d.o.o. za ugostiteljstvo, OIB 63921861409, Put Jukića 46, 23244 Seline zastupanog po punomoćniku Ivan Knežević</item>
    </derivirana_varijabla>
  </DomainObject.Predmet.ProtuStrankaListFormatedWithAdressOIB>
  <DomainObject.Predmet.ProtuStrankaListNazivFormated>
    <izvorni_sadrzaj>
      <item>DRIVE j.d.o.o. za ugostiteljstvo</item>
    </izvorni_sadrzaj>
    <derivirana_varijabla naziv="DomainObject.Predmet.ProtuStrankaListNazivFormated_1">
      <item>DRIVE j.d.o.o. za ugostiteljstvo</item>
    </derivirana_varijabla>
  </DomainObject.Predmet.ProtuStrankaListNazivFormated>
  <DomainObject.Predmet.ProtuStrankaListNazivFormatedOIB>
    <izvorni_sadrzaj>
      <item>DRIVE j.d.o.o. za ugostiteljstvo, OIB 63921861409</item>
    </izvorni_sadrzaj>
    <derivirana_varijabla naziv="DomainObject.Predmet.ProtuStrankaListNazivFormatedOIB_1">
      <item>DRIVE j.d.o.o. za ugostiteljstvo, OIB 63921861409</item>
    </derivirana_varijabla>
  </DomainObject.Predmet.ProtuStrankaListNazivFormatedOIB>
  <DomainObject.Predmet.OstaliListFormated>
    <izvorni_sadrzaj>
      <item>Ivan Knežević punomoćnik sudionika u postupku DRIVE j.d.o.o. za ugostiteljstvo</item>
    </izvorni_sadrzaj>
    <derivirana_varijabla naziv="DomainObject.Predmet.OstaliListFormated_1">
      <item>Ivan Knežević punomoćnik sudionika u postupku DRIVE j.d.o.o. za ugostiteljstvo</item>
    </derivirana_varijabla>
  </DomainObject.Predmet.OstaliListFormated>
  <DomainObject.Predmet.OstaliListFormatedOIB>
    <izvorni_sadrzaj>
      <item>Ivan Knežević punomoćnik sudionika u postupku DRIVE j.d.o.o. za ugostiteljstvo</item>
    </izvorni_sadrzaj>
    <derivirana_varijabla naziv="DomainObject.Predmet.OstaliListFormatedOIB_1">
      <item>Ivan Knežević punomoćnik sudionika u postupku DRIVE j.d.o.o. za ugostiteljstvo</item>
    </derivirana_varijabla>
  </DomainObject.Predmet.OstaliListFormatedOIB>
  <DomainObject.Predmet.OstaliListFormatedWithAdress>
    <izvorni_sadrzaj>
      <item>Ivan Knežević, Put Jukića 46, 23244 Seline punomoćnik sudionika u postupku DRIVE j.d.o.o. za ugostiteljstvo</item>
    </izvorni_sadrzaj>
    <derivirana_varijabla naziv="DomainObject.Predmet.OstaliListFormatedWithAdress_1">
      <item>Ivan Knežević, Put Jukića 46, 23244 Seline punomoćnik sudionika u postupku DRIVE j.d.o.o. za ugostiteljstvo</item>
    </derivirana_varijabla>
  </DomainObject.Predmet.OstaliListFormatedWithAdress>
  <DomainObject.Predmet.OstaliListFormatedWithAdressOIB>
    <izvorni_sadrzaj>
      <item>Ivan Knežević, Put Jukića 46, 23244 Seline punomoćnik sudionika u postupku DRIVE j.d.o.o. za ugostiteljstvo</item>
    </izvorni_sadrzaj>
    <derivirana_varijabla naziv="DomainObject.Predmet.OstaliListFormatedWithAdressOIB_1">
      <item>Ivan Knežević, Put Jukića 46, 23244 Seline punomoćnik sudionika u postupku DRIVE j.d.o.o. za ugostiteljstvo</item>
    </derivirana_varijabla>
  </DomainObject.Predmet.OstaliListFormatedWithAdressOIB>
  <DomainObject.Predmet.OstaliListNazivFormated>
    <izvorni_sadrzaj>
      <item>Ivan Knežević</item>
    </izvorni_sadrzaj>
    <derivirana_varijabla naziv="DomainObject.Predmet.OstaliListNazivFormated_1">
      <item>Ivan Knežević</item>
    </derivirana_varijabla>
  </DomainObject.Predmet.OstaliListNazivFormated>
  <DomainObject.Predmet.OstaliListNazivFormatedOIB>
    <izvorni_sadrzaj>
      <item>Ivan Knežević</item>
    </izvorni_sadrzaj>
    <derivirana_varijabla naziv="DomainObject.Predmet.OstaliListNazivFormatedOIB_1">
      <item>Ivan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DRIVE j.d.o.o. za ugostiteljstvo</izvorni_sadrzaj>
    <derivirana_varijabla naziv="DomainObject.Predmet.ProtustrankaIDrugi_1">DRIVE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DRIVE j.d.o.o. za ugostiteljstvo, OIB 63921861409, Put Jukića 46, 23244 Seline</izvorni_sadrzaj>
    <derivirana_varijabla naziv="DomainObject.Predmet.ProtustrankaIDrugiAdressOIB_1">DRIVE j.d.o.o. za ugostiteljstvo, OIB 63921861409, Put Jukića 46, 23244 Seline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DRIVE j.d.o.o. za ugostiteljstvo</item>
      <item>Ivan Knežević</item>
    </izvorni_sadrzaj>
    <derivirana_varijabla naziv="DomainObject.Predmet.SudioniciListNaziv_1">
      <item>FINA</item>
      <item>DRIVE j.d.o.o. za ugostiteljstvo</item>
      <item>Ivan Knežević</item>
    </derivirana_varijabla>
  </DomainObject.Predmet.SudioniciListNaziv>
  <DomainObject.Predmet.SudioniciListAdressOIB>
    <izvorni_sadrzaj>
      <item>FINA, OIB 85821130368</item>
      <item>DRIVE j.d.o.o. za ugostiteljstvo, OIB 63921861409, Put Jukića 46,23244 Seline</item>
      <item>Ivan Knežević, Put Jukića 46,23244 Seline</item>
    </izvorni_sadrzaj>
    <derivirana_varijabla naziv="DomainObject.Predmet.SudioniciListAdressOIB_1">
      <item>FINA, OIB 85821130368</item>
      <item>DRIVE j.d.o.o. za ugostiteljstvo, OIB 63921861409, Put Jukića 46,23244 Seline</item>
      <item>Ivan Knežević, Put Jukića 46,23244 Seline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63921861409</item>
      <item>, OIB null</item>
    </izvorni_sadrzaj>
    <derivirana_varijabla naziv="DomainObject.Predmet.SudioniciListNazivOIB_1">
      <item>, OIB 85821130368</item>
      <item>, OIB 63921861409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836DA-7AAE-444F-9F3B-D61E2AC03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896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2016-10-14T06:55:00Z</dcterms:created>
  <dc:creator>Ardena Bajlo</dc:creator>
  <cp:lastModifiedBy>Merlina Klišmanić</cp:lastModifiedBy>
  <cp:lastPrinted>2016-10-25T08:59:00Z</cp:lastPrinted>
  <dcterms:modified xmlns:xsi="http://www.w3.org/2001/XMLSchema-instance" xsi:type="dcterms:W3CDTF">2016-10-25T09:31:00Z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