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1378" w14:paraId="c8c1378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CD56B6">
      <w:r>
        <w:rPr>
          <w:b/>
        </w:rPr>
        <w:t>Slavonski Brod</w:t>
      </w:r>
      <w:r w:rsidR="00760B34">
        <w:tab/>
      </w:r>
      <w:r w:rsidR="00760B34">
        <w:tab/>
      </w:r>
    </w:p>
    <w:p w:rsidRDefault="00760B34" w:rsidP="00FF5397" w:rsidR="00760B34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160B93" w:rsidR="00FF5397" w:rsidRPr="00160B9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160B93">
        <w:t>dužnik</w:t>
      </w:r>
      <w:r w:rsidR="001112F6" w:rsidRPr="00160B93">
        <w:t>om</w:t>
      </w:r>
      <w:r w:rsidR="002E79FB" w:rsidRPr="00160B93">
        <w:t xml:space="preserve"> </w:t>
      </w:r>
      <w:r w:rsidR="001B5947" w:rsidRPr="001B5947">
        <w:t>CAFFE BAR R1 d.o.o. za ugostiteljstvo, skraćena tvrtka: CAFFE BAR R1 d.o.o. Požega, Orljavska 10, OIB: 08130064991</w:t>
      </w:r>
      <w:r w:rsidR="00C44096" w:rsidRPr="00160B93">
        <w:t xml:space="preserve">, </w:t>
      </w:r>
      <w:r w:rsidRPr="00160B93">
        <w:t>nakon o</w:t>
      </w:r>
      <w:r w:rsidR="00C44096" w:rsidRPr="00160B93">
        <w:t>držanog</w:t>
      </w:r>
      <w:r w:rsidR="00C44096" w:rsidRPr="005E5735">
        <w:t xml:space="preserve"> ispitn</w:t>
      </w:r>
      <w:r w:rsidR="00C44096">
        <w:t>og ročišta da</w:t>
      </w:r>
      <w:r w:rsidR="004D2BE8">
        <w:t xml:space="preserve">na </w:t>
      </w:r>
      <w:r w:rsidR="001B5947">
        <w:t>20</w:t>
      </w:r>
      <w:r w:rsidR="00B43751">
        <w:t>.</w:t>
      </w:r>
      <w:r w:rsidR="001112F6">
        <w:t xml:space="preserve"> </w:t>
      </w:r>
      <w:r w:rsidR="001B5947">
        <w:t>siječnja</w:t>
      </w:r>
      <w:r w:rsidR="002E79FB">
        <w:t xml:space="preserve"> 201</w:t>
      </w:r>
      <w:r w:rsidR="001B5947">
        <w:t>7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1B5947">
        <w:t>23</w:t>
      </w:r>
      <w:r w:rsidR="001112F6">
        <w:t xml:space="preserve">. </w:t>
      </w:r>
      <w:r w:rsidR="001B5947">
        <w:t>siječnja</w:t>
      </w:r>
      <w:r w:rsidR="00FB009E">
        <w:t xml:space="preserve"> 201</w:t>
      </w:r>
      <w:r w:rsidR="001B5947">
        <w:t>7</w:t>
      </w:r>
      <w:r>
        <w:t>. godine</w:t>
      </w:r>
    </w:p>
    <w:p w:rsidRDefault="00CC75ED" w:rsidP="00CC75ED" w:rsidR="00CC75ED">
      <w:pPr>
        <w:jc w:val="both"/>
      </w:pPr>
    </w:p>
    <w:p w:rsidRDefault="00760B34" w:rsidP="00CC75ED" w:rsidR="00760B34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CD56B6" w:rsidP="00A944CC" w:rsidR="00CD56B6">
      <w:pPr>
        <w:jc w:val="both"/>
        <w:rPr>
          <w:b/>
        </w:rPr>
      </w:pPr>
    </w:p>
    <w:p w:rsidRDefault="00D520B4" w:rsidP="00D520B4" w:rsidR="00A84305" w:rsidRPr="00D520B4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E54518" w:rsidRPr="00D520B4">
        <w:rPr>
          <w:b/>
        </w:rPr>
        <w:t>Utvrđ</w:t>
      </w:r>
      <w:r w:rsidR="007D6839" w:rsidRPr="00D520B4">
        <w:rPr>
          <w:b/>
        </w:rPr>
        <w:t>ene</w:t>
      </w:r>
      <w:r w:rsidR="00E54518" w:rsidRPr="00D520B4">
        <w:rPr>
          <w:b/>
        </w:rPr>
        <w:t xml:space="preserve"> </w:t>
      </w:r>
      <w:r w:rsidR="00E54518">
        <w:t>s</w:t>
      </w:r>
      <w:r w:rsidR="007D6839">
        <w:t>u</w:t>
      </w:r>
      <w:r w:rsidR="00E54518">
        <w:t xml:space="preserve"> tražbine stečajnih</w:t>
      </w:r>
      <w:r w:rsidR="007D6839">
        <w:t xml:space="preserve"> vjerovnika</w:t>
      </w:r>
      <w:r w:rsidR="00E54518">
        <w:t xml:space="preserve"> drugog višeg isplatnog reda</w:t>
      </w:r>
      <w:r w:rsidR="009A1CAA">
        <w:t xml:space="preserve"> </w:t>
      </w:r>
      <w:r>
        <w:t xml:space="preserve">u </w:t>
      </w:r>
      <w:r w:rsidR="009A1CAA" w:rsidRPr="009A1CAA">
        <w:t>iznosima kako slijedi</w:t>
      </w:r>
      <w:r w:rsidR="009A1CAA">
        <w:t>:</w:t>
      </w:r>
    </w:p>
    <w:p w:rsidRDefault="00A84305" w:rsidP="00A84305" w:rsidR="00A84305">
      <w:pPr>
        <w:jc w:val="both"/>
      </w:pPr>
    </w:p>
    <w:p w:rsidRDefault="00E54518" w:rsidP="00A84305" w:rsidR="00A84305" w:rsidRPr="00A84305">
      <w:pPr>
        <w:jc w:val="both"/>
        <w:rPr>
          <w:b/>
        </w:rPr>
      </w:pPr>
      <w:r>
        <w:t xml:space="preserve"> </w:t>
      </w:r>
    </w:p>
    <w:p w:rsidRDefault="00A84305" w:rsidP="00A84305" w:rsidR="00A84305" w:rsidRPr="00A84305">
      <w:pPr>
        <w:jc w:val="both"/>
        <w:rPr>
          <w:b/>
        </w:rPr>
      </w:pPr>
      <w:r>
        <w:t xml:space="preserve">1. </w:t>
      </w:r>
      <w:r w:rsidRPr="00717E58">
        <w:t>REPUBLIKA HRVATSKA</w:t>
      </w:r>
    </w:p>
    <w:p w:rsidRDefault="00A84305" w:rsidP="00A84305" w:rsidR="00A84305" w:rsidRPr="00717E58">
      <w:pPr>
        <w:jc w:val="both"/>
      </w:pPr>
      <w:r w:rsidRPr="00717E58">
        <w:t>Ministarstvo financija, Porezna uprava,</w:t>
      </w:r>
    </w:p>
    <w:p w:rsidRDefault="00A84305" w:rsidP="00A84305" w:rsidR="00A84305">
      <w:pPr>
        <w:jc w:val="both"/>
      </w:pPr>
      <w:r w:rsidRPr="00717E58">
        <w:t xml:space="preserve">Područni ured Slavonija i Baranja, </w:t>
      </w:r>
    </w:p>
    <w:p w:rsidRDefault="00A84305" w:rsidP="00A84305" w:rsidR="00A84305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u iznosu od             </w:t>
      </w:r>
      <w:r w:rsidR="009A1CAA">
        <w:t xml:space="preserve">  </w:t>
      </w:r>
      <w:r>
        <w:t xml:space="preserve"> 30.481,51</w:t>
      </w:r>
      <w:r w:rsidRPr="00717E58">
        <w:t xml:space="preserve"> Kn</w:t>
      </w:r>
    </w:p>
    <w:p w:rsidRDefault="00E54518" w:rsidP="00E54518" w:rsidR="00E54518">
      <w:pPr>
        <w:jc w:val="both"/>
      </w:pPr>
      <w:r>
        <w:t xml:space="preserve"> </w:t>
      </w:r>
    </w:p>
    <w:p w:rsidRDefault="00203A23" w:rsidP="00203A23" w:rsidR="00203A23" w:rsidRPr="00B43751"/>
    <w:p w:rsidRDefault="0056323F" w:rsidP="0056323F" w:rsidR="0056323F" w:rsidRPr="0056323F">
      <w:r w:rsidRPr="0056323F">
        <w:t xml:space="preserve">2. HEP ODS d.o.o., Elektra Požega,                           </w:t>
      </w:r>
      <w:r w:rsidR="001B5947">
        <w:t xml:space="preserve"> </w:t>
      </w:r>
      <w:r w:rsidRPr="0056323F">
        <w:t xml:space="preserve"> u iznosu od               </w:t>
      </w:r>
      <w:r w:rsidR="00037D81">
        <w:t xml:space="preserve">   </w:t>
      </w:r>
      <w:r w:rsidR="009A1CAA">
        <w:t xml:space="preserve">   </w:t>
      </w:r>
      <w:r w:rsidR="00037D81">
        <w:t xml:space="preserve"> </w:t>
      </w:r>
      <w:r w:rsidRPr="0056323F">
        <w:t>667,01 Kn</w:t>
      </w:r>
    </w:p>
    <w:p w:rsidRDefault="0056323F" w:rsidP="0056323F" w:rsidR="0056323F" w:rsidRPr="0056323F">
      <w:r w:rsidRPr="0056323F">
        <w:t>OIB 46830600751</w:t>
      </w:r>
    </w:p>
    <w:p w:rsidRDefault="00B43751" w:rsidP="00203A23" w:rsidR="00B43751">
      <w:r>
        <w:tab/>
      </w:r>
      <w:r>
        <w:tab/>
      </w:r>
      <w:r>
        <w:tab/>
      </w:r>
      <w:r>
        <w:tab/>
      </w:r>
    </w:p>
    <w:p w:rsidRDefault="00A84305" w:rsidP="0056323F" w:rsidR="0056323F">
      <w:r>
        <w:t>3</w:t>
      </w:r>
      <w:r w:rsidR="00B43751">
        <w:t xml:space="preserve">. </w:t>
      </w:r>
      <w:r w:rsidR="0056323F">
        <w:t>Hrvatsko  društvo skladatelja, Berislavićeva 9,</w:t>
      </w:r>
    </w:p>
    <w:p w:rsidRDefault="001B5947" w:rsidP="0056323F" w:rsidR="00B43751">
      <w:r>
        <w:t xml:space="preserve">Zagreb </w:t>
      </w:r>
      <w:r w:rsidR="0056323F">
        <w:t>OIB  56668956985</w:t>
      </w:r>
      <w:r w:rsidR="00B43751" w:rsidRPr="00B43751">
        <w:t xml:space="preserve">      </w:t>
      </w:r>
      <w:r w:rsidR="0056323F">
        <w:t xml:space="preserve">                                    </w:t>
      </w:r>
      <w:r>
        <w:t xml:space="preserve"> </w:t>
      </w:r>
      <w:r w:rsidR="00B43751" w:rsidRPr="00B43751">
        <w:t xml:space="preserve"> u iznosu od              </w:t>
      </w:r>
      <w:r w:rsidR="00037D81">
        <w:t xml:space="preserve">  </w:t>
      </w:r>
      <w:r w:rsidR="009A1CAA">
        <w:t xml:space="preserve"> </w:t>
      </w:r>
      <w:r w:rsidR="00037D81">
        <w:t xml:space="preserve"> </w:t>
      </w:r>
      <w:r w:rsidR="0056323F">
        <w:t>3.099,38</w:t>
      </w:r>
      <w:r w:rsidR="00B43751" w:rsidRPr="00B43751">
        <w:t xml:space="preserve"> Kn</w:t>
      </w:r>
      <w:r w:rsidR="00B43751">
        <w:t xml:space="preserve"> </w:t>
      </w:r>
    </w:p>
    <w:p w:rsidRDefault="00B43751" w:rsidP="00203A23" w:rsidR="00B43751" w:rsidRPr="00B43751"/>
    <w:p w:rsidRDefault="00A84305" w:rsidP="0056323F" w:rsidR="0056323F">
      <w:pPr>
        <w:jc w:val="both"/>
      </w:pPr>
      <w:r>
        <w:t>4</w:t>
      </w:r>
      <w:r w:rsidR="00717E58">
        <w:t xml:space="preserve">. </w:t>
      </w:r>
      <w:r w:rsidR="0056323F">
        <w:t>HEP OPSKRBA d.o.o. Zagreb,</w:t>
      </w:r>
      <w:r w:rsidR="00DA1113">
        <w:t xml:space="preserve">Ul. Grada </w:t>
      </w:r>
    </w:p>
    <w:p w:rsidRDefault="00DA1113" w:rsidP="0056323F" w:rsidR="00717E58" w:rsidRPr="00717E58">
      <w:pPr>
        <w:jc w:val="both"/>
      </w:pPr>
      <w:r>
        <w:t>Vukovara 37,</w:t>
      </w:r>
      <w:r w:rsidR="0056323F">
        <w:t>OI</w:t>
      </w:r>
      <w:r w:rsidR="00CE7BE1">
        <w:t>B</w:t>
      </w:r>
      <w:r w:rsidR="0056323F">
        <w:t xml:space="preserve"> 63073332379</w:t>
      </w:r>
      <w:r w:rsidR="00717E58" w:rsidRPr="00717E58">
        <w:t xml:space="preserve">                       </w:t>
      </w:r>
      <w:r w:rsidR="0056323F">
        <w:tab/>
      </w:r>
      <w:r>
        <w:t xml:space="preserve"> </w:t>
      </w:r>
      <w:r w:rsidR="001B5947">
        <w:t xml:space="preserve"> </w:t>
      </w:r>
      <w:r w:rsidR="00717E58">
        <w:t xml:space="preserve"> u iznosu od     </w:t>
      </w:r>
      <w:r w:rsidR="005E5735">
        <w:t xml:space="preserve">   </w:t>
      </w:r>
      <w:r>
        <w:t xml:space="preserve">        </w:t>
      </w:r>
      <w:r w:rsidR="00037D81">
        <w:t xml:space="preserve"> </w:t>
      </w:r>
      <w:r w:rsidR="00FA0989">
        <w:t xml:space="preserve"> </w:t>
      </w:r>
      <w:r w:rsidR="0056323F">
        <w:t>4.004,74</w:t>
      </w:r>
      <w:r w:rsidR="00717E58" w:rsidRPr="00717E58">
        <w:t xml:space="preserve"> Kn</w:t>
      </w:r>
    </w:p>
    <w:p w:rsidRDefault="00717E58" w:rsidP="00717E58" w:rsidR="00717E58">
      <w:pPr>
        <w:jc w:val="both"/>
      </w:pPr>
      <w:r w:rsidRPr="00717E58">
        <w:t xml:space="preserve">  </w:t>
      </w:r>
      <w:r>
        <w:tab/>
      </w:r>
      <w:r>
        <w:tab/>
      </w:r>
      <w:r>
        <w:tab/>
      </w:r>
      <w:r>
        <w:tab/>
      </w: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56323F">
        <w:rPr>
          <w:b/>
        </w:rPr>
        <w:t xml:space="preserve">   </w:t>
      </w:r>
      <w:r w:rsidR="00FB1C7C">
        <w:rPr>
          <w:b/>
        </w:rPr>
        <w:t xml:space="preserve">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1B5947">
        <w:rPr>
          <w:b/>
        </w:rPr>
        <w:t xml:space="preserve">    </w:t>
      </w:r>
      <w:r w:rsidR="00B04E6A">
        <w:rPr>
          <w:b/>
        </w:rPr>
        <w:t xml:space="preserve">  </w:t>
      </w:r>
      <w:r w:rsidR="00037D81">
        <w:rPr>
          <w:b/>
        </w:rPr>
        <w:t xml:space="preserve">       </w:t>
      </w:r>
      <w:r w:rsidR="00FA0989">
        <w:rPr>
          <w:b/>
        </w:rPr>
        <w:t xml:space="preserve"> 38.252,64 </w:t>
      </w:r>
      <w:r w:rsidR="00226C44" w:rsidRPr="00226C44">
        <w:rPr>
          <w:b/>
        </w:rPr>
        <w:t>Kn</w:t>
      </w:r>
    </w:p>
    <w:p w:rsidRDefault="00CF4B5F" w:rsidP="00A368D4" w:rsidR="00CF4B5F">
      <w:pPr>
        <w:jc w:val="both"/>
        <w:rPr>
          <w:b/>
        </w:rPr>
      </w:pPr>
    </w:p>
    <w:p w:rsidRDefault="00C80AB6" w:rsidP="004F1773" w:rsidR="006261B8">
      <w:pPr>
        <w:jc w:val="both"/>
      </w:pPr>
      <w:r>
        <w:rPr>
          <w:b/>
        </w:rPr>
        <w:lastRenderedPageBreak/>
        <w:tab/>
      </w:r>
      <w:r>
        <w:rPr>
          <w:b/>
        </w:rPr>
        <w:tab/>
      </w:r>
      <w:r w:rsidR="00961C13">
        <w:t xml:space="preserve">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1B5947">
        <w:t>2071</w:t>
      </w:r>
      <w:r w:rsidRPr="00FA6A11">
        <w:t>/201</w:t>
      </w:r>
      <w:r w:rsidR="00226C44">
        <w:t>6</w:t>
      </w:r>
      <w:r w:rsidRPr="00FA6A11">
        <w:t>-</w:t>
      </w:r>
      <w:r w:rsidR="001B5947">
        <w:t xml:space="preserve">11 </w:t>
      </w:r>
      <w:r w:rsidRPr="00FA6A11">
        <w:t xml:space="preserve">od </w:t>
      </w:r>
      <w:r w:rsidR="001B5947">
        <w:t>08</w:t>
      </w:r>
      <w:r w:rsidR="00226C44">
        <w:t xml:space="preserve">. </w:t>
      </w:r>
      <w:r w:rsidR="001B5947">
        <w:t>studenog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1B5947" w:rsidRPr="001B5947">
        <w:t>CAFFE BAR R1 d.o.o. za ugostiteljstvo, skraćena tvrtka: CAFFE BAR R1 d.o.o. Požega, Orljavska 10, OIB: 08130064991</w:t>
      </w:r>
      <w:r w:rsidRPr="00FA6A11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1B5947">
        <w:t>20</w:t>
      </w:r>
      <w:r w:rsidR="00B07D34">
        <w:t>.</w:t>
      </w:r>
      <w:r w:rsidR="001B5947">
        <w:t xml:space="preserve"> siječnja</w:t>
      </w:r>
      <w:r w:rsidR="00515EE8">
        <w:t xml:space="preserve"> 201</w:t>
      </w:r>
      <w:r w:rsidR="001B5947">
        <w:t>7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</w:r>
      <w:r w:rsidR="00D520B4">
        <w:t xml:space="preserve">Odluka u izreci rješenja </w:t>
      </w:r>
      <w:r>
        <w:t>temelj</w:t>
      </w:r>
      <w:r w:rsidR="00D520B4">
        <w:t xml:space="preserve">i se na </w:t>
      </w:r>
      <w:r>
        <w:t>odredb</w:t>
      </w:r>
      <w:r w:rsidR="00D520B4">
        <w:t>i</w:t>
      </w:r>
      <w:r>
        <w:t xml:space="preserve"> čl. 263. SZ-a</w:t>
      </w:r>
      <w:r w:rsidR="00D520B4">
        <w:t>,</w:t>
      </w:r>
      <w:r>
        <w:t xml:space="preserve">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CF4B5F" w:rsidR="001D5104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1B5947">
        <w:t>23</w:t>
      </w:r>
      <w:r w:rsidR="00FA6A11">
        <w:t>.</w:t>
      </w:r>
      <w:r w:rsidR="001B5947">
        <w:t xml:space="preserve"> siječnja</w:t>
      </w:r>
      <w:r w:rsidR="00A34AB3">
        <w:t xml:space="preserve"> 201</w:t>
      </w:r>
      <w:r w:rsidR="001B5947">
        <w:t>7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760B34" w:rsidP="00FA6A11" w:rsidR="00760B34">
      <w:pPr>
        <w:jc w:val="both"/>
      </w:pPr>
    </w:p>
    <w:p w:rsidRDefault="00E65647" w:rsidP="001D5104" w:rsidR="001D5104" w:rsidRPr="00760B34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760B34" w:rsidP="001D5104" w:rsidR="00760B34">
      <w:pPr>
        <w:rPr>
          <w:sz w:val="20"/>
          <w:szCs w:val="20"/>
        </w:rPr>
      </w:pP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E41" w:rsidR="00CB5E41">
      <w:r>
        <w:separator/>
      </w:r>
    </w:p>
  </w:endnote>
  <w:endnote w:id="0" w:type="continuationSeparator">
    <w:p w:rsidRDefault="00CB5E41" w:rsidR="00CB5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E41" w:rsidR="00CB5E41">
      <w:r>
        <w:separator/>
      </w:r>
    </w:p>
  </w:footnote>
  <w:footnote w:id="0" w:type="continuationSeparator">
    <w:p w:rsidRDefault="00CB5E41" w:rsidR="00CB5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B5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60B34" w:rsidP="005E5735" w:rsidR="00E65647" w:rsidRPr="00760960">
    <w:pPr>
      <w:pStyle w:val="Zaglavlje"/>
      <w:jc w:val="right"/>
      <w:rPr>
        <w:b/>
      </w:rPr>
    </w:pPr>
    <w:r w:rsidRPr="00760B34">
      <w:rPr>
        <w:b/>
      </w:rPr>
      <w:t>Broj: 7/St-</w:t>
    </w:r>
    <w:r w:rsidR="001B5947">
      <w:rPr>
        <w:b/>
      </w:rPr>
      <w:t>2071</w:t>
    </w:r>
    <w:r w:rsidRPr="00760B34">
      <w:rPr>
        <w:b/>
      </w:rPr>
      <w:t>/2016-</w:t>
    </w:r>
    <w:r w:rsidR="00611E40">
      <w:rPr>
        <w:b/>
      </w:rPr>
      <w:t>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B34" w:rsidP="00760B34" w:rsidR="00760B34">
    <w:pPr>
      <w:pStyle w:val="Zaglavlje"/>
      <w:jc w:val="right"/>
    </w:pPr>
    <w:r w:rsidRPr="00760B34">
      <w:rPr>
        <w:b/>
      </w:rPr>
      <w:t>Broj: 7/St-</w:t>
    </w:r>
    <w:r w:rsidR="001B5947">
      <w:rPr>
        <w:b/>
      </w:rPr>
      <w:t>2071</w:t>
    </w:r>
    <w:r w:rsidRPr="00760B34">
      <w:rPr>
        <w:b/>
      </w:rPr>
      <w:t>/2016-</w:t>
    </w:r>
    <w:r w:rsidR="00611E40">
      <w:rPr>
        <w:b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44652"/>
    <w:multiLevelType w:val="hybridMultilevel"/>
    <w:tmpl w:val="F8B27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A171A3"/>
    <w:multiLevelType w:val="hybridMultilevel"/>
    <w:tmpl w:val="FDAC65AA"/>
    <w:lvl w:tplc="AAEA4E30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635F6F1D"/>
    <w:multiLevelType w:val="hybridMultilevel"/>
    <w:tmpl w:val="07E06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70EF5EAB"/>
    <w:multiLevelType w:val="hybridMultilevel"/>
    <w:tmpl w:val="3C063CA8"/>
    <w:lvl w:tplc="1AD0E0E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128EB"/>
    <w:rsid w:val="00037D81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028F4"/>
    <w:rsid w:val="001112F6"/>
    <w:rsid w:val="001219BB"/>
    <w:rsid w:val="001373D4"/>
    <w:rsid w:val="00155CEB"/>
    <w:rsid w:val="00160B93"/>
    <w:rsid w:val="001715D0"/>
    <w:rsid w:val="0018553C"/>
    <w:rsid w:val="001B5947"/>
    <w:rsid w:val="001C6D7E"/>
    <w:rsid w:val="001C79C9"/>
    <w:rsid w:val="001D5104"/>
    <w:rsid w:val="001E1EB6"/>
    <w:rsid w:val="001F529C"/>
    <w:rsid w:val="001F5308"/>
    <w:rsid w:val="00203A23"/>
    <w:rsid w:val="00226C44"/>
    <w:rsid w:val="00231D19"/>
    <w:rsid w:val="00241FFB"/>
    <w:rsid w:val="00253557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92EA6"/>
    <w:rsid w:val="004B4134"/>
    <w:rsid w:val="004C6175"/>
    <w:rsid w:val="004D2BE8"/>
    <w:rsid w:val="004E0A5C"/>
    <w:rsid w:val="004E2867"/>
    <w:rsid w:val="004F1773"/>
    <w:rsid w:val="004F2695"/>
    <w:rsid w:val="004F7E3E"/>
    <w:rsid w:val="005022FC"/>
    <w:rsid w:val="005042C8"/>
    <w:rsid w:val="00505926"/>
    <w:rsid w:val="00515EE8"/>
    <w:rsid w:val="005168F2"/>
    <w:rsid w:val="005369A3"/>
    <w:rsid w:val="00551C85"/>
    <w:rsid w:val="0056323F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E5735"/>
    <w:rsid w:val="005F58B7"/>
    <w:rsid w:val="00611E40"/>
    <w:rsid w:val="00613263"/>
    <w:rsid w:val="00617119"/>
    <w:rsid w:val="00617B56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B3E36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60B34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1CAA"/>
    <w:rsid w:val="009A2DDC"/>
    <w:rsid w:val="009D0415"/>
    <w:rsid w:val="00A03740"/>
    <w:rsid w:val="00A04D64"/>
    <w:rsid w:val="00A24913"/>
    <w:rsid w:val="00A34AB3"/>
    <w:rsid w:val="00A368D4"/>
    <w:rsid w:val="00A41421"/>
    <w:rsid w:val="00A46155"/>
    <w:rsid w:val="00A505BA"/>
    <w:rsid w:val="00A7143C"/>
    <w:rsid w:val="00A84305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43751"/>
    <w:rsid w:val="00B7717C"/>
    <w:rsid w:val="00B86E6E"/>
    <w:rsid w:val="00B92C83"/>
    <w:rsid w:val="00B97B92"/>
    <w:rsid w:val="00BA3561"/>
    <w:rsid w:val="00BB7793"/>
    <w:rsid w:val="00BD19CB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B5E41"/>
    <w:rsid w:val="00CC6A20"/>
    <w:rsid w:val="00CC75ED"/>
    <w:rsid w:val="00CD56B6"/>
    <w:rsid w:val="00CE440E"/>
    <w:rsid w:val="00CE7AF8"/>
    <w:rsid w:val="00CE7BE1"/>
    <w:rsid w:val="00CF2ACD"/>
    <w:rsid w:val="00CF4B5F"/>
    <w:rsid w:val="00CF5E03"/>
    <w:rsid w:val="00D229E7"/>
    <w:rsid w:val="00D35C59"/>
    <w:rsid w:val="00D44CF7"/>
    <w:rsid w:val="00D45417"/>
    <w:rsid w:val="00D520B4"/>
    <w:rsid w:val="00D52819"/>
    <w:rsid w:val="00D62348"/>
    <w:rsid w:val="00D717F8"/>
    <w:rsid w:val="00D74C16"/>
    <w:rsid w:val="00D946FD"/>
    <w:rsid w:val="00D95E6F"/>
    <w:rsid w:val="00DA1113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0989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B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B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B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B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B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B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B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B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CAFFE BAR R1 d.o.o. za ugostiteljstvo zastupanog po punomoćniku Inga Terzić</izvorni_sadrzaj>
    <derivirana_varijabla naziv="DomainObject.Predmet.ProtustrankaFormated_1">  CAFFE BAR R1 d.o.o. za ugostiteljstvo zastupanog po punomoćniku Inga Terzić</derivirana_varijabla>
  </DomainObject.Predmet.ProtustrankaFormated>
  <DomainObject.Predmet.ProtustrankaFormatedOIB>
    <izvorni_sadrzaj>  CAFFE BAR R1 d.o.o. za ugostiteljstvo, OIB 08130064991 zastupanog po punomoćniku Inga Terzić</izvorni_sadrzaj>
    <derivirana_varijabla naziv="DomainObject.Predmet.ProtustrankaFormatedOIB_1">  CAFFE BAR R1 d.o.o. za ugostiteljstvo, OIB 08130064991 zastupanog po punomoćniku Inga Terzić</derivirana_varijabla>
  </DomainObject.Predmet.ProtustrankaFormatedOIB>
  <DomainObject.Predmet.ProtustrankaFormatedWithAdress>
    <izvorni_sadrzaj> CAFFE BAR R1 d.o.o. za ugostiteljstvo, Orljavska 10, 34000 Požega zastupanog po punomoćniku Inga Terzić</izvorni_sadrzaj>
    <derivirana_varijabla naziv="DomainObject.Predmet.ProtustrankaFormatedWithAdress_1"> CAFFE BAR R1 d.o.o. za ugostiteljstvo, Orljavska 10, 34000 Požega zastupanog po punomoćniku Inga Terzić</derivirana_varijabla>
  </DomainObject.Predmet.ProtustrankaFormatedWithAdress>
  <DomainObject.Predmet.ProtustrankaFormatedWithAdressOIB>
    <izvorni_sadrzaj> CAFFE BAR R1 d.o.o. za ugostiteljstvo, OIB 08130064991, Orljavska 10, 34000 Požega zastupanog po punomoćniku Inga Terzić</izvorni_sadrzaj>
    <derivirana_varijabla naziv="DomainObject.Predmet.ProtustrankaFormatedWithAdressOIB_1"> CAFFE BAR R1 d.o.o. za ugostiteljstvo, OIB 08130064991, Orljavska 10, 34000 Požega zastupanog po punomoćniku Inga Terzić</derivirana_varijabla>
  </DomainObject.Predmet.ProtustrankaFormatedWithAdressOIB>
  <DomainObject.Predmet.ProtustrankaWithAdress>
    <izvorni_sadrzaj>CAFFE BAR R1 d.o.o. za ugostiteljstvo Orljavska 10, 34000 Požega</izvorni_sadrzaj>
    <derivirana_varijabla naziv="DomainObject.Predmet.ProtustrankaWithAdress_1">CAFFE BAR R1 d.o.o. za ugostiteljstvo Orljavska 10, 34000 Požega</derivirana_varijabla>
  </DomainObject.Predmet.ProtustrankaWithAdress>
  <DomainObject.Predmet.ProtustrankaWithAdressOIB>
    <izvorni_sadrzaj>CAFFE BAR R1 d.o.o. za ugostiteljstvo, OIB 08130064991, Orljavska 10, 34000 Požega</izvorni_sadrzaj>
    <derivirana_varijabla naziv="DomainObject.Predmet.ProtustrankaWithAdressOIB_1">CAFFE BAR R1 d.o.o. za ugostiteljstvo, OIB 08130064991, Orljavska 10, 34000 Požega</derivirana_varijabla>
  </DomainObject.Predmet.ProtustrankaWithAdressOIB>
  <DomainObject.Predmet.ProtustrankaNazivFormated>
    <izvorni_sadrzaj>CAFFE BAR R1 d.o.o. za ugostiteljstvo</izvorni_sadrzaj>
    <derivirana_varijabla naziv="DomainObject.Predmet.ProtustrankaNazivFormated_1">CAFFE BAR R1 d.o.o. za ugostiteljstvo</derivirana_varijabla>
  </DomainObject.Predmet.ProtustrankaNazivFormated>
  <DomainObject.Predmet.ProtustrankaNazivFormatedOIB>
    <izvorni_sadrzaj>CAFFE BAR R1 d.o.o. za ugostiteljstvo, OIB 08130064991</izvorni_sadrzaj>
    <derivirana_varijabla naziv="DomainObject.Predmet.ProtustrankaNazivFormatedOIB_1">CAFFE BAR R1 d.o.o. za ugostiteljstvo, OIB 08130064991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FINANCIJA-POREZNA UPRAVA POŽEGA zastupanog po punomoćniku ŽDO U SLAV. BRODU; Gabrijel Zovak</izvorni_sadrzaj>
    <derivirana_varijabla naziv="DomainObject.Predmet.StrankaFormated_1">  REPUBLIKA HRVATSKA,MINISTARSTVO FINANCIJA-POREZNA UPRAVA POŽEGA zastupanog po punomoćniku ŽDO U SLAV. BRODU; Gabrijel Zovak</derivirana_varijabla>
  </DomainObject.Predmet.StrankaFormated>
  <DomainObject.Predmet.StrankaFormatedOIB>
    <izvorni_sadrzaj>  REPUBLIKA HRVATSKA,MINISTARSTVO FINANCIJA-POREZNA UPRAVA POŽEGA, OIB 18683136487 zastupanog po punomoćniku ŽDO U SLAV. BRODU; Gabrijel Zovak</izvorni_sadrzaj>
    <derivirana_varijabla naziv="DomainObject.Predmet.StrankaFormatedOIB_1">  REPUBLIKA HRVATSKA,MINISTARSTVO FINANCIJA-POREZNA UPRAVA POŽEGA, OIB 18683136487 zastupanog po punomoćniku ŽDO U SLAV. BRODU; Gabrijel Zovak</derivirana_varijabla>
  </DomainObject.Predmet.StrankaFormatedOIB>
  <DomainObject.Predmet.StrankaFormatedWithAdress>
    <izvorni_sadrzaj> REPUBLIKA HRVATSKA,MINISTARSTVO FINANCIJA-POREZNA UPRAVA POŽEGA zastupanog po punomoćniku ŽDO U SLAV. BRODU; Gabrijel Zovak</izvorni_sadrzaj>
    <derivirana_varijabla naziv="DomainObject.Predmet.StrankaFormatedWithAdress_1"> REPUBLIKA HRVATSKA,MINISTARSTVO FINANCIJA-POREZNA UPRAVA POŽEGA zastupanog po punomoćniku ŽDO U SLAV. BRODU; Gabrijel Zovak</derivirana_varijabla>
  </DomainObject.Predmet.StrankaFormatedWithAdress>
  <DomainObject.Predmet.StrankaFormatedWithAdressOIB>
    <izvorni_sadrzaj> REPUBLIKA HRVATSKA,MINISTARSTVO FINANCIJA-POREZNA UPRAVA POŽEGA, OIB 18683136487 zastupanog po punomoćniku ŽDO U SLAV. BRODU; Gabrijel Zovak</izvorni_sadrzaj>
    <derivirana_varijabla naziv="DomainObject.Predmet.StrankaFormatedWithAdressOIB_1"> REPUBLIKA HRVATSKA,MINISTARSTVO FINANCIJA-POREZNA UPRAVA POŽEGA, OIB 18683136487 zastupanog po punomoćniku ŽDO U SLAV. BRODU; Gabrijel Zovak</derivirana_varijabla>
  </DomainObject.Predmet.StrankaFormatedWithAdressOIB>
  <DomainObject.Predmet.StrankaWithAdress>
    <izvorni_sadrzaj>REPUBLIKA HRVATSKA,MINISTARSTVO FINANCIJA-POREZNA UPRAVA POŽEGA </izvorni_sadrzaj>
    <derivirana_varijabla naziv="DomainObject.Predmet.StrankaWithAdress_1">REPUBLIKA HRVATSKA,MINISTARSTVO FINANCIJA-POREZNA UPRAVA POŽEGA </derivirana_varijabla>
  </DomainObject.Predmet.StrankaWithAdress>
  <DomainObject.Predmet.StrankaWithAdressOIB>
    <izvorni_sadrzaj>REPUBLIKA HRVATSKA,MINISTARSTVO FINANCIJA-POREZNA UPRAVA POŽEGA, OIB 18683136487</izvorni_sadrzaj>
    <derivirana_varijabla naziv="DomainObject.Predmet.StrankaWithAdressOIB_1">REPUBLIKA HRVATSKA,MINISTARSTVO FINANCIJA-POREZNA UPRAVA POŽEGA, OIB 18683136487</derivirana_varijabla>
  </DomainObject.Predmet.StrankaWithAdressOIB>
  <DomainObject.Predmet.StrankaNazivFormated>
    <izvorni_sadrzaj>REPUBLIKA HRVATSKA,MINISTARSTVO FINANCIJA-POREZNA UPRAVA POŽEGA</izvorni_sadrzaj>
    <derivirana_varijabla naziv="DomainObject.Predmet.StrankaNazivFormated_1">REPUBLIKA HRVATSKA,MINISTARSTVO FINANCIJA-POREZNA UPRAVA POŽEGA</derivirana_varijabla>
  </DomainObject.Predmet.StrankaNazivFormated>
  <DomainObject.Predmet.StrankaNazivFormatedOIB>
    <izvorni_sadrzaj>REPUBLIKA HRVATSKA,MINISTARSTVO FINANCIJA-POREZNA UPRAVA POŽEGA, OIB 18683136487</izvorni_sadrzaj>
    <derivirana_varijabla naziv="DomainObject.Predmet.StrankaNazivFormatedOIB_1">REPUBLIKA HRVATSKA,MINISTARSTVO FINANCIJA-POREZNA UPRAVA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HRVATSKA,MINISTARSTVO FINANCIJA-POREZNA UPRAVA POŽEGA zastupanog po punomoćniku ŽDO U SLAV. BRODU; Gabrijel Zovak</item>
    </izvorni_sadrzaj>
    <derivirana_varijabla naziv="DomainObject.Predmet.StrankaListFormated_1">
      <item>REPUBLIKA HRVATSKA,MINISTARSTVO FINANCIJA-POREZNA UPRAVA POŽEGA zastupanog po punomoćniku ŽDO U SLAV. BRODU; Gabrijel Zovak</item>
    </derivirana_varijabla>
  </DomainObject.Predmet.StrankaListFormated>
  <DomainObject.Predmet.StrankaListFormated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OIB_1">
      <item>REPUBLIKA HRVATSKA,MINISTARSTVO FINANCIJA-POREZNA UPRAVA POŽEGA, OIB 18683136487 zastupanog po punomoćniku ŽDO U SLAV. BRODU; Gabrijel Zovak</item>
    </derivirana_varijabla>
  </DomainObject.Predmet.StrankaListFormatedOIB>
  <DomainObject.Predmet.StrankaListFormatedWithAdress>
    <izvorni_sadrzaj>
      <item>REPUBLIKA HRVATSKA,MINISTARSTVO FINANCIJA-POREZNA UPRAVA POŽEGA zastupanog po punomoćniku ŽDO U SLAV. BRODU; Gabrijel Zovak</item>
    </izvorni_sadrzaj>
    <derivirana_varijabla naziv="DomainObject.Predmet.StrankaListFormatedWithAdress_1">
      <item>REPUBLIKA HRVATSKA,MINISTARSTVO FINANCIJA-POREZNA UPRAVA POŽEGA zastupanog po punomoćniku ŽDO U SLAV. BRODU; Gabrijel Zovak</item>
    </derivirana_varijabla>
  </DomainObject.Predmet.StrankaListFormatedWithAdress>
  <DomainObject.Predmet.StrankaListFormatedWithAdress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WithAdressOIB_1">
      <item>REPUBLIKA HRVATSKA,MINISTARSTVO FINANCIJA-POREZNA UPRAVA POŽEGA, OIB 18683136487 zastupanog po punomoćniku ŽDO U SLAV. BRODU; Gabrijel Zovak</item>
    </derivirana_varijabla>
  </DomainObject.Predmet.StrankaListFormatedWithAdressOIB>
  <DomainObject.Predmet.StrankaListNazivFormated>
    <izvorni_sadrzaj>
      <item>REPUBLIKA HRVATSKA,MINISTARSTVO FINANCIJA-POREZNA UPRAVA POŽEGA</item>
    </izvorni_sadrzaj>
    <derivirana_varijabla naziv="DomainObject.Predmet.StrankaListNazivFormated_1">
      <item>REPUBLIKA HRVATSKA,MINISTARSTVO FINANCIJA-POREZNA UPRAVA POŽEGA</item>
    </derivirana_varijabla>
  </DomainObject.Predmet.StrankaListNazivFormated>
  <DomainObject.Predmet.StrankaListNazivFormatedOIB>
    <izvorni_sadrzaj>
      <item>REPUBLIKA HRVATSKA,MINISTARSTVO FINANCIJA-POREZNA UPRAVA POŽEGA, OIB 18683136487</item>
    </izvorni_sadrzaj>
    <derivirana_varijabla naziv="DomainObject.Predmet.StrankaListNazivFormatedOIB_1">
      <item>REPUBLIKA HRVATSKA,MINISTARSTVO FINANCIJA-POREZNA UPRAVA POŽEGA, OIB 18683136487</item>
    </derivirana_varijabla>
  </DomainObject.Predmet.StrankaListNazivFormatedOIB>
  <DomainObject.Predmet.ProtuStrankaListFormated>
    <izvorni_sadrzaj>
      <item>CAFFE BAR R1 d.o.o. za ugostiteljstvo zastupanog po punomoćniku Inga Terzić</item>
    </izvorni_sadrzaj>
    <derivirana_varijabla naziv="DomainObject.Predmet.ProtuStrankaListFormated_1">
      <item>CAFFE BAR R1 d.o.o. za ugostiteljstvo zastupanog po punomoćniku Inga Terzić</item>
    </derivirana_varijabla>
  </DomainObject.Predmet.ProtuStrankaListFormated>
  <DomainObject.Predmet.ProtuStrankaListFormatedOIB>
    <izvorni_sadrzaj>
      <item>CAFFE BAR R1 d.o.o. za ugostiteljstvo, OIB 08130064991 zastupanog po punomoćniku Inga Terzić</item>
    </izvorni_sadrzaj>
    <derivirana_varijabla naziv="DomainObject.Predmet.ProtuStrankaListFormatedOIB_1">
      <item>CAFFE BAR R1 d.o.o. za ugostiteljstvo, OIB 08130064991 zastupanog po punomoćniku Inga Terzić</item>
    </derivirana_varijabla>
  </DomainObject.Predmet.ProtuStrankaListFormatedOIB>
  <DomainObject.Predmet.ProtuStrankaListFormatedWithAdress>
    <izvorni_sadrzaj>
      <item>CAFFE BAR R1 d.o.o. za ugostiteljstvo, Orljavska 10, 34000 Požega zastupanog po punomoćniku Inga Terzić</item>
    </izvorni_sadrzaj>
    <derivirana_varijabla naziv="DomainObject.Predmet.ProtuStrankaListFormatedWithAdress_1">
      <item>CAFFE BAR R1 d.o.o. za ugostiteljstvo, Orljavska 10, 34000 Požega zastupanog po punomoćniku Inga Terzić</item>
    </derivirana_varijabla>
  </DomainObject.Predmet.ProtuStrankaListFormatedWithAdress>
  <DomainObject.Predmet.ProtuStrankaListFormatedWithAdressOIB>
    <izvorni_sadrzaj>
      <item>CAFFE BAR R1 d.o.o. za ugostiteljstvo, OIB 08130064991, Orljavska 10, 34000 Požega zastupanog po punomoćniku Inga Terzić</item>
    </izvorni_sadrzaj>
    <derivirana_varijabla naziv="DomainObject.Predmet.ProtuStrankaListFormatedWithAdressOIB_1">
      <item>CAFFE BAR R1 d.o.o. za ugostiteljstvo, OIB 08130064991, Orljavska 10, 34000 Požega zastupanog po punomoćniku Inga Terzić</item>
    </derivirana_varijabla>
  </DomainObject.Predmet.ProtuStrankaListFormatedWithAdressOIB>
  <DomainObject.Predmet.ProtuStrankaListNazivFormated>
    <izvorni_sadrzaj>
      <item>CAFFE BAR R1 d.o.o. za ugostiteljstvo</item>
    </izvorni_sadrzaj>
    <derivirana_varijabla naziv="DomainObject.Predmet.ProtuStrankaListNazivFormated_1">
      <item>CAFFE BAR R1 d.o.o. za ugostiteljstvo</item>
    </derivirana_varijabla>
  </DomainObject.Predmet.ProtuStrankaListNazivFormated>
  <DomainObject.Predmet.ProtuStrankaListNazivFormatedOIB>
    <izvorni_sadrzaj>
      <item>CAFFE BAR R1 d.o.o. za ugostiteljstvo, OIB 08130064991</item>
    </izvorni_sadrzaj>
    <derivirana_varijabla naziv="DomainObject.Predmet.ProtuStrankaListNazivFormatedOIB_1">
      <item>CAFFE BAR R1 d.o.o. za ugostiteljstvo, OIB 08130064991</item>
    </derivirana_varijabla>
  </DomainObject.Predmet.ProtuStrankaListNazivFormatedOIB>
  <DomainObject.Predmet.OstaliListFormated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  <item>Bojan Sudarević</item>
    </izvorni_sadrzaj>
    <derivirana_varijabla naziv="DomainObject.Predmet.OstaliListFormated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  <item>Bojan Sudarević</item>
    </derivirana_varijabla>
  </DomainObject.Predmet.OstaliListFormated>
  <DomainObject.Predmet.OstaliListFormated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  <item>Bojan Sudarević</item>
    </izvorni_sadrzaj>
    <derivirana_varijabla naziv="DomainObject.Predmet.OstaliListFormated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  <item>Bojan Sudarević</item>
    </derivirana_varijabla>
  </DomainObject.Predmet.OstaliListFormatedOIB>
  <DomainObject.Predmet.OstaliListFormatedWithAdress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  <item>Bojan Sudarević</item>
    </izvorni_sadrzaj>
    <derivirana_varijabla naziv="DomainObject.Predmet.OstaliListFormatedWithAdress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  <item>Bojan Sudarević</item>
    </derivirana_varijabla>
  </DomainObject.Predmet.OstaliListFormatedWithAdress>
  <DomainObject.Predmet.OstaliListFormatedWithAdress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  <item>Bojan Sudarević</item>
    </izvorni_sadrzaj>
    <derivirana_varijabla naziv="DomainObject.Predmet.OstaliListFormatedWithAdress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  <item>Bojan Sudarević</item>
    </derivirana_varijabla>
  </DomainObject.Predmet.OstaliListFormatedWithAdressOIB>
  <DomainObject.Predmet.OstaliListNazivFormated>
    <izvorni_sadrzaj>
      <item>ŽDO U SLAV. BRODU</item>
      <item>Gabrijel Zovak</item>
      <item>Inga Terzić</item>
      <item>Bojan Sudarević</item>
    </izvorni_sadrzaj>
    <derivirana_varijabla naziv="DomainObject.Predmet.OstaliListNazivFormated_1">
      <item>ŽDO U SLAV. BRODU</item>
      <item>Gabrijel Zovak</item>
      <item>Inga Terzić</item>
      <item>Bojan Sudarević</item>
    </derivirana_varijabla>
  </DomainObject.Predmet.OstaliListNazivFormated>
  <DomainObject.Predmet.OstaliListNazivFormatedOIB>
    <izvorni_sadrzaj>
      <item>ŽDO U SLAV. BRODU</item>
      <item>Gabrijel Zovak</item>
      <item>Inga Terzić, OIB 58102891750</item>
      <item>Bojan Sudarević</item>
    </izvorni_sadrzaj>
    <derivirana_varijabla naziv="DomainObject.Predmet.OstaliListNazivFormatedOIB_1">
      <item>ŽDO U SLAV. BRODU</item>
      <item>Gabrijel Zovak</item>
      <item>Inga Terzić, OIB 58102891750</item>
      <item>Bojan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FINANCIJA-POREZNA UPRAVA POŽEGA</izvorni_sadrzaj>
    <derivirana_varijabla naziv="DomainObject.Predmet.StrankaIDrugi_1">REPUBLIKA HRVATSKA,MINISTARSTVO FINANCIJA-POREZNA UPRAVA POŽEGA</derivirana_varijabla>
  </DomainObject.Predmet.StrankaIDrugi>
  <DomainObject.Predmet.ProtustrankaIDrugi>
    <izvorni_sadrzaj>CAFFE BAR R1 d.o.o. za ugostiteljstvo</izvorni_sadrzaj>
    <derivirana_varijabla naziv="DomainObject.Predmet.ProtustrankaIDrugi_1">CAFFE BAR R1 d.o.o. za ugostiteljstvo</derivirana_varijabla>
  </DomainObject.Predmet.ProtustrankaIDrugi>
  <DomainObject.Predmet.StrankaIDrugiAdressOIB>
    <izvorni_sadrzaj>REPUBLIKA HRVATSKA,MINISTARSTVO FINANCIJA-POREZNA UPRAVA POŽEGA, OIB 18683136487</izvorni_sadrzaj>
    <derivirana_varijabla naziv="DomainObject.Predmet.StrankaIDrugiAdressOIB_1">REPUBLIKA HRVATSKA,MINISTARSTVO FINANCIJA-POREZNA UPRAVA POŽEGA, OIB 18683136487</derivirana_varijabla>
  </DomainObject.Predmet.StrankaIDrugiAdressOIB>
  <DomainObject.Predmet.ProtustrankaIDrugiAdressOIB>
    <izvorni_sadrzaj>CAFFE BAR R1 d.o.o. za ugostiteljstvo, OIB 08130064991, Orljavska 10, 34000 Požega</izvorni_sadrzaj>
    <derivirana_varijabla naziv="DomainObject.Predmet.ProtustrankaIDrugiAdressOIB_1">CAFFE BAR R1 d.o.o. za ugostiteljstvo, OIB 08130064991, Orljavska 10,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R1 d.o.o. za ugostiteljstvo</item>
      <item>REPUBLIKA HRVATSKA,MINISTARSTVO FINANCIJA-POREZNA UPRAVA POŽEGA</item>
      <item>ŽDO U SLAV. BRODU</item>
      <item>Gabrijel Zovak</item>
      <item>Inga Terzić</item>
      <item>Bojan Sudarević</item>
    </izvorni_sadrzaj>
    <derivirana_varijabla naziv="DomainObject.Predmet.SudioniciListNaziv_1">
      <item>CAFFE BAR R1 d.o.o. za ugostiteljstvo</item>
      <item>REPUBLIKA HRVATSKA,MINISTARSTVO FINANCIJA-POREZNA UPRAVA POŽEGA</item>
      <item>ŽDO U SLAV. BRODU</item>
      <item>Gabrijel Zovak</item>
      <item>Inga Terzić</item>
      <item>Bojan Sudarević</item>
    </derivirana_varijabla>
  </DomainObject.Predmet.SudioniciListNaziv>
  <DomainObject.Predmet.SudioniciListAdressOIB>
    <izvorni_sadrzaj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  <item>Bojan Sudarević</item>
    </izvorni_sadrzaj>
    <derivirana_varijabla naziv="DomainObject.Predmet.SudioniciListAdressOIB_1"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  <item>Bojan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08130064991</item>
      <item>, OIB 18683136487</item>
      <item>, OIB null</item>
      <item>, OIB null</item>
      <item>, OIB 58102891750</item>
      <item>, OIB null</item>
    </izvorni_sadrzaj>
    <derivirana_varijabla naziv="DomainObject.Predmet.SudioniciListNazivOIB_1">
      <item>, OIB 08130064991</item>
      <item>, OIB 18683136487</item>
      <item>, OIB null</item>
      <item>, OIB null</item>
      <item>, OIB 58102891750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352F3-90AA-4E7F-B140-2C454F9D6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2017</properties:Characters>
  <properties:Lines>77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2017-01-23T08:44:00Z</dcterms:created>
  <dc:creator>zbiondic</dc:creator>
  <cp:lastModifiedBy>wsadmin</cp:lastModifiedBy>
  <cp:lastPrinted>2017-01-23T09:18:00Z</cp:lastPrinted>
  <dcterms:modified xmlns:xsi="http://www.w3.org/2001/XMLSchema-instance" xsi:type="dcterms:W3CDTF">2017-01-23T09:21:00Z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