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efc9" w14:paraId="0b2efc9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DD7D29">
        <w:t>430</w:t>
      </w:r>
      <w:r w:rsidR="00370F0B">
        <w:t>/15-9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F5CA0">
        <w:t>AUTO MOTO d.o.o., Sveti Filip i Jakov, Trg Vlaka 11, OIB: 71445009590</w:t>
      </w:r>
      <w:r w:rsidRPr="008C3132">
        <w:t xml:space="preserve">, dana </w:t>
      </w:r>
      <w:r w:rsidR="00370F0B">
        <w:t>9.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EF5CA0">
        <w:t>AUTO MOTO d.o.o., Sveti Filip i Jakov, Trg Vlaka 11, OIB: 71445009590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EF5CA0">
        <w:t>AUTO MOTO d.o.o., Sveti Filip i Jakov, Trg Vlaka 11, OIB: 71445009590</w:t>
      </w:r>
      <w:r>
        <w:t>,</w:t>
      </w:r>
      <w:r w:rsidRPr="002B5AAE">
        <w:t xml:space="preserve"> otvara se </w:t>
      </w:r>
      <w:r w:rsidR="00370F0B">
        <w:t xml:space="preserve">9. veljače 2017. </w:t>
      </w:r>
      <w:r w:rsidRPr="002B5AAE">
        <w:t xml:space="preserve">godine u </w:t>
      </w:r>
      <w:r w:rsidR="00370F0B">
        <w:t>14,05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2F3453" w:rsidRPr="00C639AE">
        <w:t>Renato Sabljić iz Zagreba, Zdenački zavoj 14, OIB: 74644810692</w:t>
      </w:r>
      <w:r w:rsidRPr="00C639AE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EF5CA0">
        <w:t>AUTO MOTO d.o.o., Sveti Filip i Jakov, Trg Vlaka 11, OIB: 71445009590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370F0B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EF5CA0">
        <w:t>3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EF5CA0">
        <w:t>30. listopada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EF5CA0"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EF5CA0">
        <w:t>1.838,50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6B797B">
        <w:t>22.</w:t>
      </w:r>
      <w:r w:rsidR="00211D0A">
        <w:t xml:space="preserve">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70F0B" w:rsidP="00370F0B" w:rsidR="00370F0B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C639AE" w:rsidRPr="00C639AE">
        <w:t>Renato Sabljić iz Zagreba</w:t>
      </w:r>
      <w:r w:rsidRPr="00C639AE">
        <w:t>.</w:t>
      </w:r>
    </w:p>
    <w:p w:rsidRDefault="00370F0B" w:rsidP="00370F0B" w:rsidR="00370F0B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70F0B" w:rsidP="00370F0B" w:rsidR="00370F0B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370F0B">
        <w:t>9. veljače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683D86" w:rsidP="00683D86" w:rsidR="00683D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83D86" w:rsidP="00683D86" w:rsidR="00683D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83D86" w:rsidP="00683D86" w:rsidR="00683D8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683D86" w:rsidP="00193657" w:rsidR="00683D86">
      <w:pPr>
        <w:jc w:val="both"/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5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DD7D29">
      <w:t>430</w:t>
    </w:r>
    <w:r w:rsidR="00211D0A">
      <w:t>/15-</w:t>
    </w:r>
    <w:r w:rsidR="00370F0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70F0B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83D86"/>
    <w:rsid w:val="006919B3"/>
    <w:rsid w:val="0069788D"/>
    <w:rsid w:val="006A0EBB"/>
    <w:rsid w:val="006A5EFE"/>
    <w:rsid w:val="006B4E61"/>
    <w:rsid w:val="006B5DE1"/>
    <w:rsid w:val="006B797B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07502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39AE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07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07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d.o.o. za trgovinu, djelatnost turističke agencije i poslovne usluge.</izvorni_sadrzaj>
    <derivirana_varijabla naziv="DomainObject.Predmet.ProtustrankaFormated_1">  AUTO MOTO d.o.o. za trgovinu, djelatnost turističke agencije i poslovne usluge.</derivirana_varijabla>
  </DomainObject.Predmet.ProtustrankaFormated>
  <DomainObject.Predmet.ProtustrankaFormatedOIB>
    <izvorni_sadrzaj>  AUTO MOTO d.o.o. za trgovinu, djelatnost turističke agencije i poslovne usluge., OIB 71445009590</izvorni_sadrzaj>
    <derivirana_varijabla naziv="DomainObject.Predmet.ProtustrankaFormatedOIB_1">  AUTO MOTO d.o.o. za trgovinu, djelatnost turističke agencije i poslovne usluge., OIB 71445009590</derivirana_varijabla>
  </DomainObject.Predmet.ProtustrankaFormatedOIB>
  <DomainObject.Predmet.ProtustrankaFormatedWithAdress>
    <izvorni_sadrzaj> AUTO MOTO d.o.o. za trgovinu, djelatnost turističke agencije i poslovne usluge., Trg Vlaka 11, 23210 Sveti Filip I Jakov</izvorni_sadrzaj>
    <derivirana_varijabla naziv="DomainObject.Predmet.ProtustrankaFormatedWithAdress_1"> AUTO MOTO d.o.o. za trgovinu, djelatnost turističke agencije i poslovne usluge., Trg Vlaka 11, 23210 Sveti Filip I Jakov</derivirana_varijabla>
  </DomainObject.Predmet.ProtustrankaFormatedWithAdress>
  <DomainObject.Predmet.ProtustrankaFormatedWithAdressOIB>
    <izvorni_sadrzaj> AUTO MOTO d.o.o. za trgovinu, djelatnost turističke agencije i poslovne usluge., OIB 71445009590, Trg Vlaka 11, 23210 Sveti Filip I Jakov</izvorni_sadrzaj>
    <derivirana_varijabla naziv="DomainObject.Predmet.ProtustrankaFormatedWithAdressOIB_1"> AUTO MOTO d.o.o. za trgovinu, djelatnost turističke agencije i poslovne usluge., OIB 71445009590, Trg Vlaka 11, 23210 Sveti Filip I Jakov</derivirana_varijabla>
  </DomainObject.Predmet.ProtustrankaFormatedWithAdressOIB>
  <DomainObject.Predmet.ProtustrankaWithAdress>
    <izvorni_sadrzaj>AUTO MOTO d.o.o. za trgovinu, djelatnost turističke agencije i poslovne usluge. Trg Vlaka 11, 23210 Sveti Filip I Jakov</izvorni_sadrzaj>
    <derivirana_varijabla naziv="DomainObject.Predmet.ProtustrankaWithAdress_1">AUTO MOTO d.o.o. za trgovinu, djelatnost turističke agencije i poslovne usluge. Trg Vlaka 11, 23210 Sveti Filip I Jakov</derivirana_varijabla>
  </DomainObject.Predmet.ProtustrankaWithAdress>
  <DomainObject.Predmet.ProtustrankaWithAdressOIB>
    <izvorni_sadrzaj>AUTO MOTO d.o.o. za trgovinu, djelatnost turističke agencije i poslovne usluge., OIB 71445009590, Trg Vlaka 11, 23210 Sveti Filip I Jakov</izvorni_sadrzaj>
    <derivirana_varijabla naziv="DomainObject.Predmet.ProtustrankaWithAdressOIB_1">AUTO MOTO d.o.o. za trgovinu, djelatnost turističke agencije i poslovne usluge., OIB 71445009590, Trg Vlaka 11, 23210 Sveti Filip I Jakov</derivirana_varijabla>
  </DomainObject.Predmet.ProtustrankaWithAdressOIB>
  <DomainObject.Predmet.ProtustrankaNazivFormated>
    <izvorni_sadrzaj>AUTO MOTO d.o.o. za trgovinu, djelatnost turističke agencije i poslovne usluge.</izvorni_sadrzaj>
    <derivirana_varijabla naziv="DomainObject.Predmet.ProtustrankaNazivFormated_1">AUTO MOTO d.o.o. za trgovinu, djelatnost turističke agencije i poslovne usluge.</derivirana_varijabla>
  </DomainObject.Predmet.ProtustrankaNazivFormated>
  <DomainObject.Predmet.ProtustrankaNazivFormatedOIB>
    <izvorni_sadrzaj>AUTO MOTO d.o.o. za trgovinu, djelatnost turističke agencije i poslovne usluge., OIB 71445009590</izvorni_sadrzaj>
    <derivirana_varijabla naziv="DomainObject.Predmet.ProtustrankaNazivFormatedOIB_1">AUTO MOTO d.o.o. za trgovinu, djelatnost turističke agencije i poslovne usluge., OIB 71445009590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1838.50</izvorni_sadrzaj>
    <derivirana_varijabla naziv="DomainObject.Predmet.TrenutnaVrijednost_1">1838.50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MOTO d.o.o. za trgovinu, djelatnost turističke agencije i poslovne usluge.</item>
    </izvorni_sadrzaj>
    <derivirana_varijabla naziv="DomainObject.Predmet.ProtuStrankaListFormated_1">
      <item>AUTO MOTO d.o.o. za trgovinu, djelatnost turističke agencije i poslovne usluge.</item>
    </derivirana_varijabla>
  </DomainObject.Predmet.ProtuStrankaListFormated>
  <DomainObject.Predmet.ProtuStrankaListFormatedOIB>
    <izvorni_sadrzaj>
      <item>AUTO MOTO d.o.o. za trgovinu, djelatnost turističke agencije i poslovne usluge., OIB 71445009590</item>
    </izvorni_sadrzaj>
    <derivirana_varijabla naziv="DomainObject.Predmet.ProtuStrankaListFormatedOIB_1">
      <item>AUTO MOTO d.o.o. za trgovinu, djelatnost turističke agencije i poslovne usluge., OIB 71445009590</item>
    </derivirana_varijabla>
  </DomainObject.Predmet.ProtuStrankaListFormatedOIB>
  <DomainObject.Predmet.ProtuStrankaListFormatedWithAdress>
    <izvorni_sadrzaj>
      <item>AUTO MOTO d.o.o. za trgovinu, djelatnost turističke agencije i poslovne usluge., Trg Vlaka 11, 23210 Sveti Filip I Jakov</item>
    </izvorni_sadrzaj>
    <derivirana_varijabla naziv="DomainObject.Predmet.ProtuStrankaListFormatedWithAdress_1">
      <item>AUTO MOTO d.o.o. za trgovinu, djelatnost turističke agencije i poslovne usluge., Trg Vlaka 11, 23210 Sveti Filip I Jakov</item>
    </derivirana_varijabla>
  </DomainObject.Predmet.ProtuStrankaListFormatedWithAdress>
  <DomainObject.Predmet.ProtuStrankaListFormatedWithAdressOIB>
    <izvorni_sadrzaj>
      <item>AUTO MOTO d.o.o. za trgovinu, djelatnost turističke agencije i poslovne usluge., OIB 71445009590, Trg Vlaka 11, 23210 Sveti Filip I Jakov</item>
    </izvorni_sadrzaj>
    <derivirana_varijabla naziv="DomainObject.Predmet.ProtuStrankaListFormatedWithAdressOIB_1">
      <item>AUTO MOTO d.o.o. za trgovinu, djelatnost turističke agencije i poslovne usluge., OIB 71445009590, Trg Vlaka 11, 23210 Sveti Filip I Jakov</item>
    </derivirana_varijabla>
  </DomainObject.Predmet.ProtuStrankaListFormatedWithAdressOIB>
  <DomainObject.Predmet.ProtuStrankaListNazivFormated>
    <izvorni_sadrzaj>
      <item>AUTO MOTO d.o.o. za trgovinu, djelatnost turističke agencije i poslovne usluge.</item>
    </izvorni_sadrzaj>
    <derivirana_varijabla naziv="DomainObject.Predmet.ProtuStrankaListNazivFormated_1">
      <item>AUTO MOTO d.o.o. za trgovinu, djelatnost turističke agencije i poslovne usluge.</item>
    </derivirana_varijabla>
  </DomainObject.Predmet.ProtuStrankaListNazivFormated>
  <DomainObject.Predmet.ProtuStrankaListNazivFormatedOIB>
    <izvorni_sadrzaj>
      <item>AUTO MOTO d.o.o. za trgovinu, djelatnost turističke agencije i poslovne usluge., OIB 71445009590</item>
    </izvorni_sadrzaj>
    <derivirana_varijabla naziv="DomainObject.Predmet.ProtuStrankaListNazivFormatedOIB_1">
      <item>AUTO MOTO d.o.o. za trgovinu, djelatnost turističke agencije i poslovne usluge., OIB 71445009590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MOTO d.o.o. za trgovinu, djelatnost turističke agencije i poslovne usluge.</izvorni_sadrzaj>
    <derivirana_varijabla naziv="DomainObject.Predmet.ProtustrankaIDrugi_1">AUTO MOTO d.o.o. za trgovinu, djelatnost turističke agencije i poslovne usluge.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MOTO d.o.o. za trgovinu, djelatnost turističke agencije i poslovne usluge., OIB 71445009590, Trg Vlaka 11, 23210 Sveti Filip I Jakov</izvorni_sadrzaj>
    <derivirana_varijabla naziv="DomainObject.Predmet.ProtustrankaIDrugiAdressOIB_1">AUTO MOTO d.o.o. za trgovinu, djelatnost turističke agencije i poslovne usluge., OIB 71445009590, Trg Vlaka 11,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MOTO d.o.o. za trgovinu, djelatnost turističke agencije i poslovne usluge.</item>
    </izvorni_sadrzaj>
    <derivirana_varijabla naziv="DomainObject.Predmet.SudioniciListNaziv_1">
      <item>FINA</item>
      <item>AUTO MOTO d.o.o. za trgovinu, djelatnost turističke agencije i poslovne usluge.</item>
    </derivirana_varijabla>
  </DomainObject.Predmet.SudioniciListNaziv>
  <DomainObject.Predmet.SudioniciListAdressOIB>
    <izvorni_sadrzaj>
      <item>FINA, OIB 85821130368</item>
      <item>AUTO MOTO d.o.o. za trgovinu, djelatnost turističke agencije i poslovne usluge., OIB 71445009590, Trg Vlaka 11,23210 Sveti Filip I Jakov</item>
    </izvorni_sadrzaj>
    <derivirana_varijabla naziv="DomainObject.Predmet.SudioniciListAdressOIB_1">
      <item>FINA, OIB 85821130368</item>
      <item>AUTO MOTO d.o.o. za trgovinu, djelatnost turističke agencije i poslovne usluge., OIB 71445009590, Trg Vlaka 11,23210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71445009590</item>
    </izvorni_sadrzaj>
    <derivirana_varijabla naziv="DomainObject.Predmet.SudioniciListNazivOIB_1">
      <item>, OIB 85821130368</item>
      <item>, OIB 71445009590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839</properties:Words>
  <properties:Characters>4491</properties:Characters>
  <properties:Lines>115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2016-05-12T08:39:00Z</dcterms:created>
  <dc:creator>Administrator</dc:creator>
  <cp:lastModifiedBy>wsadmin</cp:lastModifiedBy>
  <cp:lastPrinted>2016-03-15T08:28:00Z</cp:lastPrinted>
  <dcterms:modified xmlns:xsi="http://www.w3.org/2001/XMLSchema-instance" xsi:type="dcterms:W3CDTF">2017-02-09T10:54:00Z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