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456c" w14:paraId="63f456c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937B3">
        <w:t>984/16-8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EC29F2" w:rsidP="00C0079A" w:rsidR="00C0079A" w:rsidRPr="00EF7C9A">
      <w:pPr>
        <w:ind w:firstLine="708"/>
        <w:jc w:val="both"/>
      </w:pPr>
      <w:r w:rsidRPr="007A679F">
        <w:t xml:space="preserve">Trgovački sud u Zadru OIB: 39670464653, po sutkinji tog suda Ardeni Bajlo, kao stečajnoj sutkinji, povodom prijedloga za otvaranje stečajnog postupka nad dužnikom </w:t>
      </w:r>
      <w:r w:rsidR="00C937B3">
        <w:t>MRAV d.o.o., Zadar, Put Dikla 53, OIB: 99607961098</w:t>
      </w:r>
      <w:r w:rsidRPr="007A679F">
        <w:t xml:space="preserve">, dana </w:t>
      </w:r>
      <w:r w:rsidR="00C937B3">
        <w:t>31</w:t>
      </w:r>
      <w:r>
        <w:t>. kolovoza</w:t>
      </w:r>
      <w:r w:rsidRPr="007A679F">
        <w:t xml:space="preserve"> 2016.</w:t>
      </w:r>
      <w:r w:rsidR="00C0079A" w:rsidRPr="00EF7C9A">
        <w:t xml:space="preserve">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2B63B2" w:rsidR="00C0079A" w:rsidRPr="002B63B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2B63B2">
        <w:rPr>
          <w:b/>
        </w:rPr>
        <w:t xml:space="preserve"> </w:t>
      </w:r>
      <w:r w:rsidR="00C937B3">
        <w:t>Radojka Danek iz Šibenika, P. Preradovića 6, OIB: 78988701424</w:t>
      </w:r>
      <w:r w:rsidRPr="002B63B2">
        <w:t>, imenuje se</w:t>
      </w:r>
      <w:r w:rsidR="00C937B3">
        <w:t xml:space="preserve">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C937B3">
        <w:t>MRAV d.o.o., Zadar, Put Dikla 53, OIB: 99607961098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937B3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937B3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C0079A">
        <w:t xml:space="preserve"> upravitelj</w:t>
      </w:r>
      <w:r>
        <w:t>ica dužna</w:t>
      </w:r>
      <w:r w:rsidR="00C0079A">
        <w:t xml:space="preserve">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937B3">
        <w:t>MRAV d.o.o., Zadar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  <w:r w:rsidR="00C937B3">
        <w:t xml:space="preserve"> </w:t>
      </w:r>
    </w:p>
    <w:p w:rsidRDefault="002B63B2" w:rsidP="002B63B2" w:rsidR="00C937B3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 w:rsidR="00C937B3">
        <w:t xml:space="preserve">nije pristupio. </w:t>
      </w:r>
    </w:p>
    <w:p w:rsidRDefault="002B63B2" w:rsidP="002B63B2" w:rsidR="002B63B2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2B63B2" w:rsidP="002B63B2" w:rsidR="002B63B2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937B3" w:rsidP="002B63B2" w:rsidR="002B63B2" w:rsidRPr="00EF7C9A">
      <w:pPr>
        <w:ind w:firstLine="708"/>
        <w:jc w:val="both"/>
      </w:pPr>
      <w:r>
        <w:t>Privremena stečajna</w:t>
      </w:r>
      <w:r w:rsidR="002B63B2" w:rsidRPr="00EF7C9A">
        <w:t xml:space="preserve"> upravitelj</w:t>
      </w:r>
      <w:r>
        <w:t xml:space="preserve">ica dužna </w:t>
      </w:r>
      <w:r w:rsidR="002B63B2" w:rsidRPr="00EF7C9A">
        <w:t xml:space="preserve">je svoje izvješće dostaviti sudu u roku od </w:t>
      </w:r>
      <w:r w:rsidR="002B63B2">
        <w:t>30</w:t>
      </w:r>
      <w:r w:rsidR="002B63B2" w:rsidRPr="00EF7C9A">
        <w:t xml:space="preserve"> dana.</w:t>
      </w:r>
    </w:p>
    <w:p w:rsidRDefault="002B63B2" w:rsidP="002B63B2" w:rsidR="002B63B2">
      <w:pPr>
        <w:ind w:firstLine="708"/>
        <w:jc w:val="both"/>
      </w:pPr>
      <w:r>
        <w:t xml:space="preserve">Stoga je odlučeno kao u izreci. </w:t>
      </w:r>
    </w:p>
    <w:p w:rsidRDefault="002B63B2" w:rsidP="00C0079A" w:rsidR="002B63B2">
      <w:pPr>
        <w:ind w:firstLine="708"/>
        <w:jc w:val="both"/>
      </w:pPr>
    </w:p>
    <w:p w:rsidRDefault="002B63B2" w:rsidP="00C0079A" w:rsidR="002B63B2">
      <w:pPr>
        <w:ind w:firstLine="708"/>
        <w:jc w:val="both"/>
      </w:pPr>
    </w:p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C937B3">
        <w:t>31</w:t>
      </w:r>
      <w:r w:rsidR="002B63B2">
        <w:t>.</w:t>
      </w:r>
      <w:r w:rsidR="004D7286">
        <w:t xml:space="preserve"> kolovoza</w:t>
      </w:r>
      <w:r>
        <w:t xml:space="preserve"> 2016.</w:t>
      </w:r>
    </w:p>
    <w:p w:rsidRDefault="00C0079A" w:rsidP="00C0079A" w:rsidR="00C0079A" w:rsidRPr="00EF7C9A">
      <w:pPr>
        <w:jc w:val="center"/>
      </w:pPr>
    </w:p>
    <w:p w:rsidRDefault="00207EE4" w:rsidP="00207EE4" w:rsidR="00C0079A">
      <w:r>
        <w:t xml:space="preserve">                                                                                                                           </w:t>
      </w:r>
      <w:r w:rsidR="00C0079A">
        <w:t>S</w:t>
      </w:r>
      <w:r w:rsidR="00C0079A" w:rsidRPr="002C500F">
        <w:t>u</w:t>
      </w:r>
      <w:r w:rsidR="00C0079A">
        <w:t>tkinja:</w:t>
      </w:r>
    </w:p>
    <w:p w:rsidRDefault="006946E0" w:rsidP="00207EE4" w:rsidR="00C0079A">
      <w:r>
        <w:t xml:space="preserve">                                                                  </w:t>
      </w:r>
      <w:r w:rsidR="00207EE4">
        <w:t xml:space="preserve">                   </w:t>
      </w:r>
      <w:r>
        <w:t xml:space="preserve">    </w:t>
      </w:r>
      <w:r w:rsidR="00207EE4">
        <w:t xml:space="preserve">                                 </w:t>
      </w:r>
      <w:r>
        <w:t xml:space="preserve"> </w:t>
      </w:r>
      <w:r w:rsidR="00C0079A">
        <w:t>Ardena Bajlo</w:t>
      </w:r>
    </w:p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C937B3" w:rsidP="006946E0" w:rsidR="006946E0">
      <w:pPr>
        <w:numPr>
          <w:ilvl w:val="0"/>
          <w:numId w:val="1"/>
        </w:numPr>
      </w:pPr>
      <w:r>
        <w:t>Privremenoj stečajnoj</w:t>
      </w:r>
      <w:r w:rsidR="006946E0" w:rsidRPr="00EF7C9A">
        <w:t xml:space="preserve"> upravitelj</w:t>
      </w:r>
      <w:r>
        <w:t>ici</w:t>
      </w:r>
      <w:r w:rsidR="006946E0" w:rsidRPr="00EF7C9A">
        <w:t xml:space="preserve"> uz izjavu i potvrdu o imenovanju</w:t>
      </w:r>
      <w:r w:rsidR="006946E0"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6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937B3">
          <w:t>984</w:t>
        </w:r>
        <w:r w:rsidR="00034AAA">
          <w:t>/16-</w:t>
        </w:r>
        <w:r w:rsidR="00C937B3">
          <w:t>8</w:t>
        </w:r>
      </w:p>
      <w:p w:rsidRDefault="00E12FEA" w:rsidP="009C0FF2" w:rsidR="00E12FEA" w:rsidRPr="00EF7C9A">
        <w:pPr>
          <w:jc w:val="right"/>
        </w:pPr>
      </w:p>
      <w:p w:rsidRDefault="00F5462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07EE4"/>
    <w:rsid w:val="00243782"/>
    <w:rsid w:val="00281BC7"/>
    <w:rsid w:val="002B63B2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90742"/>
    <w:rsid w:val="005A2E2A"/>
    <w:rsid w:val="00665069"/>
    <w:rsid w:val="006946E0"/>
    <w:rsid w:val="006A6847"/>
    <w:rsid w:val="006D1468"/>
    <w:rsid w:val="007002A2"/>
    <w:rsid w:val="007042E6"/>
    <w:rsid w:val="0074396A"/>
    <w:rsid w:val="00750D98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C937B3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C29F2"/>
    <w:rsid w:val="00EF7C9A"/>
    <w:rsid w:val="00F046B4"/>
    <w:rsid w:val="00F54629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Mario Šimunov</izvorni_sadrzaj>
    <derivirana_varijabla naziv="DomainObject.Predmet.StrankaFormated_1">  FINA; Mario Šimunov</derivirana_varijabla>
  </DomainObject.Predmet.StrankaFormated>
  <DomainObject.Predmet.StrankaFormatedOIB>
    <izvorni_sadrzaj>  FINA, OIB 85821130368; Mario Šimunov, OIB 68558403720</izvorni_sadrzaj>
    <derivirana_varijabla naziv="DomainObject.Predmet.StrankaFormatedOIB_1">  FINA, OIB 85821130368; Mario Šimunov, OIB 68558403720</derivirana_varijabla>
  </DomainObject.Predmet.StrankaFormatedOIB>
  <DomainObject.Predmet.StrankaFormatedWithAdress>
    <izvorni_sadrzaj> FINA; Mario Šimunov, Put Dikla 53, 23000 Zadar</izvorni_sadrzaj>
    <derivirana_varijabla naziv="DomainObject.Predmet.StrankaFormatedWithAdress_1"> FINA; Mario Šimunov, Put Dikla 53, 23000 Zadar</derivirana_varijabla>
  </DomainObject.Predmet.StrankaFormatedWithAdress>
  <DomainObject.Predmet.StrankaFormatedWithAdressOIB>
    <izvorni_sadrzaj> FINA, OIB 85821130368; Mario Šimunov, OIB 68558403720, Put Dikla 53, 23000 Zadar</izvorni_sadrzaj>
    <derivirana_varijabla naziv="DomainObject.Predmet.StrankaFormatedWithAdressOIB_1"> FINA, OIB 85821130368; Mario Šimunov, OIB 68558403720, Put Dikla 53, 23000 Zadar</derivirana_varijabla>
  </DomainObject.Predmet.StrankaFormatedWithAdressOIB>
  <DomainObject.Predmet.StrankaWithAdress>
    <izvorni_sadrzaj>FINA ,Mario Šimunov Put Dikla 53,23000 Zadar</izvorni_sadrzaj>
    <derivirana_varijabla naziv="DomainObject.Predmet.StrankaWithAdress_1">FINA ,Mario Šimunov Put Dikla 53,23000 Zadar</derivirana_varijabla>
  </DomainObject.Predmet.StrankaWithAdress>
  <DomainObject.Predmet.StrankaWithAdressOIB>
    <izvorni_sadrzaj>FINA, OIB 85821130368,Mario Šimunov, OIB 68558403720, Put Dikla 53,23000 Zadar</izvorni_sadrzaj>
    <derivirana_varijabla naziv="DomainObject.Predmet.StrankaWithAdressOIB_1">FINA, OIB 85821130368,Mario Šimunov, OIB 68558403720, Put Dikla 53,23000 Zadar</derivirana_varijabla>
  </DomainObject.Predmet.StrankaWithAdressOIB>
  <DomainObject.Predmet.StrankaNazivFormated>
    <izvorni_sadrzaj>FINA,Mario Šimunov</izvorni_sadrzaj>
    <derivirana_varijabla naziv="DomainObject.Predmet.StrankaNazivFormated_1">FINA,Mario Šimunov</derivirana_varijabla>
  </DomainObject.Predmet.StrankaNazivFormated>
  <DomainObject.Predmet.StrankaNazivFormatedOIB>
    <izvorni_sadrzaj>FINA, OIB 85821130368,Mario Šimunov, OIB 68558403720</izvorni_sadrzaj>
    <derivirana_varijabla naziv="DomainObject.Predmet.StrankaNazivFormatedOIB_1">FINA, OIB 85821130368,Mario Šimunov, OIB 68558403720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Mario Šimunov</item>
    </izvorni_sadrzaj>
    <derivirana_varijabla naziv="DomainObject.Predmet.StrankaListFormated_1">
      <item>FINA</item>
      <item>Mario Šimunov</item>
    </derivirana_varijabla>
  </DomainObject.Predmet.StrankaListFormated>
  <DomainObject.Predmet.StrankaListFormatedOIB>
    <izvorni_sadrzaj>
      <item>FINA, OIB 85821130368</item>
      <item>Mario Šimunov, OIB 68558403720</item>
    </izvorni_sadrzaj>
    <derivirana_varijabla naziv="DomainObject.Predmet.StrankaListFormatedOIB_1">
      <item>FINA, OIB 85821130368</item>
      <item>Mario Šimunov, OIB 68558403720</item>
    </derivirana_varijabla>
  </DomainObject.Predmet.StrankaListFormatedOIB>
  <DomainObject.Predmet.StrankaListFormatedWithAdress>
    <izvorni_sadrzaj>
      <item>FINA</item>
      <item>Mario Šimunov, Put Dikla 53, 23000 Zadar</item>
    </izvorni_sadrzaj>
    <derivirana_varijabla naziv="DomainObject.Predmet.StrankaListFormatedWithAdress_1">
      <item>FINA</item>
      <item>Mario Šimunov, Put Dikla 53, 23000 Zadar</item>
    </derivirana_varijabla>
  </DomainObject.Predmet.StrankaListFormatedWithAdress>
  <DomainObject.Predmet.StrankaListFormatedWithAdressOIB>
    <izvorni_sadrzaj>
      <item>FINA, OIB 85821130368</item>
      <item>Mario Šimunov, OIB 68558403720, Put Dikla 53, 23000 Zadar</item>
    </izvorni_sadrzaj>
    <derivirana_varijabla naziv="DomainObject.Predmet.StrankaListFormatedWithAdressOIB_1">
      <item>FINA, OIB 85821130368</item>
      <item>Mario Šimunov, OIB 68558403720, Put Dikla 53, 23000 Zadar</item>
    </derivirana_varijabla>
  </DomainObject.Predmet.StrankaListFormatedWithAdressOIB>
  <DomainObject.Predmet.StrankaListNazivFormated>
    <izvorni_sadrzaj>
      <item>FINA</item>
      <item>Mario Šimunov</item>
    </izvorni_sadrzaj>
    <derivirana_varijabla naziv="DomainObject.Predmet.StrankaListNazivFormated_1">
      <item>FINA</item>
      <item>Mario Šimunov</item>
    </derivirana_varijabla>
  </DomainObject.Predmet.StrankaListNazivFormated>
  <DomainObject.Predmet.StrankaListNazivFormatedOIB>
    <izvorni_sadrzaj>
      <item>FINA, OIB 85821130368</item>
      <item>Mario Šimunov, OIB 68558403720</item>
    </izvorni_sadrzaj>
    <derivirana_varijabla naziv="DomainObject.Predmet.StrankaListNazivFormatedOIB_1">
      <item>FINA, OIB 85821130368</item>
      <item>Mario Šimunov, OIB 68558403720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  <item>Mario Šimunov</item>
    </izvorni_sadrzaj>
    <derivirana_varijabla naziv="DomainObject.Predmet.SudioniciListNaziv_1">
      <item>FINA</item>
      <item>MRAV d.o.o. za završne radove u graditeljstvu</item>
      <item>Mario Šimunov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  <item>Mario Šimunov, OIB 68558403720,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  <item>Mario Šimunov, OIB 68558403720,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99607961098</item>
      <item>, OIB 68558403720</item>
    </izvorni_sadrzaj>
    <derivirana_varijabla naziv="DomainObject.Predmet.SudioniciListNazivOIB_1">
      <item>, OIB 85821130368</item>
      <item>, OIB 99607961098</item>
      <item>, OIB 68558403720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1672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2016-08-31T09:40:00Z</dcterms:created>
  <dc:creator>Ardena Bajlo</dc:creator>
  <cp:lastModifiedBy>Martina Kalmeta</cp:lastModifiedBy>
  <cp:lastPrinted>2016-08-25T05:43:00Z</cp:lastPrinted>
  <dcterms:modified xmlns:xsi="http://www.w3.org/2001/XMLSchema-instance" xsi:type="dcterms:W3CDTF">2016-09-01T13:07:00Z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