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e7ff" w14:paraId="72ce7ff" w:rsidRDefault="00C11BD7" w:rsidP="00C11BD7" w:rsidR="00C11BD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1BD7" w:rsidP="00C11BD7" w:rsidR="00C11BD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11BD7" w:rsidP="00C11BD7" w:rsidR="00C11B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11BD7" w:rsidP="00C11BD7" w:rsidR="00C11BD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11BD7" w:rsidP="00C11BD7" w:rsidR="00C11BD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11BD7" w:rsidP="00C11BD7" w:rsidR="00C11BD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11BD7" w:rsidP="00C11BD7" w:rsidR="00C11BD7" w:rsidRPr="005D578C">
      <w:pPr>
        <w:jc w:val="center"/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ANDROMEDA PLUS d. o. o. Pula, Mutvoranska 25, OIB </w:t>
      </w:r>
      <w:r w:rsidRPr="00C11BD7">
        <w:rPr>
          <w:rFonts w:cs="Times New Roman" w:eastAsia="Times New Roman"/>
          <w:szCs w:val="24"/>
        </w:rPr>
        <w:t>60690248958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1BD7">
        <w:rPr>
          <w:rFonts w:cs="Times New Roman" w:eastAsia="Times New Roman"/>
          <w:szCs w:val="24"/>
        </w:rPr>
        <w:t>040330469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A77F29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2016.</w:t>
      </w: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ANDROMEDA PLUS d. o. o. Pula, Mutvoranska 25, OIB </w:t>
      </w:r>
      <w:r w:rsidRPr="00C11BD7">
        <w:rPr>
          <w:rFonts w:cs="Times New Roman" w:eastAsia="Times New Roman"/>
          <w:szCs w:val="24"/>
        </w:rPr>
        <w:t>60690248958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1BD7">
        <w:rPr>
          <w:rFonts w:cs="Times New Roman" w:eastAsia="Times New Roman"/>
          <w:szCs w:val="24"/>
        </w:rPr>
        <w:t>040330469</w:t>
      </w:r>
      <w:r>
        <w:rPr>
          <w:rFonts w:cs="Times New Roman" w:eastAsia="Times New Roman"/>
          <w:szCs w:val="24"/>
        </w:rPr>
        <w:t>.</w:t>
      </w: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11BD7" w:rsidP="00C11BD7" w:rsidR="00C11BD7">
      <w:pPr>
        <w:rPr>
          <w:rFonts w:cs="Times New Roman" w:eastAsia="Times New Roman"/>
          <w:szCs w:val="20"/>
        </w:rPr>
      </w:pPr>
    </w:p>
    <w:p w:rsidRDefault="00C11BD7" w:rsidP="00C11BD7" w:rsidR="00C11B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ANDROMEDA PLUS d. o. o. Pula, Mutvoranska 25, OIB </w:t>
      </w:r>
      <w:r w:rsidRPr="00C11BD7">
        <w:rPr>
          <w:rFonts w:cs="Times New Roman" w:eastAsia="Times New Roman"/>
          <w:szCs w:val="24"/>
        </w:rPr>
        <w:t>60690248958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1BD7">
        <w:rPr>
          <w:rFonts w:cs="Times New Roman" w:eastAsia="Times New Roman"/>
          <w:szCs w:val="24"/>
        </w:rPr>
        <w:t>040330469</w:t>
      </w:r>
      <w:r>
        <w:rPr>
          <w:rFonts w:cs="Times New Roman" w:eastAsia="Times New Roman"/>
          <w:szCs w:val="24"/>
        </w:rPr>
        <w:t>.</w:t>
      </w:r>
    </w:p>
    <w:p w:rsidRDefault="00C11BD7" w:rsidP="00C11BD7" w:rsidR="00C11BD7">
      <w:pPr>
        <w:ind w:firstLine="709"/>
        <w:rPr>
          <w:rFonts w:cs="Times New Roman" w:eastAsia="Times New Roman"/>
          <w:szCs w:val="24"/>
        </w:rPr>
      </w:pPr>
    </w:p>
    <w:p w:rsidRDefault="00C11BD7" w:rsidP="00C11BD7" w:rsidR="00C11BD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ANDROMEDA PLUS d. o. o. Pula, Mutvoranska 25, OIB </w:t>
      </w:r>
      <w:r w:rsidRPr="00C11BD7">
        <w:rPr>
          <w:rFonts w:cs="Times New Roman" w:eastAsia="Times New Roman"/>
          <w:szCs w:val="24"/>
        </w:rPr>
        <w:t>60690248958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11BD7">
        <w:rPr>
          <w:rFonts w:cs="Times New Roman" w:eastAsia="Times New Roman"/>
          <w:szCs w:val="24"/>
        </w:rPr>
        <w:t>040330469</w:t>
      </w:r>
      <w:r>
        <w:rPr>
          <w:rFonts w:cs="Times New Roman" w:eastAsia="Times New Roman"/>
          <w:szCs w:val="24"/>
        </w:rPr>
        <w:t>.</w:t>
      </w:r>
    </w:p>
    <w:p w:rsidRDefault="00C11BD7" w:rsidP="00C11BD7" w:rsidR="00C11BD7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11BD7" w:rsidP="00C11BD7" w:rsidR="00C11BD7">
      <w:pPr>
        <w:ind w:firstLine="708"/>
        <w:rPr>
          <w:rFonts w:cs="Times New Roman" w:eastAsia="Times New Roman"/>
          <w:szCs w:val="24"/>
        </w:rPr>
      </w:pPr>
    </w:p>
    <w:p w:rsidRDefault="00C11BD7" w:rsidP="00C11BD7" w:rsidR="00C11BD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ANDROMEDA PLUS d. o. o. Pula. </w:t>
      </w:r>
      <w:r>
        <w:rPr>
          <w:rFonts w:eastAsiaTheme="minorHAnsi"/>
          <w:lang w:eastAsia="en-US"/>
        </w:rPr>
        <w:t>Kako su za to bile ispunjene pretpostavke predviđene čl. 428. Stečajnog zakona, sud je 11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11BD7" w:rsidP="00C11BD7" w:rsidR="00C11BD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A77F29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11BD7" w:rsidP="00C11BD7" w:rsidR="00C11BD7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C11BD7" w:rsidP="00C11BD7" w:rsidR="00C11BD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5B4162">
        <w:rPr>
          <w:rFonts w:cs="Times New Roman" w:eastAsia="Times New Roman"/>
          <w:szCs w:val="24"/>
        </w:rPr>
        <w:t xml:space="preserve">, v. r. </w:t>
      </w:r>
    </w:p>
    <w:p w:rsidRDefault="00C11BD7" w:rsidP="00C11BD7" w:rsidR="00C11BD7">
      <w:pPr>
        <w:jc w:val="left"/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left"/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11BD7" w:rsidP="00C11BD7" w:rsidR="00C11BD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11BD7" w:rsidP="00C11BD7" w:rsidR="00C11B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11BD7" w:rsidP="00C11BD7" w:rsidR="00C11BD7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rPr>
          <w:rFonts w:cs="Times New Roman" w:eastAsia="Times New Roman"/>
          <w:szCs w:val="24"/>
        </w:rPr>
      </w:pPr>
    </w:p>
    <w:p w:rsidRDefault="00C11BD7" w:rsidP="00C11BD7" w:rsidR="00C11BD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11BD7" w:rsidP="00C11BD7" w:rsidR="00C11B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11BD7" w:rsidP="00C11BD7" w:rsidR="00C11B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ANDROMEDA PLUS d. o. o. Pula, Mutvoranska 25,</w:t>
      </w:r>
    </w:p>
    <w:p w:rsidRDefault="00C11BD7" w:rsidP="00C11BD7" w:rsidR="00C11BD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11BD7" w:rsidP="00C11BD7" w:rsidR="00C11B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11BD7" w:rsidP="00C11BD7" w:rsidR="00C11BD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C11BD7" w:rsidP="00C11BD7" w:rsidR="00C11BD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C11BD7" w:rsidP="00C11BD7" w:rsidR="00C11B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C11BD7" w:rsidP="00C11BD7" w:rsidR="00C11BD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C11BD7" w:rsidP="00C11BD7" w:rsidR="00C11BD7"/>
    <w:p w:rsidRDefault="00C11BD7" w:rsidP="00C11BD7" w:rsidR="00C11BD7"/>
    <w:sectPr w:rsidSect="007E42CB" w:rsidR="00C11BD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BD7" w:rsidP="00C11BD7" w:rsidR="00C11BD7">
      <w:r>
        <w:separator/>
      </w:r>
    </w:p>
  </w:endnote>
  <w:endnote w:id="0" w:type="continuationSeparator">
    <w:p w:rsidRDefault="00C11BD7" w:rsidP="00C11BD7" w:rsidR="00C11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BD7" w:rsidP="00C11BD7" w:rsidR="00C11BD7">
      <w:r>
        <w:separator/>
      </w:r>
    </w:p>
  </w:footnote>
  <w:footnote w:id="0" w:type="continuationSeparator">
    <w:p w:rsidRDefault="00C11BD7" w:rsidP="00C11BD7" w:rsidR="00C11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D7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B052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D7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50A"/>
    <w:rsid w:val="002077F5"/>
    <w:rsid w:val="003B052F"/>
    <w:rsid w:val="005B4162"/>
    <w:rsid w:val="006E750A"/>
    <w:rsid w:val="0075528E"/>
    <w:rsid w:val="0079403F"/>
    <w:rsid w:val="00A77F29"/>
    <w:rsid w:val="00C1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1BD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B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1BD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B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1BD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1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1BD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0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52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052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05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052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1BD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1BD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1BD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1B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1BD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1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1BD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0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52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052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05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052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St-261/2016</izvorni_sadrzaj>
    <derivirana_varijabla naziv="DomainObject.Predmet.OznakaBroj_1">St-261/2016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ANDROMEDA PLUS d.o.o. PULA</izvorni_sadrzaj>
    <derivirana_varijabla naziv="DomainObject.Predmet.ProtustrankaFormated_1">  ANDROMEDA PLUS d.o.o. PULA</derivirana_varijabla>
  </DomainObject.Predmet.ProtustrankaFormated>
  <DomainObject.Predmet.ProtustrankaFormatedOIB>
    <izvorni_sadrzaj>  ANDROMEDA PLUS d.o.o. PULA, OIB 60690248958</izvorni_sadrzaj>
    <derivirana_varijabla naziv="DomainObject.Predmet.ProtustrankaFormatedOIB_1">  ANDROMEDA PLUS d.o.o. PULA, OIB 60690248958</derivirana_varijabla>
  </DomainObject.Predmet.ProtustrankaFormatedOIB>
  <DomainObject.Predmet.ProtustrankaFormatedWithAdress>
    <izvorni_sadrzaj> ANDROMEDA PLUS d.o.o. PULA, Mutvoranska 25, 52100 Pula</izvorni_sadrzaj>
    <derivirana_varijabla naziv="DomainObject.Predmet.ProtustrankaFormatedWithAdress_1"> ANDROMEDA PLUS d.o.o. PULA, Mutvoranska 25, 52100 Pula</derivirana_varijabla>
  </DomainObject.Predmet.ProtustrankaFormatedWithAdress>
  <DomainObject.Predmet.ProtustrankaFormatedWithAdressOIB>
    <izvorni_sadrzaj> ANDROMEDA PLUS d.o.o. PULA, OIB 60690248958, Mutvoranska 25, 52100 Pula</izvorni_sadrzaj>
    <derivirana_varijabla naziv="DomainObject.Predmet.ProtustrankaFormatedWithAdressOIB_1"> ANDROMEDA PLUS d.o.o. PULA, OIB 60690248958, Mutvoranska 25, 52100 Pula</derivirana_varijabla>
  </DomainObject.Predmet.ProtustrankaFormatedWithAdressOIB>
  <DomainObject.Predmet.ProtustrankaWithAdress>
    <izvorni_sadrzaj>ANDROMEDA PLUS d.o.o. PULA Mutvoranska 25, 52100 Pula</izvorni_sadrzaj>
    <derivirana_varijabla naziv="DomainObject.Predmet.ProtustrankaWithAdress_1">ANDROMEDA PLUS d.o.o. PULA Mutvoranska 25, 52100 Pula</derivirana_varijabla>
  </DomainObject.Predmet.ProtustrankaWithAdress>
  <DomainObject.Predmet.ProtustrankaWithAdressOIB>
    <izvorni_sadrzaj>ANDROMEDA PLUS d.o.o. PULA, OIB 60690248958, Mutvoranska 25, 52100 Pula</izvorni_sadrzaj>
    <derivirana_varijabla naziv="DomainObject.Predmet.ProtustrankaWithAdressOIB_1">ANDROMEDA PLUS d.o.o. PULA, OIB 60690248958, Mutvoranska 25, 52100 Pula</derivirana_varijabla>
  </DomainObject.Predmet.ProtustrankaWithAdressOIB>
  <DomainObject.Predmet.ProtustrankaNazivFormated>
    <izvorni_sadrzaj>ANDROMEDA PLUS d.o.o. PULA</izvorni_sadrzaj>
    <derivirana_varijabla naziv="DomainObject.Predmet.ProtustrankaNazivFormated_1">ANDROMEDA PLUS d.o.o. PULA</derivirana_varijabla>
  </DomainObject.Predmet.ProtustrankaNazivFormated>
  <DomainObject.Predmet.ProtustrankaNazivFormatedOIB>
    <izvorni_sadrzaj>ANDROMEDA PLUS d.o.o. PULA, OIB 60690248958</izvorni_sadrzaj>
    <derivirana_varijabla naziv="DomainObject.Predmet.ProtustrankaNazivFormatedOIB_1">ANDROMEDA PLUS d.o.o. PULA, OIB 60690248958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12367.57</izvorni_sadrzaj>
    <derivirana_varijabla naziv="DomainObject.Predmet.TrenutnaVrijednost_1">12367.57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ANDROMEDA PLUS d.o.o. PULA</item>
    </izvorni_sadrzaj>
    <derivirana_varijabla naziv="DomainObject.Predmet.ProtuStrankaListFormated_1">
      <item>ANDROMEDA PLUS d.o.o. PULA</item>
    </derivirana_varijabla>
  </DomainObject.Predmet.ProtuStrankaListFormated>
  <DomainObject.Predmet.ProtuStrankaListFormatedOIB>
    <izvorni_sadrzaj>
      <item>ANDROMEDA PLUS d.o.o. PULA, OIB 60690248958</item>
    </izvorni_sadrzaj>
    <derivirana_varijabla naziv="DomainObject.Predmet.ProtuStrankaListFormatedOIB_1">
      <item>ANDROMEDA PLUS d.o.o. PULA, OIB 60690248958</item>
    </derivirana_varijabla>
  </DomainObject.Predmet.ProtuStrankaListFormatedOIB>
  <DomainObject.Predmet.ProtuStrankaListFormatedWithAdress>
    <izvorni_sadrzaj>
      <item>ANDROMEDA PLUS d.o.o. PULA, Mutvoranska 25, 52100 Pula</item>
    </izvorni_sadrzaj>
    <derivirana_varijabla naziv="DomainObject.Predmet.ProtuStrankaListFormatedWithAdress_1">
      <item>ANDROMEDA PLUS d.o.o. PULA, Mutvoranska 25, 52100 Pula</item>
    </derivirana_varijabla>
  </DomainObject.Predmet.ProtuStrankaListFormatedWithAdress>
  <DomainObject.Predmet.ProtuStrankaListFormatedWithAdressOIB>
    <izvorni_sadrzaj>
      <item>ANDROMEDA PLUS d.o.o. PULA, OIB 60690248958, Mutvoranska 25, 52100 Pula</item>
    </izvorni_sadrzaj>
    <derivirana_varijabla naziv="DomainObject.Predmet.ProtuStrankaListFormatedWithAdressOIB_1">
      <item>ANDROMEDA PLUS d.o.o. PULA, OIB 60690248958, Mutvoranska 25, 52100 Pula</item>
    </derivirana_varijabla>
  </DomainObject.Predmet.ProtuStrankaListFormatedWithAdressOIB>
  <DomainObject.Predmet.ProtuStrankaListNazivFormated>
    <izvorni_sadrzaj>
      <item>ANDROMEDA PLUS d.o.o. PULA</item>
    </izvorni_sadrzaj>
    <derivirana_varijabla naziv="DomainObject.Predmet.ProtuStrankaListNazivFormated_1">
      <item>ANDROMEDA PLUS d.o.o. PULA</item>
    </derivirana_varijabla>
  </DomainObject.Predmet.ProtuStrankaListNazivFormated>
  <DomainObject.Predmet.ProtuStrankaListNazivFormatedOIB>
    <izvorni_sadrzaj>
      <item>ANDROMEDA PLUS d.o.o. PULA, OIB 60690248958</item>
    </izvorni_sadrzaj>
    <derivirana_varijabla naziv="DomainObject.Predmet.ProtuStrankaListNazivFormatedOIB_1">
      <item>ANDROMEDA PLUS d.o.o. PULA, OIB 60690248958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ANDROMEDA PLUS d.o.o. PULA</izvorni_sadrzaj>
    <derivirana_varijabla naziv="DomainObject.Predmet.ProtustrankaIDrugi_1">ANDROMEDA PLUS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ANDROMEDA PLUS d.o.o. PULA, OIB 60690248958, Mutvoranska 25, 52100 Pula</izvorni_sadrzaj>
    <derivirana_varijabla naziv="DomainObject.Predmet.ProtustrankaIDrugiAdressOIB_1">ANDROMEDA PLUS d.o.o. PULA, OIB 60690248958, Mutvoranska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ANDROMEDA PLUS d.o.o. PULA</item>
    </izvorni_sadrzaj>
    <derivirana_varijabla naziv="DomainObject.Predmet.SudioniciListNaziv_1">
      <item>FINANCIJSKA AGENCIJA, RC RIJEKA, PODRUŽNICA PULA, PULA</item>
      <item>ANDROMEDA PLUS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ANDROMEDA PLUS d.o.o. PULA, OIB 60690248958, Mutvoranska 25,52100 Pula</item>
    </izvorni_sadrzaj>
    <derivirana_varijabla naziv="DomainObject.Predmet.SudioniciListAdressOIB_1">
      <item>FINANCIJSKA AGENCIJA, RC RIJEKA, PODRUŽNICA PULA, PULA, OIB 85821130368, Giardini 5,52100 Pula</item>
      <item>ANDROMEDA PLUS d.o.o. PULA, OIB 60690248958, Mutvoranska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60690248958</item>
    </izvorni_sadrzaj>
    <derivirana_varijabla naziv="DomainObject.Predmet.SudioniciListNazivOIB_1">
      <item>, OIB 85821130368</item>
      <item>, OIB 60690248958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2973</properties:Characters>
  <properties:Lines>76</properties:Lines>
  <properties:Paragraphs>29</properties:Paragraphs>
  <properties:TotalTime>5</properties:TotalTime>
  <properties:ScaleCrop>false</properties:ScaleCrop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2016-04-15T06:50:00Z</dcterms:created>
  <dc:creator>Mihaela Kaligari</dc:creator>
  <dc:description/>
  <cp:keywords/>
  <cp:lastModifiedBy>Mihaela Kaligari</cp:lastModifiedBy>
  <cp:lastPrinted>2016-04-19T08:11:00Z</cp:lastPrinted>
  <dcterms:modified xmlns:xsi="http://www.w3.org/2001/XMLSchema-instance" xsi:type="dcterms:W3CDTF">2016-04-19T08:38:00Z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