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4e13" w14:paraId="d8a4e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9E5982">
        <w:t>32</w:t>
      </w:r>
      <w:r w:rsidR="000E6EBD">
        <w:t>53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307EB">
        <w:t>32</w:t>
      </w:r>
      <w:r w:rsidR="000E6EBD">
        <w:t>53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E6EBD">
        <w:t>PLAVI GRIFON</w:t>
      </w:r>
      <w:r w:rsidR="000E6EBD" w:rsidRPr="008B4ECC">
        <w:t xml:space="preserve"> d.o.o.</w:t>
      </w:r>
      <w:r w:rsidR="000E6EBD">
        <w:t>, Zagreb (Grad Zagreb),</w:t>
      </w:r>
      <w:r w:rsidR="000E6EBD" w:rsidRPr="004D3A78">
        <w:t xml:space="preserve"> </w:t>
      </w:r>
      <w:r w:rsidR="000E6EBD">
        <w:t xml:space="preserve">Gojlanska 24, </w:t>
      </w:r>
      <w:r w:rsidR="000E6EBD" w:rsidRPr="004D3A78">
        <w:t>OIB:</w:t>
      </w:r>
      <w:r w:rsidR="000E6EBD">
        <w:t xml:space="preserve"> </w:t>
      </w:r>
      <w:r w:rsidR="000E6EBD" w:rsidRPr="009A37D2">
        <w:t>31341559358</w:t>
      </w:r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0E6EBD">
        <w:t>77.308,16</w:t>
      </w:r>
      <w:r w:rsidR="009E5982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9225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St-3253/2015</izvorni_sadrzaj>
    <derivirana_varijabla naziv="DomainObject.Predmet.OznakaBroj_1">St-3253/2015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GRIFON d.o.o. zastupanog po punomoćniku Darko Benčić</izvorni_sadrzaj>
    <derivirana_varijabla naziv="DomainObject.Predmet.ProtustrankaFormated_1">  PLAVI GRIFON d.o.o. zastupanog po punomoćniku Darko Benčić</derivirana_varijabla>
  </DomainObject.Predmet.ProtustrankaFormated>
  <DomainObject.Predmet.ProtustrankaFormatedOIB>
    <izvorni_sadrzaj>  PLAVI GRIFON d.o.o., OIB 31341559358 zastupanog po punomoćniku Darko Benčić</izvorni_sadrzaj>
    <derivirana_varijabla naziv="DomainObject.Predmet.ProtustrankaFormatedOIB_1">  PLAVI GRIFON d.o.o., OIB 31341559358 zastupanog po punomoćniku Darko Benčić</derivirana_varijabla>
  </DomainObject.Predmet.ProtustrankaFormatedOIB>
  <DomainObject.Predmet.ProtustrankaFormatedWithAdress>
    <izvorni_sadrzaj> PLAVI GRIFON d.o.o., Gojlanska 24, 10000 Zagreb zastupanog po punomoćniku Darko Benčić</izvorni_sadrzaj>
    <derivirana_varijabla naziv="DomainObject.Predmet.ProtustrankaFormatedWithAdress_1"> PLAVI GRIFON d.o.o., Gojlanska 24, 10000 Zagreb zastupanog po punomoćniku Darko Benčić</derivirana_varijabla>
  </DomainObject.Predmet.ProtustrankaFormatedWithAdress>
  <DomainObject.Predmet.ProtustrankaFormatedWithAdressOIB>
    <izvorni_sadrzaj> PLAVI GRIFON d.o.o., OIB 31341559358, Gojlanska 24, 10000 Zagreb zastupanog po punomoćniku Darko Benčić</izvorni_sadrzaj>
    <derivirana_varijabla naziv="DomainObject.Predmet.ProtustrankaFormatedWithAdressOIB_1"> PLAVI GRIFON d.o.o., OIB 31341559358, Gojlanska 24, 10000 Zagreb zastupanog po punomoćniku Darko Benčić</derivirana_varijabla>
  </DomainObject.Predmet.ProtustrankaFormatedWithAdressOIB>
  <DomainObject.Predmet.ProtustrankaWithAdress>
    <izvorni_sadrzaj>PLAVI GRIFON d.o.o. Gojlanska 24, 10000 Zagreb</izvorni_sadrzaj>
    <derivirana_varijabla naziv="DomainObject.Predmet.ProtustrankaWithAdress_1">PLAVI GRIFON d.o.o. Gojlanska 24, 10000 Zagreb</derivirana_varijabla>
  </DomainObject.Predmet.ProtustrankaWithAdress>
  <DomainObject.Predmet.ProtustrankaWithAdressOIB>
    <izvorni_sadrzaj>PLAVI GRIFON d.o.o., OIB 31341559358, Gojlanska 24, 10000 Zagreb</izvorni_sadrzaj>
    <derivirana_varijabla naziv="DomainObject.Predmet.ProtustrankaWithAdressOIB_1">PLAVI GRIFON d.o.o., OIB 31341559358, Gojlanska 24, 10000 Zagreb</derivirana_varijabla>
  </DomainObject.Predmet.ProtustrankaWithAdressOIB>
  <DomainObject.Predmet.ProtustrankaNazivFormated>
    <izvorni_sadrzaj>PLAVI GRIFON d.o.o.</izvorni_sadrzaj>
    <derivirana_varijabla naziv="DomainObject.Predmet.ProtustrankaNazivFormated_1">PLAVI GRIFON d.o.o.</derivirana_varijabla>
  </DomainObject.Predmet.ProtustrankaNazivFormated>
  <DomainObject.Predmet.ProtustrankaNazivFormatedOIB>
    <izvorni_sadrzaj>PLAVI GRIFON d.o.o., OIB 31341559358</izvorni_sadrzaj>
    <derivirana_varijabla naziv="DomainObject.Predmet.ProtustrankaNazivFormatedOIB_1">PLAVI GRIFON d.o.o., OIB 31341559358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GRIFON d.o.o. zastupanog po punomoćniku Darko Benčić</item>
    </izvorni_sadrzaj>
    <derivirana_varijabla naziv="DomainObject.Predmet.ProtuStrankaListFormated_1">
      <item>PLAVI GRIFON d.o.o. zastupanog po punomoćniku Darko Benčić</item>
    </derivirana_varijabla>
  </DomainObject.Predmet.ProtuStrankaListFormated>
  <DomainObject.Predmet.ProtuStrankaListFormatedOIB>
    <izvorni_sadrzaj>
      <item>PLAVI GRIFON d.o.o., OIB 31341559358 zastupanog po punomoćniku Darko Benčić</item>
    </izvorni_sadrzaj>
    <derivirana_varijabla naziv="DomainObject.Predmet.ProtuStrankaListFormatedOIB_1">
      <item>PLAVI GRIFON d.o.o., OIB 31341559358 zastupanog po punomoćniku Darko Benčić</item>
    </derivirana_varijabla>
  </DomainObject.Predmet.ProtuStrankaListFormatedOIB>
  <DomainObject.Predmet.ProtuStrankaListFormatedWithAdress>
    <izvorni_sadrzaj>
      <item>PLAVI GRIFON d.o.o., Gojlanska 24, 10000 Zagreb zastupanog po punomoćniku Darko Benčić</item>
    </izvorni_sadrzaj>
    <derivirana_varijabla naziv="DomainObject.Predmet.ProtuStrankaListFormatedWithAdress_1">
      <item>PLAVI GRIFON d.o.o., Gojlanska 24, 10000 Zagreb zastupanog po punomoćniku Darko Benčić</item>
    </derivirana_varijabla>
  </DomainObject.Predmet.ProtuStrankaListFormatedWithAdress>
  <DomainObject.Predmet.ProtuStrankaListFormatedWithAdressOIB>
    <izvorni_sadrzaj>
      <item>PLAVI GRIFON d.o.o., OIB 31341559358, Gojlanska 24, 10000 Zagreb zastupanog po punomoćniku Darko Benčić</item>
    </izvorni_sadrzaj>
    <derivirana_varijabla naziv="DomainObject.Predmet.ProtuStrankaListFormatedWithAdressOIB_1">
      <item>PLAVI GRIFON d.o.o., OIB 31341559358, Gojlanska 24, 10000 Zagreb zastupanog po punomoćniku Darko Benčić</item>
    </derivirana_varijabla>
  </DomainObject.Predmet.ProtuStrankaListFormatedWithAdressOIB>
  <DomainObject.Predmet.ProtuStrankaListNazivFormated>
    <izvorni_sadrzaj>
      <item>PLAVI GRIFON d.o.o.</item>
    </izvorni_sadrzaj>
    <derivirana_varijabla naziv="DomainObject.Predmet.ProtuStrankaListNazivFormated_1">
      <item>PLAVI GRIFON d.o.o.</item>
    </derivirana_varijabla>
  </DomainObject.Predmet.ProtuStrankaListNazivFormated>
  <DomainObject.Predmet.ProtuStrankaListNazivFormatedOIB>
    <izvorni_sadrzaj>
      <item>PLAVI GRIFON d.o.o., OIB 31341559358</item>
    </izvorni_sadrzaj>
    <derivirana_varijabla naziv="DomainObject.Predmet.ProtuStrankaListNazivFormatedOIB_1">
      <item>PLAVI GRIFON d.o.o., OIB 31341559358</item>
    </derivirana_varijabla>
  </DomainObject.Predmet.ProtuStrankaListNazivFormatedOIB>
  <DomainObject.Predmet.OstaliListFormated>
    <izvorni_sadrzaj>
      <item>Darko Benčić punomoćnik sudionika u postupku PLAVI GRIFON d.o.o.</item>
    </izvorni_sadrzaj>
    <derivirana_varijabla naziv="DomainObject.Predmet.OstaliListFormated_1">
      <item>Darko Benčić punomoćnik sudionika u postupku PLAVI GRIFON d.o.o.</item>
    </derivirana_varijabla>
  </DomainObject.Predmet.OstaliListFormated>
  <DomainObject.Predmet.OstaliListFormatedOIB>
    <izvorni_sadrzaj>
      <item>Darko Benčić, OIB 02605037530 punomoćnik sudionika u postupku PLAVI GRIFON d.o.o.</item>
    </izvorni_sadrzaj>
    <derivirana_varijabla naziv="DomainObject.Predmet.OstaliListFormatedOIB_1">
      <item>Darko Benčić, OIB 02605037530 punomoćnik sudionika u postupku PLAVI GRIFON d.o.o.</item>
    </derivirana_varijabla>
  </DomainObject.Predmet.OstaliListFormatedOIB>
  <DomainObject.Predmet.OstaliListFormatedWithAdress>
    <izvorni_sadrzaj>
      <item>Darko Benčić, Samoborska Cesta 160, 10000 Zagreb punomoćnik sudionika u postupku PLAVI GRIFON d.o.o.</item>
    </izvorni_sadrzaj>
    <derivirana_varijabla naziv="DomainObject.Predmet.OstaliListFormatedWithAdress_1">
      <item>Darko Benčić, Samoborska Cesta 160, 10000 Zagreb punomoćnik sudionika u postupku PLAVI GRIFON d.o.o.</item>
    </derivirana_varijabla>
  </DomainObject.Predmet.OstaliListFormatedWithAdress>
  <DomainObject.Predmet.OstaliListFormatedWithAdressOIB>
    <izvorni_sadrzaj>
      <item>Darko Benčić, OIB 02605037530, Samoborska Cesta 160, 10000 Zagreb punomoćnik sudionika u postupku PLAVI GRIFON d.o.o.</item>
    </izvorni_sadrzaj>
    <derivirana_varijabla naziv="DomainObject.Predmet.OstaliListFormatedWithAdressOIB_1">
      <item>Darko Benčić, OIB 02605037530, Samoborska Cesta 160, 10000 Zagreb punomoćnik sudionika u postupku PLAVI GRIFON d.o.o.</item>
    </derivirana_varijabla>
  </DomainObject.Predmet.OstaliListFormatedWithAdressOIB>
  <DomainObject.Predmet.OstaliListNazivFormated>
    <izvorni_sadrzaj>
      <item>Darko Benčić</item>
    </izvorni_sadrzaj>
    <derivirana_varijabla naziv="DomainObject.Predmet.OstaliListNazivFormated_1">
      <item>Darko Benčić</item>
    </derivirana_varijabla>
  </DomainObject.Predmet.OstaliListNazivFormated>
  <DomainObject.Predmet.OstaliListNazivFormatedOIB>
    <izvorni_sadrzaj>
      <item>Darko Benčić, OIB 02605037530</item>
    </izvorni_sadrzaj>
    <derivirana_varijabla naziv="DomainObject.Predmet.OstaliListNazivFormatedOIB_1">
      <item>Darko Benčić, OIB 02605037530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GRIFON d.o.o.</izvorni_sadrzaj>
    <derivirana_varijabla naziv="DomainObject.Predmet.ProtustrankaIDrugi_1">PLAVI GRIFON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GRIFON d.o.o., OIB 31341559358, Gojlanska 24, 10000 Zagreb</izvorni_sadrzaj>
    <derivirana_varijabla naziv="DomainObject.Predmet.ProtustrankaIDrugiAdressOIB_1">PLAVI GRIFON d.o.o., OIB 31341559358, Gojlanska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GRIFON d.o.o.</item>
      <item>Darko Benčić</item>
    </izvorni_sadrzaj>
    <derivirana_varijabla naziv="DomainObject.Predmet.SudioniciListNaziv_1">
      <item>FINA Regionalni centar Zagreb</item>
      <item>PLAVI GRIFON d.o.o.</item>
      <item>Darko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GRIFON d.o.o., OIB 31341559358, Gojlanska 24,10000 Zagreb</item>
      <item>Darko Benčić, OIB 02605037530, Samoborska Cesta 160,10000 Zagreb</item>
    </izvorni_sadrzaj>
    <derivirana_varijabla naziv="DomainObject.Predmet.SudioniciListAdressOIB_1">
      <item>FINA Regionalni centar Zagreb, OIB 85821130368, Trg svibanjskih žrtava 1995. 1,10000 Zagreb</item>
      <item>PLAVI GRIFON d.o.o., OIB 31341559358, Gojlanska 24,10000 Zagreb</item>
      <item>Darko Benčić, OIB 02605037530, Samoborska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31341559358</item>
      <item>, OIB 02605037530</item>
    </izvorni_sadrzaj>
    <derivirana_varijabla naziv="DomainObject.Predmet.SudioniciListNazivOIB_1">
      <item>, OIB 85821130368</item>
      <item>, OIB 31341559358</item>
      <item>, OIB 02605037530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1459</properties:Characters>
  <properties:Lines>43</properties:Lines>
  <properties:Paragraphs>18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2016-01-04T08:17:00Z</cp:lastPrinted>
  <dcterms:modified xmlns:xsi="http://www.w3.org/2001/XMLSchema-instance" xsi:type="dcterms:W3CDTF">2016-01-04T08:18:00Z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