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29d" w14:paraId="cee629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69391C">
        <w:t>3</w:t>
      </w:r>
      <w:r w:rsidR="00731214">
        <w:t>75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A24265">
        <w:t>MIR &amp; SAN j.d.o.o. za trgovinu i usluge</w:t>
      </w:r>
      <w:r w:rsidR="0069391C">
        <w:t xml:space="preserve">, </w:t>
      </w:r>
      <w:r w:rsidR="00A24265">
        <w:t>Cerna</w:t>
      </w:r>
      <w:r w:rsidR="0069391C">
        <w:t xml:space="preserve">, </w:t>
      </w:r>
      <w:r w:rsidR="00A24265">
        <w:t>Velika Cerna 126</w:t>
      </w:r>
      <w:r w:rsidR="00DF25F3">
        <w:t>,</w:t>
      </w:r>
      <w:r w:rsidR="00A2271D">
        <w:t xml:space="preserve"> </w:t>
      </w:r>
      <w:r w:rsidR="00AC7615">
        <w:t xml:space="preserve">MBS: </w:t>
      </w:r>
      <w:r w:rsidR="00A24265">
        <w:t>030149095</w:t>
      </w:r>
      <w:r w:rsidR="00AC7615">
        <w:t xml:space="preserve"> </w:t>
      </w:r>
      <w:r w:rsidR="004A0D7B">
        <w:t>OIB</w:t>
      </w:r>
      <w:r w:rsidR="00041551">
        <w:t>:</w:t>
      </w:r>
      <w:r w:rsidR="004A0D7B">
        <w:t xml:space="preserve"> </w:t>
      </w:r>
      <w:r w:rsidR="00A24265">
        <w:t>36527319203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A24265">
        <w:t>2</w:t>
      </w:r>
      <w:r w:rsidR="00224AFF">
        <w:t xml:space="preserve">. </w:t>
      </w:r>
      <w:r w:rsidR="00A24265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A24265">
        <w:t>MIR &amp; SAN j.d.o.o. za trgovinu i usluge, Cerna, Velika Cerna 126, MBS: 030149095 OIB: 36527319203</w:t>
      </w:r>
      <w:r w:rsidR="006009EA">
        <w:t>,</w:t>
      </w:r>
      <w:r>
        <w:t xml:space="preserve"> iznosi </w:t>
      </w:r>
      <w:r w:rsidR="0069391C">
        <w:t>1</w:t>
      </w:r>
      <w:r w:rsidR="00A24265">
        <w:t>1</w:t>
      </w:r>
      <w:r w:rsidR="0069391C">
        <w:t>.</w:t>
      </w:r>
      <w:r w:rsidR="00A24265">
        <w:t>244,32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A24265">
        <w:t>Mirna Dretvić</w:t>
      </w:r>
      <w:r w:rsidR="00DF25F3">
        <w:t xml:space="preserve">, </w:t>
      </w:r>
      <w:r w:rsidR="00A2271D">
        <w:t xml:space="preserve">iz </w:t>
      </w:r>
      <w:r w:rsidR="00A24265">
        <w:t xml:space="preserve"> Cerne</w:t>
      </w:r>
      <w:r w:rsidR="00A2271D">
        <w:t xml:space="preserve">, </w:t>
      </w:r>
      <w:r w:rsidR="00A24265">
        <w:t xml:space="preserve"> Velika Cerna 126</w:t>
      </w:r>
      <w:r w:rsidR="0069391C">
        <w:t>,</w:t>
      </w:r>
      <w:r w:rsidR="00A2271D">
        <w:t xml:space="preserve"> </w:t>
      </w:r>
      <w:r w:rsidR="00AC7615">
        <w:t xml:space="preserve">OIB: </w:t>
      </w:r>
      <w:r w:rsidR="00A24265">
        <w:t>91527221703</w:t>
      </w:r>
      <w:r w:rsidR="00AC7615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731214">
        <w:t>75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9391C">
        <w:t>2</w:t>
      </w:r>
      <w:r>
        <w:t xml:space="preserve">. </w:t>
      </w:r>
      <w:r w:rsidR="00A24265">
        <w:t>ožujka</w:t>
      </w:r>
      <w:r>
        <w:t xml:space="preserve"> 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24265">
        <w:t>24</w:t>
      </w:r>
      <w:r>
        <w:t>/</w:t>
      </w:r>
      <w:r w:rsidR="00DF25F3">
        <w:t>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45E" w:rsidR="0071545E">
      <w:r>
        <w:separator/>
      </w:r>
    </w:p>
  </w:endnote>
  <w:endnote w:id="0" w:type="continuationSeparator">
    <w:p w:rsidRDefault="0071545E" w:rsidR="0071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45E" w:rsidR="0071545E">
      <w:r>
        <w:separator/>
      </w:r>
    </w:p>
  </w:footnote>
  <w:footnote w:id="0" w:type="continuationSeparator">
    <w:p w:rsidRDefault="0071545E" w:rsidR="0071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85C15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1214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24265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&amp; SAN j.d.o.o. za trgovinu i usluge</izvorni_sadrzaj>
    <derivirana_varijabla naziv="DomainObject.Predmet.ProtustrankaFormated_1">  MIR &amp; SAN j.d.o.o. za trgovinu i usluge</derivirana_varijabla>
  </DomainObject.Predmet.ProtustrankaFormated>
  <DomainObject.Predmet.ProtustrankaFormatedOIB>
    <izvorni_sadrzaj>  MIR &amp; SAN j.d.o.o. za trgovinu i usluge, OIB 36527319203</izvorni_sadrzaj>
    <derivirana_varijabla naziv="DomainObject.Predmet.ProtustrankaFormatedOIB_1">  MIR &amp; SAN j.d.o.o. za trgovinu i usluge, OIB 36527319203</derivirana_varijabla>
  </DomainObject.Predmet.ProtustrankaFormatedOIB>
  <DomainObject.Predmet.ProtustrankaFormatedWithAdress>
    <izvorni_sadrzaj> MIR &amp; SAN j.d.o.o. za trgovinu i usluge, Velika Cerna 126, 32272 Cerna</izvorni_sadrzaj>
    <derivirana_varijabla naziv="DomainObject.Predmet.ProtustrankaFormatedWithAdress_1"> MIR &amp; SAN j.d.o.o. za trgovinu i usluge, Velika Cerna 126, 32272 Cerna</derivirana_varijabla>
  </DomainObject.Predmet.ProtustrankaFormatedWithAdress>
  <DomainObject.Predmet.ProtustrankaFormatedWithAdressOIB>
    <izvorni_sadrzaj> MIR &amp; SAN j.d.o.o. za trgovinu i usluge, OIB 36527319203, Velika Cerna 126, 32272 Cerna</izvorni_sadrzaj>
    <derivirana_varijabla naziv="DomainObject.Predmet.ProtustrankaFormatedWithAdressOIB_1"> MIR &amp; SAN j.d.o.o. za trgovinu i usluge, OIB 36527319203, Velika Cerna 126, 32272 Cerna</derivirana_varijabla>
  </DomainObject.Predmet.ProtustrankaFormatedWithAdressOIB>
  <DomainObject.Predmet.ProtustrankaWithAdress>
    <izvorni_sadrzaj>MIR &amp; SAN j.d.o.o. za trgovinu i usluge Velika Cerna 126, 32272 Cerna</izvorni_sadrzaj>
    <derivirana_varijabla naziv="DomainObject.Predmet.ProtustrankaWithAdress_1">MIR &amp; SAN j.d.o.o. za trgovinu i usluge Velika Cerna 126, 32272 Cerna</derivirana_varijabla>
  </DomainObject.Predmet.ProtustrankaWithAdress>
  <DomainObject.Predmet.ProtustrankaWithAdressOIB>
    <izvorni_sadrzaj>MIR &amp; SAN j.d.o.o. za trgovinu i usluge, OIB 36527319203, Velika Cerna 126, 32272 Cerna</izvorni_sadrzaj>
    <derivirana_varijabla naziv="DomainObject.Predmet.ProtustrankaWithAdressOIB_1">MIR &amp; SAN j.d.o.o. za trgovinu i usluge, OIB 36527319203, Velika Cerna 126, 32272 Cerna</derivirana_varijabla>
  </DomainObject.Predmet.ProtustrankaWithAdressOIB>
  <DomainObject.Predmet.ProtustrankaNazivFormated>
    <izvorni_sadrzaj>MIR &amp; SAN j.d.o.o. za trgovinu i usluge</izvorni_sadrzaj>
    <derivirana_varijabla naziv="DomainObject.Predmet.ProtustrankaNazivFormated_1">MIR &amp; SAN j.d.o.o. za trgovinu i usluge</derivirana_varijabla>
  </DomainObject.Predmet.ProtustrankaNazivFormated>
  <DomainObject.Predmet.ProtustrankaNazivFormatedOIB>
    <izvorni_sadrzaj>MIR &amp; SAN j.d.o.o. za trgovinu i usluge, OIB 36527319203</izvorni_sadrzaj>
    <derivirana_varijabla naziv="DomainObject.Predmet.ProtustrankaNazivFormatedOIB_1">MIR &amp; SAN j.d.o.o. za trgovinu i usluge, OIB 36527319203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 &amp; SAN j.d.o.o. za trgovinu i usluge</item>
    </izvorni_sadrzaj>
    <derivirana_varijabla naziv="DomainObject.Predmet.ProtuStrankaListFormated_1">
      <item>MIR &amp; SAN j.d.o.o. za trgovinu i usluge</item>
    </derivirana_varijabla>
  </DomainObject.Predmet.ProtuStrankaListFormated>
  <DomainObject.Predmet.ProtuStrankaListFormatedOIB>
    <izvorni_sadrzaj>
      <item>MIR &amp; SAN j.d.o.o. za trgovinu i usluge, OIB 36527319203</item>
    </izvorni_sadrzaj>
    <derivirana_varijabla naziv="DomainObject.Predmet.ProtuStrankaListFormatedOIB_1">
      <item>MIR &amp; SAN j.d.o.o. za trgovinu i usluge, OIB 36527319203</item>
    </derivirana_varijabla>
  </DomainObject.Predmet.ProtuStrankaListFormatedOIB>
  <DomainObject.Predmet.ProtuStrankaListFormatedWithAdress>
    <izvorni_sadrzaj>
      <item>MIR &amp; SAN j.d.o.o. za trgovinu i usluge, Velika Cerna 126, 32272 Cerna</item>
    </izvorni_sadrzaj>
    <derivirana_varijabla naziv="DomainObject.Predmet.ProtuStrankaListFormatedWithAdress_1">
      <item>MIR &amp; SAN j.d.o.o. za trgovinu i usluge, Velika Cerna 126, 32272 Cerna</item>
    </derivirana_varijabla>
  </DomainObject.Predmet.ProtuStrankaListFormatedWithAdress>
  <DomainObject.Predmet.ProtuStrankaListFormatedWithAdressOIB>
    <izvorni_sadrzaj>
      <item>MIR &amp; SAN j.d.o.o. za trgovinu i usluge, OIB 36527319203, Velika Cerna 126, 32272 Cerna</item>
    </izvorni_sadrzaj>
    <derivirana_varijabla naziv="DomainObject.Predmet.ProtuStrankaListFormatedWithAdressOIB_1">
      <item>MIR &amp; SAN j.d.o.o. za trgovinu i usluge, OIB 36527319203, Velika Cerna 126, 32272 Cerna</item>
    </derivirana_varijabla>
  </DomainObject.Predmet.ProtuStrankaListFormatedWithAdressOIB>
  <DomainObject.Predmet.ProtuStrankaListNazivFormated>
    <izvorni_sadrzaj>
      <item>MIR &amp; SAN j.d.o.o. za trgovinu i usluge</item>
    </izvorni_sadrzaj>
    <derivirana_varijabla naziv="DomainObject.Predmet.ProtuStrankaListNazivFormated_1">
      <item>MIR &amp; SAN j.d.o.o. za trgovinu i usluge</item>
    </derivirana_varijabla>
  </DomainObject.Predmet.ProtuStrankaListNazivFormated>
  <DomainObject.Predmet.ProtuStrankaListNazivFormatedOIB>
    <izvorni_sadrzaj>
      <item>MIR &amp; SAN j.d.o.o. za trgovinu i usluge, OIB 36527319203</item>
    </izvorni_sadrzaj>
    <derivirana_varijabla naziv="DomainObject.Predmet.ProtuStrankaListNazivFormatedOIB_1">
      <item>MIR &amp; SAN j.d.o.o. za trgovinu i usluge, OIB 36527319203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 &amp; SAN j.d.o.o. za trgovinu i usluge</izvorni_sadrzaj>
    <derivirana_varijabla naziv="DomainObject.Predmet.ProtustrankaIDrugi_1">MIR &amp; SAN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 &amp; SAN j.d.o.o. za trgovinu i usluge, OIB 36527319203, Velika Cerna 126, 32272 Cerna</izvorni_sadrzaj>
    <derivirana_varijabla naziv="DomainObject.Predmet.ProtustrankaIDrugiAdressOIB_1">MIR &amp; SAN j.d.o.o. za trgovinu i usluge, OIB 36527319203, Velika Cerna 126,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 &amp; SAN j.d.o.o. za trgovinu i usluge</item>
    </izvorni_sadrzaj>
    <derivirana_varijabla naziv="DomainObject.Predmet.SudioniciListNaziv_1">
      <item>FINA RC OSIJEK</item>
      <item>MIR &amp; SAN j.d.o.o. za trgovinu i usluge</item>
    </derivirana_varijabla>
  </DomainObject.Predmet.SudioniciListNaziv>
  <DomainObject.Predmet.SudioniciListAdressOIB>
    <izvorni_sadrzaj>
      <item>FINA RC OSIJEK, OIB 85821130368</item>
      <item>MIR &amp; SAN j.d.o.o. za trgovinu i usluge, OIB 36527319203, Velika Cerna 126,32272 Cerna</item>
    </izvorni_sadrzaj>
    <derivirana_varijabla naziv="DomainObject.Predmet.SudioniciListAdressOIB_1">
      <item>FINA RC OSIJEK, OIB 85821130368</item>
      <item>MIR &amp; SAN j.d.o.o. za trgovinu i usluge, OIB 36527319203, Velika Cerna 126,32272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36527319203</item>
    </izvorni_sadrzaj>
    <derivirana_varijabla naziv="DomainObject.Predmet.SudioniciListNazivOIB_1">
      <item>, OIB 85821130368</item>
      <item>, OIB 36527319203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369</properties:Words>
  <properties:Characters>1902</properties:Characters>
  <properties:Lines>47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2017-03-02T12:33:00Z</dcterms:created>
  <dc:creator>Korisnik</dc:creator>
  <cp:lastModifiedBy>Maja Videnović</cp:lastModifiedBy>
  <cp:lastPrinted>2016-02-05T07:43:00Z</cp:lastPrinted>
  <dcterms:modified xmlns:xsi="http://www.w3.org/2001/XMLSchema-instance" xsi:type="dcterms:W3CDTF">2017-03-02T12:38:00Z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