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a2ac7" w14:paraId="44a2ac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</w:t>
      </w:r>
      <w:r w:rsidR="00D03886">
        <w:rPr>
          <w:b/>
          <w:lang w:val="hr-HR"/>
        </w:rPr>
        <w:t>18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D03886">
        <w:rPr>
          <w:lang w:val="hr-HR"/>
        </w:rPr>
        <w:t>DRESS CODE j.d.o.o. Split, Ruđera Boškovića 13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D03886">
        <w:rPr>
          <w:lang w:val="hr-HR"/>
        </w:rPr>
        <w:t>19974789739</w:t>
      </w:r>
      <w:r w:rsidR="00A61C93">
        <w:rPr>
          <w:lang w:val="hr-HR"/>
        </w:rPr>
        <w:t xml:space="preserve">, MBS: </w:t>
      </w:r>
      <w:r w:rsidR="00D03886">
        <w:rPr>
          <w:lang w:val="hr-HR"/>
        </w:rPr>
        <w:t>060315721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F5974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03886">
        <w:rPr>
          <w:lang w:val="hr-HR"/>
        </w:rPr>
        <w:t>DRESS CODE j.d.o.o. Split, Ruđera Boškovića 13, OIB: 19974789739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D03886">
        <w:rPr>
          <w:lang w:val="hr-HR"/>
        </w:rPr>
        <w:t>24.658,49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F5974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5A4D05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2F7E1D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37638"/>
    <w:rsid w:val="005500EF"/>
    <w:rsid w:val="00561AC7"/>
    <w:rsid w:val="00577A33"/>
    <w:rsid w:val="005A3610"/>
    <w:rsid w:val="005A4D05"/>
    <w:rsid w:val="005D164A"/>
    <w:rsid w:val="005D5C20"/>
    <w:rsid w:val="00605AFA"/>
    <w:rsid w:val="00611E8A"/>
    <w:rsid w:val="006249B6"/>
    <w:rsid w:val="00642955"/>
    <w:rsid w:val="00650C5E"/>
    <w:rsid w:val="00663B71"/>
    <w:rsid w:val="0066735D"/>
    <w:rsid w:val="006767AE"/>
    <w:rsid w:val="006E3551"/>
    <w:rsid w:val="006F5974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2DB8"/>
    <w:rsid w:val="00B6615F"/>
    <w:rsid w:val="00B67172"/>
    <w:rsid w:val="00B70173"/>
    <w:rsid w:val="00B95BB8"/>
    <w:rsid w:val="00BC1BB3"/>
    <w:rsid w:val="00BD7EC6"/>
    <w:rsid w:val="00BE1E22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03886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5144"/>
    <w:rsid w:val="00D94AC2"/>
    <w:rsid w:val="00DB73BD"/>
    <w:rsid w:val="00DD5397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3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3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D539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D53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D53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St-218/2016</izvorni_sadrzaj>
    <derivirana_varijabla naziv="DomainObject.Predmet.OznakaBroj_1">St-218/2016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DRESS CODE jednostavno društvo s ograničenom odgovornošću za računalne djelatnosti  i usluge</izvorni_sadrzaj>
    <derivirana_varijabla naziv="DomainObject.Predmet.ProtustrankaFormated_1">  DRESS CODE jednostavno društvo s ograničenom odgovornošću za računalne djelatnosti  i usluge</derivirana_varijabla>
  </DomainObject.Predmet.ProtustrankaFormated>
  <DomainObject.Predmet.ProtustrankaFormatedOIB>
    <izvorni_sadrzaj>  DRESS CODE jednostavno društvo s ograničenom odgovornošću za računalne djelatnosti  i usluge, OIB 19974789739</izvorni_sadrzaj>
    <derivirana_varijabla naziv="DomainObject.Predmet.ProtustrankaFormatedOIB_1">  DRESS CODE jednostavno društvo s ograničenom odgovornošću za računalne djelatnosti  i usluge, OIB 19974789739</derivirana_varijabla>
  </DomainObject.Predmet.ProtustrankaFormatedOIB>
  <DomainObject.Predmet.ProtustrankaFormatedWithAdress>
    <izvorni_sadrzaj> DRESS CODE jednostavno društvo s ograničenom odgovornošću za računalne djelatnosti  i usluge, Ruđera Boškovića 13, 21000 Split</izvorni_sadrzaj>
    <derivirana_varijabla naziv="DomainObject.Predmet.ProtustrankaFormatedWithAdress_1"> DRESS CODE jednostavno društvo s ograničenom odgovornošću za računalne djelatnosti  i usluge, Ruđera Boškovića 13, 21000 Split</derivirana_varijabla>
  </DomainObject.Predmet.ProtustrankaFormatedWithAdress>
  <DomainObject.Predmet.ProtustrankaFormatedWithAdressOIB>
    <izvorni_sadrzaj> DRESS CODE jednostavno društvo s ograničenom odgovornošću za računalne djelatnosti  i usluge, OIB 19974789739, Ruđera Boškovića 13, 21000 Split</izvorni_sadrzaj>
    <derivirana_varijabla naziv="DomainObject.Predmet.ProtustrankaFormatedWithAdressOIB_1"> DRESS CODE jednostavno društvo s ograničenom odgovornošću za računalne djelatnosti  i usluge, OIB 19974789739, Ruđera Boškovića 13, 21000 Split</derivirana_varijabla>
  </DomainObject.Predmet.ProtustrankaFormatedWithAdressOIB>
  <DomainObject.Predmet.ProtustrankaWithAdress>
    <izvorni_sadrzaj>DRESS CODE jednostavno društvo s ograničenom odgovornošću za računalne djelatnosti  i usluge Ruđera Boškovića 13, 21000 Split</izvorni_sadrzaj>
    <derivirana_varijabla naziv="DomainObject.Predmet.ProtustrankaWithAdress_1">DRESS CODE jednostavno društvo s ograničenom odgovornošću za računalne djelatnosti  i usluge Ruđera Boškovića 13, 21000 Split</derivirana_varijabla>
  </DomainObject.Predmet.ProtustrankaWithAdress>
  <DomainObject.Predmet.ProtustrankaWithAdressOIB>
    <izvorni_sadrzaj>DRESS CODE jednostavno društvo s ograničenom odgovornošću za računalne djelatnosti  i usluge, OIB 19974789739, Ruđera Boškovića 13, 21000 Split</izvorni_sadrzaj>
    <derivirana_varijabla naziv="DomainObject.Predmet.ProtustrankaWithAdressOIB_1">DRESS CODE jednostavno društvo s ograničenom odgovornošću za računalne djelatnosti  i usluge, OIB 19974789739, Ruđera Boškovića 13, 21000 Split</derivirana_varijabla>
  </DomainObject.Predmet.ProtustrankaWithAdressOIB>
  <DomainObject.Predmet.ProtustrankaNazivFormated>
    <izvorni_sadrzaj>DRESS CODE jednostavno društvo s ograničenom odgovornošću za računalne djelatnosti  i usluge</izvorni_sadrzaj>
    <derivirana_varijabla naziv="DomainObject.Predmet.ProtustrankaNazivFormated_1">DRESS CODE jednostavno društvo s ograničenom odgovornošću za računalne djelatnosti  i usluge</derivirana_varijabla>
  </DomainObject.Predmet.ProtustrankaNazivFormated>
  <DomainObject.Predmet.ProtustrankaNazivFormatedOIB>
    <izvorni_sadrzaj>DRESS CODE jednostavno društvo s ograničenom odgovornošću za računalne djelatnosti  i usluge, OIB 19974789739</izvorni_sadrzaj>
    <derivirana_varijabla naziv="DomainObject.Predmet.ProtustrankaNazivFormatedOIB_1">DRESS CODE jednostavno društvo s ograničenom odgovornošću za računalne djelatnosti  i usluge, OIB 19974789739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24658.49</izvorni_sadrzaj>
    <derivirana_varijabla naziv="DomainObject.Predmet.TrenutnaVrijednost_1">24658.49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DRESS CODE jednostavno društvo s ograničenom odgovornošću za računalne djelatnosti  i usluge</item>
    </izvorni_sadrzaj>
    <derivirana_varijabla naziv="DomainObject.Predmet.ProtuStrankaListFormated_1">
      <item>DRESS CODE jednostavno društvo s ograničenom odgovornošću za računalne djelatnosti  i usluge</item>
    </derivirana_varijabla>
  </DomainObject.Predmet.ProtuStrankaListFormated>
  <DomainObject.Predmet.ProtuStrankaListFormatedOIB>
    <izvorni_sadrzaj>
      <item>DRESS CODE jednostavno društvo s ograničenom odgovornošću za računalne djelatnosti  i usluge, OIB 19974789739</item>
    </izvorni_sadrzaj>
    <derivirana_varijabla naziv="DomainObject.Predmet.ProtuStrankaListFormatedOIB_1">
      <item>DRESS CODE jednostavno društvo s ograničenom odgovornošću za računalne djelatnosti  i usluge, OIB 19974789739</item>
    </derivirana_varijabla>
  </DomainObject.Predmet.ProtuStrankaListFormatedOIB>
  <DomainObject.Predmet.ProtuStrankaListFormatedWithAdress>
    <izvorni_sadrzaj>
      <item>DRESS CODE jednostavno društvo s ograničenom odgovornošću za računalne djelatnosti  i usluge, Ruđera Boškovića 13, 21000 Split</item>
    </izvorni_sadrzaj>
    <derivirana_varijabla naziv="DomainObject.Predmet.ProtuStrankaListFormatedWithAdress_1">
      <item>DRESS CODE jednostavno društvo s ograničenom odgovornošću za računalne djelatnosti  i usluge, Ruđera Boškovića 13, 21000 Split</item>
    </derivirana_varijabla>
  </DomainObject.Predmet.ProtuStrankaListFormatedWithAdress>
  <DomainObject.Predmet.ProtuStrankaListFormatedWithAdressOIB>
    <izvorni_sadrzaj>
      <item>DRESS CODE jednostavno društvo s ograničenom odgovornošću za računalne djelatnosti  i usluge, OIB 19974789739, Ruđera Boškovića 13, 21000 Split</item>
    </izvorni_sadrzaj>
    <derivirana_varijabla naziv="DomainObject.Predmet.ProtuStrankaListFormatedWithAdressOIB_1">
      <item>DRESS CODE jednostavno društvo s ograničenom odgovornošću za računalne djelatnosti  i usluge, OIB 19974789739, Ruđera Boškovića 13, 21000 Split</item>
    </derivirana_varijabla>
  </DomainObject.Predmet.ProtuStrankaListFormatedWithAdressOIB>
  <DomainObject.Predmet.ProtuStrankaListNazivFormated>
    <izvorni_sadrzaj>
      <item>DRESS CODE jednostavno društvo s ograničenom odgovornošću za računalne djelatnosti  i usluge</item>
    </izvorni_sadrzaj>
    <derivirana_varijabla naziv="DomainObject.Predmet.ProtuStrankaListNazivFormated_1">
      <item>DRESS CODE jednostavno društvo s ograničenom odgovornošću za računalne djelatnosti  i usluge</item>
    </derivirana_varijabla>
  </DomainObject.Predmet.ProtuStrankaListNazivFormated>
  <DomainObject.Predmet.ProtuStrankaListNazivFormatedOIB>
    <izvorni_sadrzaj>
      <item>DRESS CODE jednostavno društvo s ograničenom odgovornošću za računalne djelatnosti  i usluge, OIB 19974789739</item>
    </izvorni_sadrzaj>
    <derivirana_varijabla naziv="DomainObject.Predmet.ProtuStrankaListNazivFormatedOIB_1">
      <item>DRESS CODE jednostavno društvo s ograničenom odgovornošću za računalne djelatnosti  i usluge, OIB 19974789739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DRESS CODE jednostavno društvo s ograničenom odgovornošću za računalne djelatnosti  i usluge</izvorni_sadrzaj>
    <derivirana_varijabla naziv="DomainObject.Predmet.ProtustrankaIDrugi_1">DRESS CODE jednostavno društvo s ograničenom odgovornošću za računalne djelatnosti 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DRESS CODE jednostavno društvo s ograničenom odgovornošću za računalne djelatnosti  i usluge, OIB 19974789739, Ruđera Boškovića 13, 21000 Split</izvorni_sadrzaj>
    <derivirana_varijabla naziv="DomainObject.Predmet.ProtustrankaIDrugiAdressOIB_1">DRESS CODE jednostavno društvo s ograničenom odgovornošću za računalne djelatnosti  i usluge, OIB 19974789739, Ruđera Boškovića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DRESS CODE jednostavno društvo s ograničenom odgovornošću za računalne djelatnosti  i usluge</item>
      <item>FINANCIJSKA AGENCIJA, RC SPLIT</item>
    </izvorni_sadrzaj>
    <derivirana_varijabla naziv="DomainObject.Predmet.SudioniciListNaziv_1">
      <item>DRESS CODE jednostavno društvo s ograničenom odgovornošću za računalne djelatnosti  i usluge</item>
      <item>FINANCIJSKA AGENCIJA, RC SPLIT</item>
    </derivirana_varijabla>
  </DomainObject.Predmet.SudioniciListNaziv>
  <DomainObject.Predmet.SudioniciListAdressOIB>
    <izvorni_sadrzaj>
      <item>DRESS CODE jednostavno društvo s ograničenom odgovornošću za računalne djelatnosti  i usluge, OIB 19974789739, Ruđera Boškovića 13,21000 Split</item>
      <item>FINANCIJSKA AGENCIJA, RC SPLIT, OIB 85821130368, Mažuranićevo šetalište 24 b,21000 Split</item>
    </izvorni_sadrzaj>
    <derivirana_varijabla naziv="DomainObject.Predmet.SudioniciListAdressOIB_1">
      <item>DRESS CODE jednostavno društvo s ograničenom odgovornošću za računalne djelatnosti  i usluge, OIB 19974789739, Ruđera Boškovića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19974789739</item>
      <item>, OIB 85821130368</item>
    </izvorni_sadrzaj>
    <derivirana_varijabla naziv="DomainObject.Predmet.SudioniciListNazivOIB_1">
      <item>, OIB 19974789739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26772-A290-482A-B155-705F48946F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1761</properties:Characters>
  <properties:Lines>49</properties:Lines>
  <properties:Paragraphs>16</properties:Paragraphs>
  <properties:TotalTime>244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2016-02-19T13:12:00Z</cp:lastPrinted>
  <dcterms:modified xmlns:xsi="http://www.w3.org/2001/XMLSchema-instance" xsi:type="dcterms:W3CDTF">2016-02-19T13:12:00Z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