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0513" w14:paraId="fa30513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FE752B">
        <w:rPr>
          <w:szCs w:val="24"/>
        </w:rPr>
        <w:t>393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FE752B">
        <w:t>dužnika FLO</w:t>
      </w:r>
      <w:r w:rsidR="00482973">
        <w:t xml:space="preserve"> d.o.o.</w:t>
      </w:r>
      <w:r w:rsidR="00FE752B">
        <w:t>, Vladimira Nazora 30, Čakovec</w:t>
      </w:r>
      <w:r w:rsidR="00513472">
        <w:t>,</w:t>
      </w:r>
      <w:r w:rsidR="00ED0604">
        <w:t xml:space="preserve"> </w:t>
      </w:r>
      <w:r w:rsidR="00FE752B">
        <w:t>OIB: 3</w:t>
      </w:r>
      <w:r w:rsidR="00A41F55">
        <w:t>6</w:t>
      </w:r>
      <w:r w:rsidR="00FE752B">
        <w:t>87</w:t>
      </w:r>
      <w:r w:rsidR="00A41F55">
        <w:t>7</w:t>
      </w:r>
      <w:r w:rsidR="00FE752B">
        <w:t>756401</w:t>
      </w:r>
      <w:r w:rsidR="001423C9">
        <w:t>, dana 28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A41F55" w:rsidRPr="00A41F55">
        <w:t xml:space="preserve"> </w:t>
      </w:r>
      <w:r w:rsidR="00A41F55">
        <w:t>FLO d.o.o., Vladimira Nazora 30, Čakovec, OIB: 36877756401</w:t>
      </w:r>
      <w:r w:rsidR="001423C9">
        <w:t>, s danom 28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550C4F">
        <w:rPr>
          <w:szCs w:val="24"/>
        </w:rPr>
        <w:t>14,3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513472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A41F55">
        <w:t>FLO d.o.o., Vladimira Nazora 30, Čakovec, OIB: 36877756401.</w:t>
      </w:r>
    </w:p>
    <w:p w:rsidRDefault="00A41F55" w:rsidP="00CE3446" w:rsidR="00A41F55">
      <w:pPr>
        <w:jc w:val="both"/>
      </w:pPr>
    </w:p>
    <w:p w:rsidRDefault="00DF4B3F" w:rsidP="00DF4B3F" w:rsidR="00DF4B3F">
      <w:pPr>
        <w:jc w:val="both"/>
      </w:pPr>
      <w:r>
        <w:tab/>
      </w:r>
      <w:r w:rsidRPr="00962A57">
        <w:t xml:space="preserve">III Za stečajnog upravitelja imenuje se </w:t>
      </w:r>
      <w:r w:rsidR="00550C4F">
        <w:t>Ivan Hudoletnjak, Zavojna ulica 3, Ivanec, OIB:</w:t>
      </w:r>
    </w:p>
    <w:p w:rsidRDefault="00550C4F" w:rsidP="00DF4B3F" w:rsidR="00550C4F" w:rsidRPr="00962A57">
      <w:pPr>
        <w:jc w:val="both"/>
      </w:pPr>
      <w:r>
        <w:t>80924395653.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</w:t>
      </w:r>
      <w:r w:rsidR="00A41F55" w:rsidRPr="00A41F55">
        <w:t xml:space="preserve"> </w:t>
      </w:r>
      <w:r w:rsidR="00A41F55">
        <w:t>FLO d.o.o., Vladimira Nazora 30, Čakovec, OIB: 36877756401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AB21C6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je dana 29.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423C9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A41F55">
        <w:t>FLO d.o.o., Vladimira Nazora 30, 42000 Čakovec</w:t>
      </w:r>
    </w:p>
    <w:p w:rsidRDefault="00023797" w:rsidP="001423C9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A41F55">
        <w:t>Đurđica Vuk, Vladimira Nazora 30, 42000 Čakovec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A41F55">
        <w:rPr>
          <w:szCs w:val="24"/>
        </w:rPr>
        <w:t>, Ispostava Čakovec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A41F55">
        <w:rPr>
          <w:szCs w:val="24"/>
        </w:rPr>
        <w:t>O. Keršovanija 11, 40000 Čakovec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550C4F">
        <w:t>Ivan Hudoletnjak, Zavojna ulica 3, 42240 Ivanec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F20" w:rsidP="007A75CE" w:rsidR="00E00F20">
      <w:r>
        <w:separator/>
      </w:r>
    </w:p>
  </w:endnote>
  <w:endnote w:id="0" w:type="continuationSeparator">
    <w:p w:rsidRDefault="00E00F20" w:rsidP="007A75CE" w:rsidR="00E00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F20" w:rsidP="007A75CE" w:rsidR="00E00F20">
      <w:r>
        <w:separator/>
      </w:r>
    </w:p>
  </w:footnote>
  <w:footnote w:id="0" w:type="continuationSeparator">
    <w:p w:rsidRDefault="00E00F20" w:rsidP="007A75CE" w:rsidR="00E00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738E7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FE752B">
      <w:t>393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423C9"/>
    <w:rsid w:val="001E7781"/>
    <w:rsid w:val="00200042"/>
    <w:rsid w:val="00221707"/>
    <w:rsid w:val="00255595"/>
    <w:rsid w:val="002A6059"/>
    <w:rsid w:val="003B5155"/>
    <w:rsid w:val="003E2AE0"/>
    <w:rsid w:val="00402B56"/>
    <w:rsid w:val="004070A8"/>
    <w:rsid w:val="00440410"/>
    <w:rsid w:val="004550B0"/>
    <w:rsid w:val="00467EEF"/>
    <w:rsid w:val="00472765"/>
    <w:rsid w:val="00482973"/>
    <w:rsid w:val="00497129"/>
    <w:rsid w:val="004A1245"/>
    <w:rsid w:val="004C1E71"/>
    <w:rsid w:val="004D4A91"/>
    <w:rsid w:val="004E20AA"/>
    <w:rsid w:val="00513472"/>
    <w:rsid w:val="00525276"/>
    <w:rsid w:val="00531356"/>
    <w:rsid w:val="00532090"/>
    <w:rsid w:val="00532FD1"/>
    <w:rsid w:val="00537577"/>
    <w:rsid w:val="00544C43"/>
    <w:rsid w:val="00550447"/>
    <w:rsid w:val="00550C4F"/>
    <w:rsid w:val="00567A2A"/>
    <w:rsid w:val="00581316"/>
    <w:rsid w:val="005B2BAA"/>
    <w:rsid w:val="005B616A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738E7"/>
    <w:rsid w:val="008A024C"/>
    <w:rsid w:val="008A49F0"/>
    <w:rsid w:val="00907951"/>
    <w:rsid w:val="00933038"/>
    <w:rsid w:val="00940790"/>
    <w:rsid w:val="00943931"/>
    <w:rsid w:val="009463BE"/>
    <w:rsid w:val="00947744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41F55"/>
    <w:rsid w:val="00A56BA2"/>
    <w:rsid w:val="00A732DB"/>
    <w:rsid w:val="00A92369"/>
    <w:rsid w:val="00AB1E43"/>
    <w:rsid w:val="00AB21C6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5CAE"/>
    <w:rsid w:val="00C033F1"/>
    <w:rsid w:val="00C07229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F4B3F"/>
    <w:rsid w:val="00E00F20"/>
    <w:rsid w:val="00E10BFD"/>
    <w:rsid w:val="00E17589"/>
    <w:rsid w:val="00EA5D61"/>
    <w:rsid w:val="00ED0604"/>
    <w:rsid w:val="00ED38B6"/>
    <w:rsid w:val="00F0497A"/>
    <w:rsid w:val="00F079DC"/>
    <w:rsid w:val="00F25845"/>
    <w:rsid w:val="00F50578"/>
    <w:rsid w:val="00F6594B"/>
    <w:rsid w:val="00F80A92"/>
    <w:rsid w:val="00F924AC"/>
    <w:rsid w:val="00FE752B"/>
    <w:rsid w:val="00FF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8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8E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8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8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8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8E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8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8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pokretnajem skraćenog st. postupka</izvorni_sadrzaj>
    <derivirana_varijabla naziv="DomainObject.Predmet.Opis_1">Zahtjev za pokretnajem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St-393/2015</izvorni_sadrzaj>
    <derivirana_varijabla naziv="DomainObject.Predmet.OznakaBroj_1">St-393/2015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 društvo s ograničenom odgovornošću za trgovinu i usluge zastupanog po punomoćniku Đurđica Vuk</izvorni_sadrzaj>
    <derivirana_varijabla naziv="DomainObject.Predmet.ProtustrankaFormated_1">  FLO društvo s ograničenom odgovornošću za trgovinu i usluge zastupanog po punomoćniku Đurđica Vuk</derivirana_varijabla>
  </DomainObject.Predmet.ProtustrankaFormated>
  <DomainObject.Predmet.ProtustrankaFormatedOIB>
    <izvorni_sadrzaj>  FLO društvo s ograničenom odgovornošću za trgovinu i usluge, OIB 36877756401 zastupanog po punomoćniku Đurđica Vuk</izvorni_sadrzaj>
    <derivirana_varijabla naziv="DomainObject.Predmet.ProtustrankaFormatedOIB_1">  FLO društvo s ograničenom odgovornošću za trgovinu i usluge, OIB 36877756401 zastupanog po punomoćniku Đurđica Vuk</derivirana_varijabla>
  </DomainObject.Predmet.ProtustrankaFormatedOIB>
  <DomainObject.Predmet.ProtustrankaFormatedWithAdress>
    <izvorni_sadrzaj> FLO društvo s ograničenom odgovornošću za trgovinu i usluge, Vladimira Nazora 30, 40000 Čakovec zastupanog po punomoćniku Đurđica Vuk</izvorni_sadrzaj>
    <derivirana_varijabla naziv="DomainObject.Predmet.ProtustrankaFormatedWithAdress_1"> FLO društvo s ograničenom odgovornošću za trgovinu i usluge, Vladimira Nazora 30, 40000 Čakovec zastupanog po punomoćniku Đurđica Vuk</derivirana_varijabla>
  </DomainObject.Predmet.ProtustrankaFormatedWithAdress>
  <DomainObject.Predmet.ProtustrankaFormatedWithAdressOIB>
    <izvorni_sadrzaj> FLO društvo s ograničenom odgovornošću za trgovinu i usluge, OIB 36877756401, Vladimira Nazora 30, 40000 Čakovec zastupanog po punomoćniku Đurđica Vuk</izvorni_sadrzaj>
    <derivirana_varijabla naziv="DomainObject.Predmet.ProtustrankaFormatedWithAdressOIB_1"> FLO društvo s ograničenom odgovornošću za trgovinu i usluge, OIB 36877756401, Vladimira Nazora 30, 40000 Čakovec zastupanog po punomoćniku Đurđica Vuk</derivirana_varijabla>
  </DomainObject.Predmet.ProtustrankaFormatedWithAdressOIB>
  <DomainObject.Predmet.ProtustrankaWithAdress>
    <izvorni_sadrzaj>FLO društvo s ograničenom odgovornošću za trgovinu i usluge Vladimira Nazora 30, 40000 Čakovec</izvorni_sadrzaj>
    <derivirana_varijabla naziv="DomainObject.Predmet.ProtustrankaWithAdress_1">FLO društvo s ograničenom odgovornošću za trgovinu i usluge Vladimira Nazora 30, 40000 Čakovec</derivirana_varijabla>
  </DomainObject.Predmet.ProtustrankaWithAdress>
  <DomainObject.Predmet.ProtustrankaWithAdressOIB>
    <izvorni_sadrzaj>FLO društvo s ograničenom odgovornošću za trgovinu i usluge, OIB 36877756401, Vladimira Nazora 30, 40000 Čakovec</izvorni_sadrzaj>
    <derivirana_varijabla naziv="DomainObject.Predmet.ProtustrankaWithAdressOIB_1">FLO društvo s ograničenom odgovornošću za trgovinu i usluge, OIB 36877756401, Vladimira Nazora 30, 40000 Čakovec</derivirana_varijabla>
  </DomainObject.Predmet.ProtustrankaWithAdressOIB>
  <DomainObject.Predmet.ProtustrankaNazivFormated>
    <izvorni_sadrzaj>FLO društvo s ograničenom odgovornošću za trgovinu i usluge</izvorni_sadrzaj>
    <derivirana_varijabla naziv="DomainObject.Predmet.ProtustrankaNazivFormated_1">FLO društvo s ograničenom odgovornošću za trgovinu i usluge</derivirana_varijabla>
  </DomainObject.Predmet.ProtustrankaNazivFormated>
  <DomainObject.Predmet.ProtustrankaNazivFormatedOIB>
    <izvorni_sadrzaj>FLO društvo s ograničenom odgovornošću za trgovinu i usluge, OIB 36877756401</izvorni_sadrzaj>
    <derivirana_varijabla naziv="DomainObject.Predmet.ProtustrankaNazivFormatedOIB_1">FLO društvo s ograničenom odgovornošću za trgovinu i usluge, OIB 36877756401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Ulica grada Vukovara 70, 10000 Zagreb</izvorni_sadrzaj>
    <derivirana_varijabla naziv="DomainObject.Predmet.StrankaFormatedWithAdress_1"> Financijska agencija RC Zagreb Podružnica Varaždin, Ulica grada Vukovara 70, 10000 Zagreb</derivirana_varijabla>
  </DomainObject.Predmet.StrankaFormatedWithAdress>
  <DomainObject.Predmet.StrankaFormatedWithAdressOIB>
    <izvorni_sadrzaj> Financijska agencija RC Zagreb Podružnica Varaždin, OIB 85821130368, Ulica grada Vukovara 70, 10000 Zagreb</izvorni_sadrzaj>
    <derivirana_varijabla naziv="DomainObject.Predmet.StrankaFormatedWithAdressOIB_1"> Financijska agencija RC Zagreb Podružnica Varaždin, OIB 85821130368, Ulica grada Vukovara 70, 10000 Zagreb</derivirana_varijabla>
  </DomainObject.Predmet.StrankaFormatedWithAdressOIB>
  <DomainObject.Predmet.StrankaWithAdress>
    <izvorni_sadrzaj>Financijska agencija RC Zagreb Podružnica Varaždin Ulica grada Vukovara 70,10000 Zagreb</izvorni_sadrzaj>
    <derivirana_varijabla naziv="DomainObject.Predmet.StrankaWithAdress_1">Financijska agencija RC Zagreb Podružnica Varaždin Ulica grada Vukovara 70,10000 Zagreb</derivirana_varijabla>
  </DomainObject.Predmet.StrankaWithAdress>
  <DomainObject.Predmet.StrankaWithAdressOIB>
    <izvorni_sadrzaj>Financijska agencija RC Zagreb Podružnica Varaždin, OIB 85821130368, Ulica grada Vukovara 70,10000 Zagreb</izvorni_sadrzaj>
    <derivirana_varijabla naziv="DomainObject.Predmet.StrankaWithAdressOIB_1">Financijska agencija RC Zagreb Podružnica Varaždin, OIB 85821130368, Ulica grada Vukovara 70,10000 Zagreb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88366.27</izvorni_sadrzaj>
    <derivirana_varijabla naziv="DomainObject.Predmet.TrenutnaVrijednost_1">88366.27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Ulica grada Vukovara 70, 10000 Zagreb</item>
    </izvorni_sadrzaj>
    <derivirana_varijabla naziv="DomainObject.Predmet.StrankaListFormatedWithAdress_1">
      <item>Financijska agencija RC Zagreb Podružnica Varaždin, Ulica grada Vukovara 70, 10000 Zagreb</item>
    </derivirana_varijabla>
  </DomainObject.Predmet.StrankaListFormatedWithAdress>
  <DomainObject.Predmet.StrankaListFormatedWithAdressOIB>
    <izvorni_sadrzaj>
      <item>Financijska agencija RC Zagreb Podružnica Varaždin, OIB 85821130368, Ulica grada Vukovara 70, 10000 Zagreb</item>
    </izvorni_sadrzaj>
    <derivirana_varijabla naziv="DomainObject.Predmet.StrankaListFormatedWithAdressOIB_1">
      <item>Financijska agencija RC Zagreb Podružnica Varaždin, OIB 85821130368, Ulica grada Vukovara 70, 10000 Zagreb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FLO društvo s ograničenom odgovornošću za trgovinu i usluge zastupanog po punomoćniku Đurđica Vuk</item>
    </izvorni_sadrzaj>
    <derivirana_varijabla naziv="DomainObject.Predmet.ProtuStrankaListFormated_1">
      <item>FLO društvo s ograničenom odgovornošću za trgovinu i usluge zastupanog po punomoćniku Đurđica Vuk</item>
    </derivirana_varijabla>
  </DomainObject.Predmet.ProtuStrankaListFormated>
  <DomainObject.Predmet.ProtuStrankaListFormatedOIB>
    <izvorni_sadrzaj>
      <item>FLO društvo s ograničenom odgovornošću za trgovinu i usluge, OIB 36877756401 zastupanog po punomoćniku Đurđica Vuk</item>
    </izvorni_sadrzaj>
    <derivirana_varijabla naziv="DomainObject.Predmet.ProtuStrankaListFormatedOIB_1">
      <item>FLO društvo s ograničenom odgovornošću za trgovinu i usluge, OIB 36877756401 zastupanog po punomoćniku Đurđica Vuk</item>
    </derivirana_varijabla>
  </DomainObject.Predmet.ProtuStrankaListFormatedOIB>
  <DomainObject.Predmet.ProtuStrankaListFormatedWithAdress>
    <izvorni_sadrzaj>
      <item>FLO društvo s ograničenom odgovornošću za trgovinu i usluge, Vladimira Nazora 30, 40000 Čakovec zastupanog po punomoćniku Đurđica Vuk</item>
    </izvorni_sadrzaj>
    <derivirana_varijabla naziv="DomainObject.Predmet.ProtuStrankaListFormatedWithAdress_1">
      <item>FLO društvo s ograničenom odgovornošću za trgovinu i usluge, Vladimira Nazora 30, 40000 Čakovec zastupanog po punomoćniku Đurđica Vuk</item>
    </derivirana_varijabla>
  </DomainObject.Predmet.ProtuStrankaListFormatedWithAdress>
  <DomainObject.Predmet.ProtuStrankaListFormatedWithAdressOIB>
    <izvorni_sadrzaj>
      <item>FLO društvo s ograničenom odgovornošću za trgovinu i usluge, OIB 36877756401, Vladimira Nazora 30, 40000 Čakovec zastupanog po punomoćniku Đurđica Vuk</item>
    </izvorni_sadrzaj>
    <derivirana_varijabla naziv="DomainObject.Predmet.ProtuStrankaListFormatedWithAdressOIB_1">
      <item>FLO društvo s ograničenom odgovornošću za trgovinu i usluge, OIB 36877756401, Vladimira Nazora 30, 40000 Čakovec zastupanog po punomoćniku Đurđica Vuk</item>
    </derivirana_varijabla>
  </DomainObject.Predmet.ProtuStrankaListFormatedWithAdressOIB>
  <DomainObject.Predmet.ProtuStrankaListNazivFormated>
    <izvorni_sadrzaj>
      <item>FLO društvo s ograničenom odgovornošću za trgovinu i usluge</item>
    </izvorni_sadrzaj>
    <derivirana_varijabla naziv="DomainObject.Predmet.ProtuStrankaListNazivFormated_1">
      <item>FLO društvo s ograničenom odgovornošću za trgovinu i usluge</item>
    </derivirana_varijabla>
  </DomainObject.Predmet.ProtuStrankaListNazivFormated>
  <DomainObject.Predmet.ProtuStrankaListNazivFormatedOIB>
    <izvorni_sadrzaj>
      <item>FLO društvo s ograničenom odgovornošću za trgovinu i usluge, OIB 36877756401</item>
    </izvorni_sadrzaj>
    <derivirana_varijabla naziv="DomainObject.Predmet.ProtuStrankaListNazivFormatedOIB_1">
      <item>FLO društvo s ograničenom odgovornošću za trgovinu i usluge, OIB 36877756401</item>
    </derivirana_varijabla>
  </DomainObject.Predmet.ProtuStrankaListNazivFormatedOIB>
  <DomainObject.Predmet.OstaliListFormated>
    <izvorni_sadrzaj>
      <item>e-Oglasna</item>
      <item>Sudski registar</item>
      <item>Đurđica Vuk punomoćnik sudionika u postupku FLO društvo s ograničenom odgovornošću za trgovinu i usluge</item>
    </izvorni_sadrzaj>
    <derivirana_varijabla naziv="DomainObject.Predmet.OstaliListFormated_1">
      <item>e-Oglasna</item>
      <item>Sudski registar</item>
      <item>Đurđica Vuk punomoćnik sudionika u postupku FLO društvo s ograničenom odgovornošću za trgovinu i usluge</item>
    </derivirana_varijabla>
  </DomainObject.Predmet.OstaliListFormated>
  <DomainObject.Predmet.OstaliListFormatedOIB>
    <izvorni_sadrzaj>
      <item>e-Oglasna</item>
      <item>Sudski registar</item>
      <item>Đurđica Vuk, OIB 78797191741 punomoćnik sudionika u postupku FLO društvo s ograničenom odgovornošću za trgovinu i usluge</item>
    </izvorni_sadrzaj>
    <derivirana_varijabla naziv="DomainObject.Predmet.OstaliListFormatedOIB_1">
      <item>e-Oglasna</item>
      <item>Sudski registar</item>
      <item>Đurđica Vuk, OIB 78797191741 punomoćnik sudionika u postupku FLO društvo s ograničenom odgovornošću za trgovinu i usluge</item>
    </derivirana_varijabla>
  </DomainObject.Predmet.OstaliListFormatedOIB>
  <DomainObject.Predmet.OstaliListFormatedWithAdress>
    <izvorni_sadrzaj>
      <item>e-Oglasna</item>
      <item>Sudski registar</item>
      <item>Đurđica Vuk, Vladimira Nazora 30, 40000 Čakovec punomoćnik sudionika u postupku FLO društvo s ograničenom odgovornošću za trgovinu i usluge</item>
    </izvorni_sadrzaj>
    <derivirana_varijabla naziv="DomainObject.Predmet.OstaliListFormatedWithAdress_1">
      <item>e-Oglasna</item>
      <item>Sudski registar</item>
      <item>Đurđica Vuk, Vladimira Nazora 30, 40000 Čakovec punomoćnik sudionika u postupku FLO društvo s ograničenom odgovornošću za trgovinu i usluge</item>
    </derivirana_varijabla>
  </DomainObject.Predmet.OstaliListFormatedWithAdress>
  <DomainObject.Predmet.OstaliListFormatedWithAdressOIB>
    <izvorni_sadrzaj>
      <item>e-Oglasna</item>
      <item>Sudski registar</item>
      <item>Đurđica Vuk, OIB 78797191741, Vladimira Nazora 30, 40000 Čakovec punomoćnik sudionika u postupku FLO društvo s ograničenom odgovornošću za trgovinu i usluge</item>
    </izvorni_sadrzaj>
    <derivirana_varijabla naziv="DomainObject.Predmet.OstaliListFormatedWithAdressOIB_1">
      <item>e-Oglasna</item>
      <item>Sudski registar</item>
      <item>Đurđica Vuk, OIB 78797191741, Vladimira Nazora 30, 40000 Čakovec punomoćnik sudionika u postupku FLO društvo s ograničenom odgovornošću za trgovinu i usluge</item>
    </derivirana_varijabla>
  </DomainObject.Predmet.OstaliListFormatedWithAdressOIB>
  <DomainObject.Predmet.OstaliListNazivFormated>
    <izvorni_sadrzaj>
      <item>e-Oglasna</item>
      <item>Sudski registar</item>
      <item>Đurđica Vuk</item>
    </izvorni_sadrzaj>
    <derivirana_varijabla naziv="DomainObject.Predmet.OstaliListNazivFormated_1">
      <item>e-Oglasna</item>
      <item>Sudski registar</item>
      <item>Đurđica Vuk</item>
    </derivirana_varijabla>
  </DomainObject.Predmet.OstaliListNazivFormated>
  <DomainObject.Predmet.OstaliListNazivFormatedOIB>
    <izvorni_sadrzaj>
      <item>e-Oglasna</item>
      <item>Sudski registar</item>
      <item>Đurđica Vuk, OIB 78797191741</item>
    </izvorni_sadrzaj>
    <derivirana_varijabla naziv="DomainObject.Predmet.OstaliListNazivFormatedOIB_1">
      <item>e-Oglasna</item>
      <item>Sudski registar</item>
      <item>Đurđica Vuk, OIB 78797191741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FLO društvo s ograničenom odgovornošću za trgovinu i usluge</izvorni_sadrzaj>
    <derivirana_varijabla naziv="DomainObject.Predmet.ProtustrankaIDrugi_1">FLO društvo s ograničenom odgovornošću za trgovinu i usluge</derivirana_varijabla>
  </DomainObject.Predmet.ProtustrankaIDrugi>
  <DomainObject.Predmet.StrankaIDrugiAdressOIB>
    <izvorni_sadrzaj>Financijska agencija RC Zagreb Podružnica Varaždin, OIB 85821130368, Ulica grada Vukovara 70, 10000 Zagreb</izvorni_sadrzaj>
    <derivirana_varijabla naziv="DomainObject.Predmet.StrankaIDrugiAdressOIB_1">Financijska agencija RC Zagreb Podružnica Varaždin, OIB 85821130368, Ulica grada Vukovara 70, 10000 Zagreb</derivirana_varijabla>
  </DomainObject.Predmet.StrankaIDrugiAdressOIB>
  <DomainObject.Predmet.ProtustrankaIDrugiAdressOIB>
    <izvorni_sadrzaj>FLO društvo s ograničenom odgovornošću za trgovinu i usluge, OIB 36877756401, Vladimira Nazora 30, 40000 Čakovec</izvorni_sadrzaj>
    <derivirana_varijabla naziv="DomainObject.Predmet.ProtustrankaIDrugiAdressOIB_1">FLO društvo s ograničenom odgovornošću za trgovinu i usluge, OIB 36877756401, Vladimira Nazora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FLO društvo s ograničenom odgovornošću za trgovinu i usluge</item>
      <item>e-Oglasna</item>
      <item>Sudski registar</item>
      <item>Đurđica Vuk</item>
    </izvorni_sadrzaj>
    <derivirana_varijabla naziv="DomainObject.Predmet.SudioniciListNaziv_1">
      <item>Financijska agencija RC Zagreb Podružnica Varaždin</item>
      <item>FLO društvo s ograničenom odgovornošću za trgovinu i usluge</item>
      <item>e-Oglasna</item>
      <item>Sudski registar</item>
      <item>Đurđica Vuk</item>
    </derivirana_varijabla>
  </DomainObject.Predmet.SudioniciListNaziv>
  <DomainObject.Predmet.SudioniciListAdressOIB>
    <izvorni_sadrzaj>
      <item>Financijska agencija RC Zagreb Podružnica Varaždin, OIB 85821130368, Ulica grada Vukovara 70,10000 Zagreb</item>
      <item>FLO društvo s ograničenom odgovornošću za trgovinu i usluge, OIB 36877756401, Vladimira Nazora 30,40000 Čakovec</item>
      <item>e-Oglasna</item>
      <item>Sudski registar</item>
      <item>Đurđica Vuk, OIB 78797191741, Vladimira Nazora 30,40000 Čakovec</item>
    </izvorni_sadrzaj>
    <derivirana_varijabla naziv="DomainObject.Predmet.SudioniciListAdressOIB_1">
      <item>Financijska agencija RC Zagreb Podružnica Varaždin, OIB 85821130368, Ulica grada Vukovara 70,10000 Zagreb</item>
      <item>FLO društvo s ograničenom odgovornošću za trgovinu i usluge, OIB 36877756401, Vladimira Nazora 30,40000 Čakovec</item>
      <item>e-Oglasna</item>
      <item>Sudski registar</item>
      <item>Đurđica Vuk, OIB 78797191741, Vladimira Nazora 30,40000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36877756401</item>
      <item>, OIB null</item>
      <item>, OIB null</item>
      <item>, OIB 78797191741</item>
    </izvorni_sadrzaj>
    <derivirana_varijabla naziv="DomainObject.Predmet.SudioniciListNazivOIB_1">
      <item>, OIB 85821130368</item>
      <item>, OIB 36877756401</item>
      <item>, OIB null</item>
      <item>, OIB null</item>
      <item>, OIB 78797191741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3CF269-FD25-4446-808F-697B99999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2723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2015-12-28T11:15:00Z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2015-12-28T11:15:00Z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