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744c" w14:paraId="741744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CA52EE">
        <w:t>POINT DESIGN</w:t>
      </w:r>
      <w:r w:rsidR="00204995">
        <w:t xml:space="preserve"> j.d.o.o. </w:t>
      </w:r>
      <w:r w:rsidR="00CA52EE">
        <w:t>Pula</w:t>
      </w:r>
      <w:r w:rsidR="00204995">
        <w:t xml:space="preserve">, </w:t>
      </w:r>
      <w:r w:rsidR="00CA52EE">
        <w:t>Splitska 7</w:t>
      </w:r>
      <w:r w:rsidR="00974F56">
        <w:t xml:space="preserve">, OIB: </w:t>
      </w:r>
      <w:r w:rsidR="00CA52EE" w:rsidRPr="00CA52EE">
        <w:t>58042133227</w:t>
      </w:r>
      <w:r w:rsidR="00446C07">
        <w:t xml:space="preserve">, </w:t>
      </w:r>
      <w:r w:rsidR="00CA52EE">
        <w:t>6</w:t>
      </w:r>
      <w:r w:rsidR="00D612AB">
        <w:t xml:space="preserve">. </w:t>
      </w:r>
      <w:r w:rsidR="00CA52EE">
        <w:t>veljače</w:t>
      </w:r>
      <w:r w:rsidR="00446C07">
        <w:t xml:space="preserve"> </w:t>
      </w:r>
      <w:r w:rsidR="00EB2DAC">
        <w:t>2018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CA52EE">
        <w:t xml:space="preserve">POINT DESIGN j.d.o.o. Pula, Splitska 7, OIB: </w:t>
      </w:r>
      <w:r w:rsidR="00CA52EE" w:rsidRPr="00CA52EE">
        <w:t>58042133227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CA52EE">
        <w:t>375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CA52EE">
        <w:t>6</w:t>
      </w:r>
      <w:r w:rsidR="00D612AB">
        <w:t xml:space="preserve">. </w:t>
      </w:r>
      <w:r w:rsidR="00CA52EE">
        <w:t>veljače</w:t>
      </w:r>
      <w:r w:rsidR="00656550">
        <w:t xml:space="preserve"> </w:t>
      </w:r>
      <w:r w:rsidR="00EB2DAC">
        <w:t>2018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CA52EE" w:rsidRPr="00C10C53">
      <w:t>1 St-</w:t>
    </w:r>
    <w:r w:rsidR="00CA52EE">
      <w:t>375/17</w:t>
    </w:r>
    <w:r w:rsidR="00CA52EE" w:rsidRPr="00C10C53">
      <w:t>-</w:t>
    </w:r>
    <w:r w:rsidR="00CA52EE"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802FA1" w:rsidR="00DF28E8">
    <w:pPr>
      <w:pStyle w:val="Zaglavlje"/>
      <w:jc w:val="right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1 St-</w:t>
    </w:r>
    <w:r w:rsidR="00CA52EE">
      <w:t>375</w:t>
    </w:r>
    <w:r w:rsidR="00D612AB">
      <w:t>/</w:t>
    </w:r>
    <w:r w:rsidR="006B0385">
      <w:t>1</w:t>
    </w:r>
    <w:r w:rsidR="00446C07">
      <w:t>7</w:t>
    </w:r>
    <w:r w:rsidRPr="00C10C53">
      <w:t>-</w:t>
    </w:r>
    <w:r w:rsidR="00CA52EE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847C4"/>
    <w:rsid w:val="001A38BC"/>
    <w:rsid w:val="001A7869"/>
    <w:rsid w:val="001E69E4"/>
    <w:rsid w:val="001F18A0"/>
    <w:rsid w:val="001F25D6"/>
    <w:rsid w:val="001F6470"/>
    <w:rsid w:val="00204995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02FA1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A52EE"/>
    <w:rsid w:val="00CB4761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6F14"/>
    <w:rsid w:val="00EB2DAC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7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7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7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7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7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7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POINT DESIGN j.d.o.o. PULA</izvorni_sadrzaj>
    <derivirana_varijabla naziv="DomainObject.Predmet.ProtustrankaFormated_1">  POINT DESIGN j.d.o.o. PULA</derivirana_varijabla>
  </DomainObject.Predmet.ProtustrankaFormated>
  <DomainObject.Predmet.ProtustrankaFormatedOIB>
    <izvorni_sadrzaj>  POINT DESIGN j.d.o.o. PULA, OIB 58042133227</izvorni_sadrzaj>
    <derivirana_varijabla naziv="DomainObject.Predmet.ProtustrankaFormatedOIB_1">  POINT DESIGN j.d.o.o. PULA, OIB 58042133227</derivirana_varijabla>
  </DomainObject.Predmet.ProtustrankaFormatedOIB>
  <DomainObject.Predmet.ProtustrankaFormatedWithAdress>
    <izvorni_sadrzaj> POINT DESIGN j.d.o.o. PULA, Splitska 7, 52100 Pula</izvorni_sadrzaj>
    <derivirana_varijabla naziv="DomainObject.Predmet.ProtustrankaFormatedWithAdress_1"> POINT DESIGN j.d.o.o. PULA, Splitska 7, 52100 Pula</derivirana_varijabla>
  </DomainObject.Predmet.ProtustrankaFormatedWithAdress>
  <DomainObject.Predmet.ProtustrankaFormatedWithAdressOIB>
    <izvorni_sadrzaj> POINT DESIGN j.d.o.o. PULA, OIB 58042133227, Splitska 7, 52100 Pula</izvorni_sadrzaj>
    <derivirana_varijabla naziv="DomainObject.Predmet.ProtustrankaFormatedWithAdressOIB_1"> POINT DESIGN j.d.o.o. PULA, OIB 58042133227, Splitska 7, 52100 Pula</derivirana_varijabla>
  </DomainObject.Predmet.ProtustrankaFormatedWithAdressOIB>
  <DomainObject.Predmet.ProtustrankaWithAdress>
    <izvorni_sadrzaj>POINT DESIGN j.d.o.o. PULA Splitska 7, 52100 Pula</izvorni_sadrzaj>
    <derivirana_varijabla naziv="DomainObject.Predmet.ProtustrankaWithAdress_1">POINT DESIGN j.d.o.o. PULA Splitska 7, 52100 Pula</derivirana_varijabla>
  </DomainObject.Predmet.ProtustrankaWithAdress>
  <DomainObject.Predmet.ProtustrankaWithAdressOIB>
    <izvorni_sadrzaj>POINT DESIGN j.d.o.o. PULA, OIB 58042133227, Splitska 7, 52100 Pula</izvorni_sadrzaj>
    <derivirana_varijabla naziv="DomainObject.Predmet.ProtustrankaWithAdressOIB_1">POINT DESIGN j.d.o.o. PULA, OIB 58042133227, Splitska 7, 52100 Pula</derivirana_varijabla>
  </DomainObject.Predmet.ProtustrankaWithAdressOIB>
  <DomainObject.Predmet.ProtustrankaNazivFormated>
    <izvorni_sadrzaj>POINT DESIGN j.d.o.o. PULA</izvorni_sadrzaj>
    <derivirana_varijabla naziv="DomainObject.Predmet.ProtustrankaNazivFormated_1">POINT DESIGN j.d.o.o. PULA</derivirana_varijabla>
  </DomainObject.Predmet.ProtustrankaNazivFormated>
  <DomainObject.Predmet.ProtustrankaNazivFormatedOIB>
    <izvorni_sadrzaj>POINT DESIGN j.d.o.o. PULA, OIB 58042133227</izvorni_sadrzaj>
    <derivirana_varijabla naziv="DomainObject.Predmet.ProtustrankaNazivFormatedOIB_1">POINT DESIGN j.d.o.o. PULA, OIB 58042133227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135218.26</izvorni_sadrzaj>
    <derivirana_varijabla naziv="DomainObject.Predmet.TrenutnaVrijednost_1">135218.26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POINT DESIGN j.d.o.o. PULA</item>
    </izvorni_sadrzaj>
    <derivirana_varijabla naziv="DomainObject.Predmet.ProtuStrankaListFormated_1">
      <item>POINT DESIGN j.d.o.o. PULA</item>
    </derivirana_varijabla>
  </DomainObject.Predmet.ProtuStrankaListFormated>
  <DomainObject.Predmet.ProtuStrankaListFormatedOIB>
    <izvorni_sadrzaj>
      <item>POINT DESIGN j.d.o.o. PULA, OIB 58042133227</item>
    </izvorni_sadrzaj>
    <derivirana_varijabla naziv="DomainObject.Predmet.ProtuStrankaListFormatedOIB_1">
      <item>POINT DESIGN j.d.o.o. PULA, OIB 58042133227</item>
    </derivirana_varijabla>
  </DomainObject.Predmet.ProtuStrankaListFormatedOIB>
  <DomainObject.Predmet.ProtuStrankaListFormatedWithAdress>
    <izvorni_sadrzaj>
      <item>POINT DESIGN j.d.o.o. PULA, Splitska 7, 52100 Pula</item>
    </izvorni_sadrzaj>
    <derivirana_varijabla naziv="DomainObject.Predmet.ProtuStrankaListFormatedWithAdress_1">
      <item>POINT DESIGN j.d.o.o. PULA, Splitska 7, 52100 Pula</item>
    </derivirana_varijabla>
  </DomainObject.Predmet.ProtuStrankaListFormatedWithAdress>
  <DomainObject.Predmet.ProtuStrankaListFormatedWithAdressOIB>
    <izvorni_sadrzaj>
      <item>POINT DESIGN j.d.o.o. PULA, OIB 58042133227, Splitska 7, 52100 Pula</item>
    </izvorni_sadrzaj>
    <derivirana_varijabla naziv="DomainObject.Predmet.ProtuStrankaListFormatedWithAdressOIB_1">
      <item>POINT DESIGN j.d.o.o. PULA, OIB 58042133227, Splitska 7, 52100 Pula</item>
    </derivirana_varijabla>
  </DomainObject.Predmet.ProtuStrankaListFormatedWithAdressOIB>
  <DomainObject.Predmet.ProtuStrankaListNazivFormated>
    <izvorni_sadrzaj>
      <item>POINT DESIGN j.d.o.o. PULA</item>
    </izvorni_sadrzaj>
    <derivirana_varijabla naziv="DomainObject.Predmet.ProtuStrankaListNazivFormated_1">
      <item>POINT DESIGN j.d.o.o. PULA</item>
    </derivirana_varijabla>
  </DomainObject.Predmet.ProtuStrankaListNazivFormated>
  <DomainObject.Predmet.ProtuStrankaListNazivFormatedOIB>
    <izvorni_sadrzaj>
      <item>POINT DESIGN j.d.o.o. PULA, OIB 58042133227</item>
    </izvorni_sadrzaj>
    <derivirana_varijabla naziv="DomainObject.Predmet.ProtuStrankaListNazivFormatedOIB_1">
      <item>POINT DESIGN j.d.o.o. PULA, OIB 58042133227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POINT DESIGN j.d.o.o. PULA</izvorni_sadrzaj>
    <derivirana_varijabla naziv="DomainObject.Predmet.ProtustrankaIDrugi_1">POINT DESIGN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POINT DESIGN j.d.o.o. PULA, OIB 58042133227, Splitska 7, 52100 Pula</izvorni_sadrzaj>
    <derivirana_varijabla naziv="DomainObject.Predmet.ProtustrankaIDrugiAdressOIB_1">POINT DESIGN j.d.o.o. PULA, OIB 58042133227, Splitska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POINT DESIGN j.d.o.o. PULA</item>
    </izvorni_sadrzaj>
    <derivirana_varijabla naziv="DomainObject.Predmet.SudioniciListNaziv_1">
      <item>FINANCIJSKA AGENCIJA, RC RIJEKA, PODRUŽNICA PULA, PULA</item>
      <item>POINT DESIGN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POINT DESIGN j.d.o.o. PULA, OIB 58042133227, Splitska 7,52100 Pula</item>
    </izvorni_sadrzaj>
    <derivirana_varijabla naziv="DomainObject.Predmet.SudioniciListAdressOIB_1">
      <item>FINANCIJSKA AGENCIJA, RC RIJEKA, PODRUŽNICA PULA, PULA, OIB 85821130368, Giardini 5,52100 Pula</item>
      <item>POINT DESIGN j.d.o.o. PULA, OIB 58042133227, Splitska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58042133227</item>
    </izvorni_sadrzaj>
    <derivirana_varijabla naziv="DomainObject.Predmet.SudioniciListNazivOIB_1">
      <item>, OIB 85821130368</item>
      <item>, OIB 58042133227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2129</properties:Characters>
  <properties:Lines>69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2018-01-12T07:22:00Z</cp:lastPrinted>
  <dcterms:modified xmlns:xsi="http://www.w3.org/2001/XMLSchema-instance" xsi:type="dcterms:W3CDTF">2018-02-06T13:29:00Z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