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a672" w14:paraId="a49a672" w:rsidRDefault="00CB12CF" w:rsidP="001940FB" w:rsidR="00CB12CF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CC0689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B12CF" w:rsidP="00AA6BCF" w:rsidR="00CB12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B12CF" w:rsidP="00CB12CF" w:rsidR="00CB12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B12CF" w:rsidP="00CB12CF" w:rsidR="00CB12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CB12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B12C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D149D">
        <w:rPr>
          <w:rFonts w:cs="Calibri" w:eastAsia="Arial Unicode MS" w:hAnsi="Calibri" w:ascii="Calibri"/>
          <w:kern w:val="1"/>
          <w:lang w:eastAsia="ar-SA" w:val="hr-HR"/>
        </w:rPr>
        <w:t>SILVIJA DOLIĆ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CB12CF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9D149D" w:rsidRPr="009D149D">
        <w:rPr>
          <w:rFonts w:cs="Calibri" w:hAnsi="Calibri" w:ascii="Calibri"/>
        </w:rPr>
        <w:t>15.848,16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D149D" w:rsidRPr="009D149D">
        <w:rPr>
          <w:rFonts w:cs="Calibri" w:hAnsi="Calibri" w:ascii="Calibri"/>
        </w:rPr>
        <w:t>14.748,16 kn</w:t>
      </w:r>
      <w:r w:rsidR="00CB12CF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9D149D" w:rsidRPr="009D149D">
        <w:rPr>
          <w:rFonts w:cs="Calibri" w:hAnsi="Calibri" w:ascii="Calibri"/>
        </w:rPr>
        <w:t>1.100,00 kn</w:t>
      </w:r>
      <w:r w:rsidR="009D149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CB12CF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B12C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B12CF" w:rsidRPr="00CB12C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CB12CF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CB12CF" w:rsidP="001D182A" w:rsidR="00CB12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D149D" w:rsidP="001D182A" w:rsidR="009D149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149D" w:rsidP="00F40D1B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D149D">
              <w:rPr>
                <w:rFonts w:cs="Calibri" w:hAnsi="Calibri" w:ascii="Calibri"/>
              </w:rPr>
              <w:t>SILVIJA DOLIĆ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9D149D">
              <w:rPr>
                <w:rFonts w:cs="Calibri" w:hAnsi="Calibri" w:ascii="Calibri"/>
              </w:rPr>
              <w:t>Odeska 6,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9D149D">
              <w:rPr>
                <w:rFonts w:cs="Calibri" w:hAnsi="Calibri" w:ascii="Calibri"/>
              </w:rPr>
              <w:t>81874890355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149D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9D149D">
              <w:rPr>
                <w:rFonts w:cs="Calibri" w:hAnsi="Calibri" w:ascii="Calibri"/>
              </w:rPr>
              <w:t>Ugovor o štednom depozitu broj 81-70-70080-8,  knjigovodstvena kartica članskog uloga, izračun kamata</w:t>
            </w:r>
            <w:r w:rsidRPr="00372EC9">
              <w:rPr>
                <w:rFonts w:cs="Calibri" w:eastAsia="Times New Roman" w:hAnsi="Calibri" w:ascii="Calibri"/>
                <w:color w:val="000000"/>
                <w:lang w:eastAsia="hr-HR" w:val="hr-HR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D149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D149D">
              <w:rPr>
                <w:rFonts w:cs="Calibri" w:hAnsi="Calibri" w:ascii="Calibri"/>
              </w:rPr>
              <w:t>15.848,16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149D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D149D">
              <w:rPr>
                <w:rFonts w:cs="Calibri" w:hAnsi="Calibri" w:ascii="Calibri"/>
              </w:rPr>
              <w:t>14.748,16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149D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37027" w:id="1"/>
            <w:r w:rsidRPr="009D149D">
              <w:rPr>
                <w:rFonts w:cs="Calibri" w:hAnsi="Calibri" w:ascii="Calibri"/>
              </w:rPr>
              <w:t>1.100,00 kn</w:t>
            </w:r>
            <w:bookmarkEnd w:id="1"/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B12CF" w:rsidP="00CB12CF" w:rsidR="00CB12C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351D9" w:rsidP="00E713ED" w:rsidR="00E713E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13ED" w:rsidP="00E713ED" w:rsidR="00E713E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713ED" w:rsidP="00E713ED" w:rsidR="00E713E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713ED" w:rsidP="00E713ED" w:rsidR="00E713E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152" w:rsidR="004C4152">
      <w:pPr>
        <w:spacing w:after="0"/>
      </w:pPr>
      <w:r>
        <w:separator/>
      </w:r>
    </w:p>
  </w:endnote>
  <w:endnote w:id="0" w:type="continuationSeparator">
    <w:p w:rsidRDefault="004C4152" w:rsidR="004C41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152" w:rsidR="004C4152">
      <w:pPr>
        <w:spacing w:after="0"/>
      </w:pPr>
      <w:r>
        <w:separator/>
      </w:r>
    </w:p>
  </w:footnote>
  <w:footnote w:id="0" w:type="continuationSeparator">
    <w:p w:rsidRDefault="004C4152" w:rsidR="004C415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AB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460061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1D9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3F3CA2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47943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4774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4152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215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74D36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D3F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49D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2562E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12CF"/>
    <w:rsid w:val="00CB30E1"/>
    <w:rsid w:val="00CC0689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13ED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588D"/>
    <w:rsid w:val="00F36EE8"/>
    <w:rsid w:val="00F37EAC"/>
    <w:rsid w:val="00F40D1B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4AB4"/>
    <w:rsid w:val="00FD602E"/>
    <w:rsid w:val="00FD65FE"/>
    <w:rsid w:val="00FE10F8"/>
    <w:rsid w:val="00FF3136"/>
    <w:rsid w:val="00FF3222"/>
    <w:rsid w:val="00FF67B4"/>
    <w:rsid w:val="00FF799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D4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AB4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AB4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AB4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AB4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D4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AB4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AB4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AB4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AB4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29D41-60CD-40CE-93F1-511D95F2F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1424</properties:Characters>
  <properties:Lines>71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2018-08-23T10:49:00Z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St-651/2017-303 / Podnesak - Podnesak (-303.docx)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