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fa77" w14:paraId="46cfa77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  <w:t xml:space="preserve">            13 St-540/16-18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876D0C">
        <w:t xml:space="preserve">FASADE </w:t>
      </w:r>
      <w:r w:rsidR="000C1512">
        <w:t>STIROPOR</w:t>
      </w:r>
      <w:r w:rsidR="00876D0C">
        <w:t xml:space="preserve"> j.d.o.o. za </w:t>
      </w:r>
      <w:proofErr w:type="spellStart"/>
      <w:r w:rsidR="00876D0C">
        <w:t>ličilačke</w:t>
      </w:r>
      <w:proofErr w:type="spellEnd"/>
      <w:r w:rsidR="00876D0C">
        <w:t xml:space="preserve"> i </w:t>
      </w:r>
      <w:proofErr w:type="spellStart"/>
      <w:r w:rsidR="00876D0C">
        <w:t>fasaderske</w:t>
      </w:r>
      <w:proofErr w:type="spellEnd"/>
      <w:r w:rsidR="00876D0C">
        <w:t xml:space="preserve"> radove, VINKOVCI, </w:t>
      </w:r>
      <w:proofErr w:type="spellStart"/>
      <w:r w:rsidR="00876D0C">
        <w:t>A.G</w:t>
      </w:r>
      <w:proofErr w:type="spellEnd"/>
      <w:r w:rsidR="00876D0C">
        <w:t>. Matoša 3, MBS: 030149255,</w:t>
      </w:r>
      <w:r w:rsidR="00F2638E">
        <w:t xml:space="preserve"> </w:t>
      </w:r>
      <w:r w:rsidR="00876D0C">
        <w:t>OIB: 17097475643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876D0C">
        <w:t>22. ožujka 2017.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876D0C" w:rsidP="00175927" w:rsidR="00F20170">
      <w:pPr>
        <w:pStyle w:val="Tijeloteksta"/>
        <w:numPr>
          <w:ilvl w:val="0"/>
          <w:numId w:val="25"/>
        </w:numPr>
      </w:pPr>
      <w:r w:rsidRPr="000C1512">
        <w:rPr>
          <w:bCs/>
        </w:rPr>
        <w:t>Stečajnom</w:t>
      </w:r>
      <w:r w:rsidR="00E94D82" w:rsidRPr="000C1512">
        <w:rPr>
          <w:bCs/>
        </w:rPr>
        <w:t xml:space="preserve"> upravitelj</w:t>
      </w:r>
      <w:r w:rsidRPr="000C1512">
        <w:rPr>
          <w:bCs/>
        </w:rPr>
        <w:t xml:space="preserve">u </w:t>
      </w:r>
      <w:r w:rsidR="00D46579">
        <w:t>Davoru</w:t>
      </w:r>
      <w:r w:rsidR="000C1512">
        <w:t xml:space="preserve"> Lamza, Osijek</w:t>
      </w:r>
      <w:r w:rsidR="00F2638E">
        <w:t xml:space="preserve">, </w:t>
      </w:r>
      <w:r w:rsidR="000C1512">
        <w:t>Zagrebačka 17,</w:t>
      </w:r>
      <w:r w:rsidR="00F2638E">
        <w:t xml:space="preserve"> OIB: </w:t>
      </w:r>
      <w:r w:rsidR="000C1512">
        <w:t>55486063770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0C1512">
        <w:t xml:space="preserve">FASADE STIROPOR j.d.o.o. za </w:t>
      </w:r>
      <w:proofErr w:type="spellStart"/>
      <w:r w:rsidR="000C1512">
        <w:t>ličilačke</w:t>
      </w:r>
      <w:proofErr w:type="spellEnd"/>
      <w:r w:rsidR="000C1512">
        <w:t xml:space="preserve"> i </w:t>
      </w:r>
      <w:proofErr w:type="spellStart"/>
      <w:r w:rsidR="000C1512">
        <w:t>fasaderske</w:t>
      </w:r>
      <w:proofErr w:type="spellEnd"/>
      <w:r w:rsidR="000C1512">
        <w:t xml:space="preserve"> radove, VINKOVCI, </w:t>
      </w:r>
      <w:proofErr w:type="spellStart"/>
      <w:r w:rsidR="000C1512">
        <w:t>A.G</w:t>
      </w:r>
      <w:proofErr w:type="spellEnd"/>
      <w:r w:rsidR="000C1512">
        <w:t>. Matoša 3, MBS: 030149255, OIB: 17097475643.</w:t>
      </w:r>
    </w:p>
    <w:p w:rsidRDefault="000C1512" w:rsidP="000C1512" w:rsidR="000C1512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</w:t>
      </w:r>
      <w:r w:rsidR="000C1512">
        <w:t xml:space="preserve"> </w:t>
      </w:r>
      <w:r>
        <w:t xml:space="preserve"> isplati na žiro račun stečajn</w:t>
      </w:r>
      <w:r w:rsidR="000C1512">
        <w:t>og</w:t>
      </w:r>
      <w:r>
        <w:t xml:space="preserve"> </w:t>
      </w:r>
      <w:r w:rsidR="00F35285">
        <w:t>upravitelj</w:t>
      </w:r>
      <w:r w:rsidR="000C1512">
        <w:t>a</w:t>
      </w:r>
      <w:r w:rsidR="00CE72CB">
        <w:t xml:space="preserve"> </w:t>
      </w:r>
      <w:r w:rsidR="000C1512">
        <w:t xml:space="preserve"> </w:t>
      </w:r>
      <w:r w:rsidR="00D46579">
        <w:t xml:space="preserve">Davor </w:t>
      </w:r>
      <w:r w:rsidR="000C1512">
        <w:t xml:space="preserve">Lamza, Osijek, Zagrebačka 17, OIB: 55486063770, </w:t>
      </w:r>
      <w:r w:rsidR="00747DCE">
        <w:t>IBAN: HR</w:t>
      </w:r>
      <w:r w:rsidR="00876D0C">
        <w:t>4023600003112304887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6737FA" w:rsidR="006737FA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C1512">
        <w:rPr>
          <w:bCs/>
        </w:rPr>
        <w:t>540/16-10.</w:t>
      </w:r>
      <w:r>
        <w:rPr>
          <w:bCs/>
        </w:rPr>
        <w:t xml:space="preserve"> godine pokrenut je prethodni postupak nad dužnikom </w:t>
      </w:r>
      <w:r w:rsidR="000C1512">
        <w:t xml:space="preserve">FASADE STIROPOR j.d.o.o. za </w:t>
      </w:r>
      <w:proofErr w:type="spellStart"/>
      <w:r w:rsidR="000C1512">
        <w:t>ličilačke</w:t>
      </w:r>
      <w:proofErr w:type="spellEnd"/>
      <w:r w:rsidR="000C1512">
        <w:t xml:space="preserve"> i </w:t>
      </w:r>
      <w:proofErr w:type="spellStart"/>
      <w:r w:rsidR="000C1512">
        <w:t>fasaderske</w:t>
      </w:r>
      <w:proofErr w:type="spellEnd"/>
      <w:r w:rsidR="000C1512">
        <w:t xml:space="preserve"> radove, VINKOVCI, </w:t>
      </w:r>
      <w:proofErr w:type="spellStart"/>
      <w:r w:rsidR="000C1512">
        <w:t>A.G</w:t>
      </w:r>
      <w:proofErr w:type="spellEnd"/>
      <w:r w:rsidR="000C1512">
        <w:t>. Matoša 3, MBS: 030149255, OIB: 17097475643</w:t>
      </w:r>
      <w:r>
        <w:rPr>
          <w:bCs/>
        </w:rPr>
        <w:t xml:space="preserve">. Istim rješenjem imenovan je </w:t>
      </w:r>
      <w:r w:rsidR="000C1512">
        <w:rPr>
          <w:bCs/>
        </w:rPr>
        <w:t>privremeni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0C1512">
        <w:rPr>
          <w:bCs/>
        </w:rPr>
        <w:t xml:space="preserve">i upravitelj </w:t>
      </w:r>
      <w:r w:rsidR="00D46579">
        <w:t>Davor</w:t>
      </w:r>
      <w:r w:rsidR="000C1512">
        <w:t xml:space="preserve"> Lamza, Osijek, Zagrebačka 17, OIB: 55486063770,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13 St-540/16-18</w:t>
      </w: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</w:p>
    <w:p w:rsidRDefault="006737FA" w:rsidP="006737FA" w:rsidR="006737FA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6737FA" w:rsidP="006737FA" w:rsidR="006737FA">
      <w:pPr>
        <w:pStyle w:val="Tijeloteksta"/>
        <w:rPr>
          <w:bCs/>
        </w:rPr>
      </w:pP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B03C6B" w:rsidP="006737FA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737FA">
        <w:rPr>
          <w:bCs/>
        </w:rPr>
        <w:t>i stečajni</w:t>
      </w:r>
      <w:r>
        <w:rPr>
          <w:bCs/>
        </w:rPr>
        <w:t xml:space="preserve"> upravitelj o</w:t>
      </w:r>
      <w:r w:rsidR="006737FA">
        <w:rPr>
          <w:bCs/>
        </w:rPr>
        <w:t>bavio</w:t>
      </w:r>
      <w:r>
        <w:rPr>
          <w:bCs/>
        </w:rPr>
        <w:t xml:space="preserve"> je sv</w:t>
      </w:r>
      <w:r w:rsidR="006737FA">
        <w:rPr>
          <w:bCs/>
        </w:rPr>
        <w:t>e potrebne radnje, te je sastavio</w:t>
      </w:r>
      <w:r>
        <w:rPr>
          <w:bCs/>
        </w:rPr>
        <w:t xml:space="preserve"> i dostavi</w:t>
      </w:r>
      <w:r w:rsidR="006737FA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6737FA">
        <w:rPr>
          <w:bCs/>
        </w:rPr>
        <w:t>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6737FA">
        <w:rPr>
          <w:bCs/>
        </w:rPr>
        <w:t>7. ožujka 2017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737FA">
        <w:t>22. ožujka  2017. godine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6737FA" w:rsidP="003A3426" w:rsidR="006737FA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6737FA" w:rsidP="006737FA" w:rsidR="006737FA" w:rsidRPr="003A3426">
      <w:r>
        <w:t>Marija Galić</w:t>
      </w:r>
      <w:r w:rsidRPr="003A3426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Nada Roso</w:t>
      </w: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ind w:firstLine="720" w:left="5760"/>
      </w:pPr>
    </w:p>
    <w:p w:rsidRDefault="006737FA" w:rsidP="003A3426" w:rsidR="006737FA" w:rsidRPr="003A3426">
      <w:pPr>
        <w:jc w:val="both"/>
      </w:pPr>
      <w:r w:rsidRPr="003A3426">
        <w:rPr>
          <w:b/>
        </w:rPr>
        <w:t>NAPUTAK  O PRAVNOM LIJEKU</w:t>
      </w:r>
      <w:r w:rsidRPr="003A3426">
        <w:t xml:space="preserve"> : </w:t>
      </w:r>
    </w:p>
    <w:p w:rsidRDefault="006737FA" w:rsidP="003A3426" w:rsidR="006737FA" w:rsidRPr="003A3426">
      <w:pPr>
        <w:jc w:val="both"/>
      </w:pPr>
      <w:r w:rsidRPr="003A3426">
        <w:t xml:space="preserve">Protiv ovog rješenja može nezadovoljna stranka uložiti žalbu Visokom trgovačkom sudu Republike Hrvatske u Zagrebu u roku od 8 dana pismeno u 3 primjerka putem ovoga suda. </w:t>
      </w:r>
    </w:p>
    <w:p w:rsidRDefault="006737FA" w:rsidP="003A3426" w:rsidR="006737FA" w:rsidRPr="003A3426">
      <w:pPr>
        <w:jc w:val="both"/>
      </w:pPr>
    </w:p>
    <w:p w:rsidRDefault="006737FA" w:rsidP="006737FA" w:rsidR="007E4D9D">
      <w:r w:rsidRPr="003A3426">
        <w:tab/>
      </w:r>
      <w:r w:rsidRPr="003A3426">
        <w:tab/>
      </w:r>
      <w:r w:rsidRPr="003A3426">
        <w:tab/>
      </w:r>
      <w:r w:rsidRPr="003A3426">
        <w:tab/>
        <w:t xml:space="preserve">                               </w:t>
      </w:r>
      <w:r>
        <w:t xml:space="preserve">                              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</w:t>
      </w:r>
      <w:r w:rsidR="006737FA">
        <w:t xml:space="preserve"> </w:t>
      </w:r>
      <w:r w:rsidRPr="007B3432">
        <w:t>N</w:t>
      </w:r>
      <w:r w:rsidR="006737FA">
        <w:t xml:space="preserve"> </w:t>
      </w:r>
      <w:r w:rsidRPr="007B3432">
        <w:t>A</w:t>
      </w:r>
      <w:r w:rsidR="006737FA">
        <w:t xml:space="preserve"> :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6737FA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15.4.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6737FA" w:rsidP="006737FA" w:rsidR="006737FA" w:rsidRPr="00A930D6"/>
    <w:sectPr w:rsidSect="00254F96" w:rsidR="006737FA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3C8" w:rsidR="00E773C8">
      <w:r>
        <w:separator/>
      </w:r>
    </w:p>
  </w:endnote>
  <w:endnote w:id="0" w:type="continuationSeparator">
    <w:p w:rsidRDefault="00E773C8" w:rsidR="00E7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3C8" w:rsidR="00E773C8">
      <w:r>
        <w:separator/>
      </w:r>
    </w:p>
  </w:footnote>
  <w:footnote w:id="0" w:type="continuationSeparator">
    <w:p w:rsidRDefault="00E773C8" w:rsidR="00E77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1512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23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5278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37FA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6D0C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561E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D5EBA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579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3C8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52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52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2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2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52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52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2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2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 STIROPOR j.d.o.o. za ličilačke i fasaderske radove</izvorni_sadrzaj>
    <derivirana_varijabla naziv="DomainObject.Predmet.ProtustrankaFormated_1">  FASADE STIROPOR j.d.o.o. za ličilačke i fasaderske radove</derivirana_varijabla>
  </DomainObject.Predmet.ProtustrankaFormated>
  <DomainObject.Predmet.ProtustrankaFormatedOIB>
    <izvorni_sadrzaj>  FASADE STIROPOR j.d.o.o. za ličilačke i fasaderske radove, OIB 17097475643</izvorni_sadrzaj>
    <derivirana_varijabla naziv="DomainObject.Predmet.ProtustrankaFormatedOIB_1">  FASADE STIROPOR j.d.o.o. za ličilačke i fasaderske radove, OIB 17097475643</derivirana_varijabla>
  </DomainObject.Predmet.ProtustrankaFormatedOIB>
  <DomainObject.Predmet.ProtustrankaFormatedWithAdress>
    <izvorni_sadrzaj> FASADE STIROPOR j.d.o.o. za ličilačke i fasaderske radove, A.G. Matoša 3, 32100 Vinkovci</izvorni_sadrzaj>
    <derivirana_varijabla naziv="DomainObject.Predmet.ProtustrankaFormatedWithAdress_1"> FASADE STIROPOR j.d.o.o. za ličilačke i fasaderske radove, A.G. Matoša 3, 32100 Vinkovci</derivirana_varijabla>
  </DomainObject.Predmet.ProtustrankaFormatedWithAdress>
  <DomainObject.Predmet.ProtustrankaFormatedWithAdressOIB>
    <izvorni_sadrzaj> FASADE STIROPOR j.d.o.o. za ličilačke i fasaderske radove, OIB 17097475643, A.G. Matoša 3, 32100 Vinkovci</izvorni_sadrzaj>
    <derivirana_varijabla naziv="DomainObject.Predmet.ProtustrankaFormatedWithAdressOIB_1"> FASADE STIROPOR j.d.o.o. za ličilačke i fasaderske radove, OIB 17097475643, A.G. Matoša 3, 32100 Vinkovci</derivirana_varijabla>
  </DomainObject.Predmet.ProtustrankaFormatedWithAdressOIB>
  <DomainObject.Predmet.ProtustrankaWithAdress>
    <izvorni_sadrzaj>FASADE STIROPOR j.d.o.o. za ličilačke i fasaderske radove A.G. Matoša 3, 32100 Vinkovci</izvorni_sadrzaj>
    <derivirana_varijabla naziv="DomainObject.Predmet.ProtustrankaWithAdress_1">FASADE STIROPOR j.d.o.o. za ličilačke i fasaderske radove A.G. Matoša 3, 32100 Vinkovci</derivirana_varijabla>
  </DomainObject.Predmet.ProtustrankaWithAdress>
  <DomainObject.Predmet.ProtustrankaWithAdressOIB>
    <izvorni_sadrzaj>FASADE STIROPOR j.d.o.o. za ličilačke i fasaderske radove, OIB 17097475643, A.G. Matoša 3, 32100 Vinkovci</izvorni_sadrzaj>
    <derivirana_varijabla naziv="DomainObject.Predmet.ProtustrankaWithAdressOIB_1">FASADE STIROPOR j.d.o.o. za ličilačke i fasaderske radove, OIB 17097475643, A.G. Matoša 3, 32100 Vinkovci</derivirana_varijabla>
  </DomainObject.Predmet.ProtustrankaWithAdressOIB>
  <DomainObject.Predmet.ProtustrankaNazivFormated>
    <izvorni_sadrzaj>FASADE STIROPOR j.d.o.o. za ličilačke i fasaderske radove</izvorni_sadrzaj>
    <derivirana_varijabla naziv="DomainObject.Predmet.ProtustrankaNazivFormated_1">FASADE STIROPOR j.d.o.o. za ličilačke i fasaderske radove</derivirana_varijabla>
  </DomainObject.Predmet.ProtustrankaNazivFormated>
  <DomainObject.Predmet.ProtustrankaNazivFormatedOIB>
    <izvorni_sadrzaj>FASADE STIROPOR j.d.o.o. za ličilačke i fasaderske radove, OIB 17097475643</izvorni_sadrzaj>
    <derivirana_varijabla naziv="DomainObject.Predmet.ProtustrankaNazivFormatedOIB_1">FASADE STIROPOR j.d.o.o. za ličilačke i fasaderske radove, OIB 17097475643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48260 Osijek Vojakovački</izvorni_sadrzaj>
    <derivirana_varijabla naziv="DomainObject.Predmet.StrankaFormatedWithAdress_1"> FINA RC OSIJEK, L. JEGERA 3, 48260 Osijek Vojakovački</derivirana_varijabla>
  </DomainObject.Predmet.StrankaFormatedWithAdress>
  <DomainObject.Predmet.StrankaFormatedWithAdressOIB>
    <izvorni_sadrzaj> FINA RC OSIJEK, OIB 85821130368, L. JEGERA 3, 48260 Osijek Vojakovački</izvorni_sadrzaj>
    <derivirana_varijabla naziv="DomainObject.Predmet.StrankaFormatedWithAdressOIB_1"> FINA RC OSIJEK, OIB 85821130368, L. JEGERA 3, 48260 Osijek Vojakovački</derivirana_varijabla>
  </DomainObject.Predmet.StrankaFormatedWithAdressOIB>
  <DomainObject.Predmet.StrankaWithAdress>
    <izvorni_sadrzaj>FINA RC OSIJEK L. JEGERA 3,48260 Osijek Vojakovački</izvorni_sadrzaj>
    <derivirana_varijabla naziv="DomainObject.Predmet.StrankaWithAdress_1">FINA RC OSIJEK L. JEGERA 3,48260 Osijek Vojakovački</derivirana_varijabla>
  </DomainObject.Predmet.StrankaWithAdress>
  <DomainObject.Predmet.StrankaWithAdressOIB>
    <izvorni_sadrzaj>FINA RC OSIJEK, OIB 85821130368, L. JEGERA 3,48260 Osijek Vojakovački</izvorni_sadrzaj>
    <derivirana_varijabla naziv="DomainObject.Predmet.StrankaWithAdressOIB_1">FINA RC OSIJEK, OIB 85821130368, L. JEGERA 3,48260 Osijek Vojakovački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48260 Osijek Vojakovački</item>
    </izvorni_sadrzaj>
    <derivirana_varijabla naziv="DomainObject.Predmet.StrankaListFormatedWithAdress_1">
      <item>FINA RC OSIJEK, L. JEGERA 3, 48260 Osijek Vojakovački</item>
    </derivirana_varijabla>
  </DomainObject.Predmet.StrankaListFormatedWithAdress>
  <DomainObject.Predmet.StrankaListFormatedWithAdressOIB>
    <izvorni_sadrzaj>
      <item>FINA RC OSIJEK, OIB 85821130368, L. JEGERA 3, 48260 Osijek Vojakovački</item>
    </izvorni_sadrzaj>
    <derivirana_varijabla naziv="DomainObject.Predmet.StrankaListFormatedWithAdressOIB_1">
      <item>FINA RC OSIJEK, OIB 85821130368, L. JEGERA 3, 48260 Osijek Vojakovački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FASADE STIROPOR j.d.o.o. za ličilačke i fasaderske radove</item>
    </izvorni_sadrzaj>
    <derivirana_varijabla naziv="DomainObject.Predmet.ProtuStrankaListFormated_1">
      <item>FASADE STIROPOR j.d.o.o. za ličilačke i fasaderske radove</item>
    </derivirana_varijabla>
  </DomainObject.Predmet.ProtuStrankaListFormated>
  <DomainObject.Predmet.ProtuStrankaListFormatedOIB>
    <izvorni_sadrzaj>
      <item>FASADE STIROPOR j.d.o.o. za ličilačke i fasaderske radove, OIB 17097475643</item>
    </izvorni_sadrzaj>
    <derivirana_varijabla naziv="DomainObject.Predmet.ProtuStrankaListFormatedOIB_1">
      <item>FASADE STIROPOR j.d.o.o. za ličilačke i fasaderske radove, OIB 17097475643</item>
    </derivirana_varijabla>
  </DomainObject.Predmet.ProtuStrankaListFormatedOIB>
  <DomainObject.Predmet.ProtuStrankaListFormatedWithAdress>
    <izvorni_sadrzaj>
      <item>FASADE STIROPOR j.d.o.o. za ličilačke i fasaderske radove, A.G. Matoša 3, 32100 Vinkovci</item>
    </izvorni_sadrzaj>
    <derivirana_varijabla naziv="DomainObject.Predmet.ProtuStrankaListFormatedWithAdress_1">
      <item>FASADE STIROPOR j.d.o.o. za ličilačke i fasaderske radove, A.G. Matoša 3, 32100 Vinkovci</item>
    </derivirana_varijabla>
  </DomainObject.Predmet.ProtuStrankaListFormatedWithAdress>
  <DomainObject.Predmet.ProtuStrankaListFormatedWithAdressOIB>
    <izvorni_sadrzaj>
      <item>FASADE STIROPOR j.d.o.o. za ličilačke i fasaderske radove, OIB 17097475643, A.G. Matoša 3, 32100 Vinkovci</item>
    </izvorni_sadrzaj>
    <derivirana_varijabla naziv="DomainObject.Predmet.ProtuStrankaListFormatedWithAdressOIB_1">
      <item>FASADE STIROPOR j.d.o.o. za ličilačke i fasaderske radove, OIB 17097475643, A.G. Matoša 3, 32100 Vinkovci</item>
    </derivirana_varijabla>
  </DomainObject.Predmet.ProtuStrankaListFormatedWithAdressOIB>
  <DomainObject.Predmet.ProtuStrankaListNazivFormated>
    <izvorni_sadrzaj>
      <item>FASADE STIROPOR j.d.o.o. za ličilačke i fasaderske radove</item>
    </izvorni_sadrzaj>
    <derivirana_varijabla naziv="DomainObject.Predmet.ProtuStrankaListNazivFormated_1">
      <item>FASADE STIROPOR j.d.o.o. za ličilačke i fasaderske radove</item>
    </derivirana_varijabla>
  </DomainObject.Predmet.ProtuStrankaListNazivFormated>
  <DomainObject.Predmet.ProtuStrankaListNazivFormatedOIB>
    <izvorni_sadrzaj>
      <item>FASADE STIROPOR j.d.o.o. za ličilačke i fasaderske radove, OIB 17097475643</item>
    </izvorni_sadrzaj>
    <derivirana_varijabla naziv="DomainObject.Predmet.ProtuStrankaListNazivFormatedOIB_1">
      <item>FASADE STIROPOR j.d.o.o. za ličilačke i fasaderske radove, OIB 17097475643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FASADE STIROPOR j.d.o.o. za ličilačke i fasaderske radove</izvorni_sadrzaj>
    <derivirana_varijabla naziv="DomainObject.Predmet.ProtustrankaIDrugi_1">FASADE STIROPOR j.d.o.o. za ličilačke i fasaderske radove</derivirana_varijabla>
  </DomainObject.Predmet.ProtustrankaIDrugi>
  <DomainObject.Predmet.StrankaIDrugiAdressOIB>
    <izvorni_sadrzaj>FINA RC OSIJEK, OIB 85821130368, L. JEGERA 3, 48260 Osijek Vojakovački</izvorni_sadrzaj>
    <derivirana_varijabla naziv="DomainObject.Predmet.StrankaIDrugiAdressOIB_1">FINA RC OSIJEK, OIB 85821130368, L. JEGERA 3, 48260 Osijek Vojakovački</derivirana_varijabla>
  </DomainObject.Predmet.StrankaIDrugiAdressOIB>
  <DomainObject.Predmet.ProtustrankaIDrugiAdressOIB>
    <izvorni_sadrzaj>FASADE STIROPOR j.d.o.o. za ličilačke i fasaderske radove, OIB 17097475643, A.G. Matoša 3, 32100 Vinkovci</izvorni_sadrzaj>
    <derivirana_varijabla naziv="DomainObject.Predmet.ProtustrankaIDrugiAdressOIB_1">FASADE STIROPOR j.d.o.o. za ličilačke i fasaderske radove, OIB 17097475643, A.G. Matoša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FASADE STIROPOR j.d.o.o. za ličilačke i fasaderske radove</item>
    </izvorni_sadrzaj>
    <derivirana_varijabla naziv="DomainObject.Predmet.SudioniciListNaziv_1">
      <item>FINA RC OSIJEK</item>
      <item>FASADE STIROPOR j.d.o.o. za ličilačke i fasaderske radove</item>
    </derivirana_varijabla>
  </DomainObject.Predmet.SudioniciListNaziv>
  <DomainObject.Predmet.SudioniciListAdressOIB>
    <izvorni_sadrzaj>
      <item>FINA RC OSIJEK, OIB 85821130368, L. JEGERA 3,48260 Osijek Vojakovački</item>
      <item>FASADE STIROPOR j.d.o.o. za ličilačke i fasaderske radove, OIB 17097475643, A.G. Matoša 3,32100 Vinkovci</item>
    </izvorni_sadrzaj>
    <derivirana_varijabla naziv="DomainObject.Predmet.SudioniciListAdressOIB_1">
      <item>FINA RC OSIJEK, OIB 85821130368, L. JEGERA 3,48260 Osijek Vojakovački</item>
      <item>FASADE STIROPOR j.d.o.o. za ličilačke i fasaderske radove, OIB 17097475643, A.G. Matoša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17097475643</item>
    </izvorni_sadrzaj>
    <derivirana_varijabla naziv="DomainObject.Predmet.SudioniciListNazivOIB_1">
      <item>, OIB 85821130368</item>
      <item>, OIB 17097475643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001C9-0B6C-4CB4-B12B-4C5BB7196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432</properties:Words>
  <properties:Characters>2353</properties:Characters>
  <properties:Lines>84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2017-03-22T12:06:00Z</dcterms:created>
  <dc:creator>hermanj</dc:creator>
  <cp:lastModifiedBy>Marija Galić</cp:lastModifiedBy>
  <cp:lastPrinted>2017-03-22T12:12:00Z</cp:lastPrinted>
  <dcterms:modified xmlns:xsi="http://www.w3.org/2001/XMLSchema-instance" xsi:type="dcterms:W3CDTF">2017-03-22T12:29:00Z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