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8a7a7" w14:paraId="bc8a7a7" w:rsidRDefault="008C04AA" w:rsidP="008C04AA" w:rsidR="008C04AA" w:rsidRPr="0005456A">
      <w:pPr>
        <w15:collapsed w:val="false"/>
        <w:rPr>
          <w:b/>
        </w:rPr>
      </w:pPr>
      <w:bookmarkStart w:name="_GoBack" w:id="0"/>
      <w:bookmarkEnd w:id="0"/>
      <w:r w:rsidRPr="0005456A">
        <w:rPr>
          <w:b/>
        </w:rPr>
        <w:t xml:space="preserve">            </w:t>
      </w:r>
      <w:r w:rsidR="00747259">
        <w:rPr>
          <w:b/>
        </w:rPr>
        <w:t xml:space="preserve"> </w:t>
      </w:r>
      <w:r w:rsidRPr="0005456A">
        <w:rPr>
          <w:b/>
        </w:rPr>
        <w:t xml:space="preserve">     </w:t>
      </w:r>
      <w:r w:rsidRPr="0005456A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456A">
        <w:rPr>
          <w:b/>
        </w:rPr>
        <w:t xml:space="preserve">                                                            </w:t>
      </w:r>
    </w:p>
    <w:p w:rsidRDefault="008C04AA" w:rsidP="00B271A9" w:rsidR="008C04AA" w:rsidRPr="0005456A">
      <w:r w:rsidRPr="0005456A">
        <w:t xml:space="preserve"> </w:t>
      </w:r>
      <w:r w:rsidR="00747259">
        <w:t xml:space="preserve">   </w:t>
      </w:r>
      <w:r w:rsidRPr="0005456A">
        <w:t xml:space="preserve">REPUBLIKA HRVATSKA </w:t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</w:p>
    <w:p w:rsidRDefault="008C04AA" w:rsidP="00B271A9" w:rsidR="008C04AA" w:rsidRPr="0005456A">
      <w:r w:rsidRPr="0005456A">
        <w:t xml:space="preserve"> TRGOVAČKI SUD U PAZINU</w:t>
      </w:r>
    </w:p>
    <w:p w:rsidRDefault="008C04AA" w:rsidP="00B271A9" w:rsidR="008C04AA" w:rsidRPr="0005456A">
      <w:r w:rsidRPr="0005456A">
        <w:t xml:space="preserve"> </w:t>
      </w:r>
      <w:r w:rsidR="00747259">
        <w:tab/>
      </w:r>
      <w:r w:rsidR="00694576" w:rsidRPr="0005456A">
        <w:t>Pazin</w:t>
      </w:r>
      <w:r w:rsidRPr="0005456A">
        <w:t xml:space="preserve">, </w:t>
      </w:r>
      <w:proofErr w:type="spellStart"/>
      <w:r w:rsidRPr="0005456A">
        <w:t>Dršćevka</w:t>
      </w:r>
      <w:proofErr w:type="spellEnd"/>
      <w:r w:rsidRPr="0005456A">
        <w:t xml:space="preserve"> 1</w:t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</w:p>
    <w:p w:rsidRDefault="00636B95" w:rsidP="00636B95" w:rsidR="00636B95">
      <w:pPr>
        <w:jc w:val="both"/>
      </w:pPr>
    </w:p>
    <w:p w:rsidRDefault="007E5F16" w:rsidP="00636B95" w:rsidR="007E5F16">
      <w:pPr>
        <w:jc w:val="both"/>
      </w:pPr>
    </w:p>
    <w:p w:rsidRDefault="007E5F16" w:rsidP="00636B95" w:rsidR="007E5F16">
      <w:pPr>
        <w:jc w:val="both"/>
      </w:pPr>
    </w:p>
    <w:p w:rsidRDefault="007E5F16" w:rsidP="00636B95" w:rsidR="007E5F16">
      <w:pPr>
        <w:jc w:val="both"/>
      </w:pPr>
    </w:p>
    <w:p w:rsidRDefault="007E5F16" w:rsidP="00636B95" w:rsidR="007E5F16">
      <w:pPr>
        <w:jc w:val="both"/>
      </w:pPr>
    </w:p>
    <w:p w:rsidRDefault="007E5F16" w:rsidP="007E5F16" w:rsidR="007E5F16">
      <w:pPr>
        <w:ind w:left="708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Posl</w:t>
      </w:r>
      <w:proofErr w:type="spellEnd"/>
      <w:r>
        <w:t>. broj: 4 St-307/2018-32</w:t>
      </w:r>
    </w:p>
    <w:p w:rsidRDefault="007E5F16" w:rsidP="007E5F16" w:rsidR="007E5F16">
      <w:pPr>
        <w:ind w:left="708"/>
        <w:jc w:val="right"/>
      </w:pPr>
    </w:p>
    <w:p w:rsidRDefault="007E5F16" w:rsidP="007E5F16" w:rsidR="007E5F16">
      <w:pPr>
        <w:ind w:left="708"/>
        <w:jc w:val="right"/>
      </w:pPr>
    </w:p>
    <w:p w:rsidRDefault="008C04AA" w:rsidP="00636B95" w:rsidR="00636B95">
      <w:pPr>
        <w:jc w:val="both"/>
      </w:pPr>
      <w:r w:rsidRPr="0005456A">
        <w:tab/>
      </w:r>
      <w:r w:rsidR="007E5F16">
        <w:t xml:space="preserve">Trgovački sud u Pazinu, po stečajnoj sutkinji </w:t>
      </w:r>
      <w:proofErr w:type="spellStart"/>
      <w:r w:rsidR="007E5F16">
        <w:t>Tijani</w:t>
      </w:r>
      <w:proofErr w:type="spellEnd"/>
      <w:r w:rsidR="007E5F16">
        <w:t xml:space="preserve"> Licul, u stečajnom postupku nad dužnikom STUDIO HOLDING d.o.o. „u stečaju“, Pula, </w:t>
      </w:r>
      <w:proofErr w:type="spellStart"/>
      <w:r w:rsidR="007E5F16">
        <w:t>Galižanski</w:t>
      </w:r>
      <w:proofErr w:type="spellEnd"/>
      <w:r w:rsidR="007E5F16">
        <w:t xml:space="preserve"> odvojak </w:t>
      </w:r>
      <w:proofErr w:type="spellStart"/>
      <w:r w:rsidR="007E5F16">
        <w:t>bb</w:t>
      </w:r>
      <w:proofErr w:type="spellEnd"/>
      <w:r w:rsidR="007E5F16">
        <w:t>, OIB: 76870586115</w:t>
      </w:r>
      <w:r w:rsidR="00A848B0" w:rsidRPr="00A848B0">
        <w:t>,</w:t>
      </w:r>
      <w:r w:rsidR="00197C19">
        <w:t xml:space="preserve"> </w:t>
      </w:r>
      <w:r w:rsidR="007E5F16">
        <w:t>7</w:t>
      </w:r>
      <w:r w:rsidR="005F652C" w:rsidRPr="0005456A">
        <w:t xml:space="preserve">. </w:t>
      </w:r>
      <w:r w:rsidR="007E5F16">
        <w:t>siječnja</w:t>
      </w:r>
      <w:r w:rsidR="009D22E7">
        <w:t xml:space="preserve"> </w:t>
      </w:r>
      <w:r w:rsidR="005F652C" w:rsidRPr="0005456A">
        <w:t>20</w:t>
      </w:r>
      <w:r w:rsidR="007E5F16">
        <w:t>19</w:t>
      </w:r>
      <w:r w:rsidR="005F652C" w:rsidRPr="0005456A">
        <w:t>.</w:t>
      </w:r>
      <w:r w:rsidR="00636B95" w:rsidRPr="00636B95">
        <w:t xml:space="preserve"> </w:t>
      </w:r>
      <w:r w:rsidR="00636B95">
        <w:t>donio je slijedeći</w:t>
      </w:r>
    </w:p>
    <w:p w:rsidRDefault="00636B95" w:rsidP="00636B95" w:rsidR="00636B95">
      <w:pPr>
        <w:jc w:val="both"/>
      </w:pPr>
    </w:p>
    <w:p w:rsidRDefault="00636B95" w:rsidP="00636B95" w:rsidR="008D67D3" w:rsidRPr="0005456A">
      <w:pPr>
        <w:jc w:val="center"/>
      </w:pPr>
      <w:r>
        <w:t>Z A K LJ U Č A K</w:t>
      </w:r>
    </w:p>
    <w:p w:rsidRDefault="008C04AA" w:rsidP="008C04AA" w:rsidR="008C04AA">
      <w:pPr>
        <w:jc w:val="center"/>
      </w:pPr>
    </w:p>
    <w:p w:rsidRDefault="00620858" w:rsidP="00747259" w:rsidR="00620858" w:rsidRPr="0005456A">
      <w:pPr>
        <w:jc w:val="both"/>
      </w:pPr>
      <w:r>
        <w:tab/>
        <w:t>I</w:t>
      </w:r>
      <w:r>
        <w:tab/>
      </w:r>
      <w:r w:rsidRPr="0005456A">
        <w:t>Ispitno ročište na kojem će se ispitiv</w:t>
      </w:r>
      <w:r>
        <w:t>ati prijavljene tražbine određ</w:t>
      </w:r>
      <w:r w:rsidRPr="0005456A">
        <w:t>e</w:t>
      </w:r>
      <w:r>
        <w:t>no</w:t>
      </w:r>
      <w:r w:rsidRPr="0005456A">
        <w:t xml:space="preserve"> za dan </w:t>
      </w:r>
      <w:r w:rsidR="00856417">
        <w:t>14</w:t>
      </w:r>
      <w:r w:rsidR="00747259">
        <w:t xml:space="preserve">. </w:t>
      </w:r>
      <w:r w:rsidR="00856417">
        <w:t>siječanj</w:t>
      </w:r>
      <w:r w:rsidR="00747259">
        <w:t xml:space="preserve"> 201</w:t>
      </w:r>
      <w:r w:rsidR="00856417">
        <w:t>9</w:t>
      </w:r>
      <w:r w:rsidR="00747259">
        <w:t xml:space="preserve">. u </w:t>
      </w:r>
      <w:r w:rsidR="00856417">
        <w:t>12:00</w:t>
      </w:r>
      <w:r w:rsidR="00747259">
        <w:t xml:space="preserve"> sati</w:t>
      </w:r>
      <w:r w:rsidRPr="00620858">
        <w:t>,</w:t>
      </w:r>
      <w:r>
        <w:t xml:space="preserve"> </w:t>
      </w:r>
      <w:r w:rsidR="00856417">
        <w:t>prezakazuje</w:t>
      </w:r>
      <w:r>
        <w:t xml:space="preserve"> se za dan </w:t>
      </w:r>
    </w:p>
    <w:p w:rsidRDefault="00620858" w:rsidP="00620858" w:rsidR="00620858" w:rsidRPr="0005456A"/>
    <w:p w:rsidRDefault="00856417" w:rsidP="00620858" w:rsidR="00620858" w:rsidRPr="00197C19">
      <w:pPr>
        <w:jc w:val="center"/>
      </w:pPr>
      <w:r>
        <w:t>12. veljače</w:t>
      </w:r>
      <w:r w:rsidR="00620858" w:rsidRPr="00197C19">
        <w:t xml:space="preserve"> 201</w:t>
      </w:r>
      <w:r>
        <w:t>9</w:t>
      </w:r>
      <w:r w:rsidR="009D22E7">
        <w:t>.</w:t>
      </w:r>
      <w:r w:rsidR="00620858" w:rsidRPr="00197C19">
        <w:t xml:space="preserve"> u </w:t>
      </w:r>
      <w:r>
        <w:t>12:00</w:t>
      </w:r>
      <w:r w:rsidR="00620858" w:rsidRPr="00197C19">
        <w:t xml:space="preserve"> sati,</w:t>
      </w:r>
    </w:p>
    <w:p w:rsidRDefault="00620858" w:rsidP="00620858" w:rsidR="00620858" w:rsidRPr="00197C19">
      <w:pPr>
        <w:jc w:val="center"/>
      </w:pPr>
      <w:r w:rsidRPr="00197C19">
        <w:t xml:space="preserve">sudnica broj </w:t>
      </w:r>
      <w:r w:rsidR="00856417">
        <w:t>6</w:t>
      </w:r>
      <w:r w:rsidRPr="00197C19">
        <w:t>,</w:t>
      </w:r>
    </w:p>
    <w:p w:rsidRDefault="00620858" w:rsidP="00620858" w:rsidR="00620858" w:rsidRPr="00197C19">
      <w:pPr>
        <w:jc w:val="center"/>
      </w:pPr>
      <w:r w:rsidRPr="00197C19">
        <w:t>u Trgovačkom sudu u Pazinu,</w:t>
      </w:r>
    </w:p>
    <w:p w:rsidRDefault="00620858" w:rsidP="00620858" w:rsidR="00620858" w:rsidRPr="00197C19">
      <w:pPr>
        <w:jc w:val="center"/>
      </w:pPr>
      <w:proofErr w:type="spellStart"/>
      <w:r w:rsidRPr="00197C19">
        <w:t>Dršćevka</w:t>
      </w:r>
      <w:proofErr w:type="spellEnd"/>
      <w:r w:rsidRPr="00197C19">
        <w:t xml:space="preserve"> 1.</w:t>
      </w:r>
    </w:p>
    <w:p w:rsidRDefault="00620858" w:rsidP="00620858" w:rsidR="00620858" w:rsidRPr="00197C19"/>
    <w:p w:rsidRDefault="00620858" w:rsidP="00747259" w:rsidR="00620858" w:rsidRPr="00197C19">
      <w:pPr>
        <w:jc w:val="both"/>
      </w:pPr>
      <w:r w:rsidRPr="00197C19">
        <w:tab/>
        <w:t>II.</w:t>
      </w:r>
      <w:r w:rsidRPr="00197C19">
        <w:tab/>
        <w:t xml:space="preserve">Izvještajno ročište na kojem će se na temelju izvješća stečajnog upravitelja odlučivati o daljnjem tijeku stečajnog postupka određeno za dan </w:t>
      </w:r>
      <w:r w:rsidR="006531B3">
        <w:t>14</w:t>
      </w:r>
      <w:r w:rsidR="00197C19" w:rsidRPr="00197C19">
        <w:t xml:space="preserve">. </w:t>
      </w:r>
      <w:r w:rsidR="00C20B7D">
        <w:t>siječanj</w:t>
      </w:r>
      <w:r w:rsidR="006531B3">
        <w:t xml:space="preserve"> </w:t>
      </w:r>
      <w:r w:rsidR="00197C19" w:rsidRPr="00197C19">
        <w:t>201</w:t>
      </w:r>
      <w:r w:rsidR="006531B3">
        <w:t>9</w:t>
      </w:r>
      <w:r w:rsidR="00197C19" w:rsidRPr="00197C19">
        <w:t xml:space="preserve">. u </w:t>
      </w:r>
      <w:r w:rsidR="006531B3">
        <w:t>12,30</w:t>
      </w:r>
      <w:r w:rsidR="00197C19" w:rsidRPr="00197C19">
        <w:t xml:space="preserve"> sati</w:t>
      </w:r>
      <w:r w:rsidRPr="00197C19">
        <w:t xml:space="preserve">, </w:t>
      </w:r>
      <w:r w:rsidR="006531B3">
        <w:t>prezakazuje</w:t>
      </w:r>
      <w:r w:rsidRPr="00197C19">
        <w:t xml:space="preserve"> se za dan </w:t>
      </w:r>
    </w:p>
    <w:p w:rsidRDefault="00620858" w:rsidP="00620858" w:rsidR="00620858" w:rsidRPr="00197C19"/>
    <w:p w:rsidRDefault="006531B3" w:rsidP="00620858" w:rsidR="00620858" w:rsidRPr="00197C19">
      <w:pPr>
        <w:jc w:val="center"/>
      </w:pPr>
      <w:r>
        <w:t>12</w:t>
      </w:r>
      <w:r w:rsidR="00620858" w:rsidRPr="00197C19">
        <w:t xml:space="preserve">. </w:t>
      </w:r>
      <w:r>
        <w:t>veljače</w:t>
      </w:r>
      <w:r w:rsidR="00620858" w:rsidRPr="00197C19">
        <w:t xml:space="preserve"> 201</w:t>
      </w:r>
      <w:r>
        <w:t>9</w:t>
      </w:r>
      <w:r w:rsidR="00620858" w:rsidRPr="00197C19">
        <w:t xml:space="preserve">. u </w:t>
      </w:r>
      <w:r>
        <w:t>12:30</w:t>
      </w:r>
      <w:r w:rsidR="00620858" w:rsidRPr="00197C19">
        <w:t xml:space="preserve"> sati,</w:t>
      </w:r>
    </w:p>
    <w:p w:rsidRDefault="00620858" w:rsidP="00620858" w:rsidR="00620858" w:rsidRPr="00197C19">
      <w:pPr>
        <w:jc w:val="center"/>
      </w:pPr>
      <w:r w:rsidRPr="00197C19">
        <w:t xml:space="preserve">sudnica broj </w:t>
      </w:r>
      <w:r w:rsidR="006531B3">
        <w:t>6</w:t>
      </w:r>
      <w:r w:rsidRPr="00197C19">
        <w:t>,</w:t>
      </w:r>
    </w:p>
    <w:p w:rsidRDefault="00620858" w:rsidP="00620858" w:rsidR="00620858" w:rsidRPr="00197C19">
      <w:pPr>
        <w:jc w:val="center"/>
      </w:pPr>
      <w:r w:rsidRPr="00197C19">
        <w:t>u Trgovačkom sudu u Pazinu,</w:t>
      </w:r>
    </w:p>
    <w:p w:rsidRDefault="00620858" w:rsidP="00620858" w:rsidR="00620858" w:rsidRPr="00197C19">
      <w:pPr>
        <w:jc w:val="center"/>
      </w:pPr>
      <w:proofErr w:type="spellStart"/>
      <w:r w:rsidRPr="00197C19">
        <w:t>Dršćevka</w:t>
      </w:r>
      <w:proofErr w:type="spellEnd"/>
      <w:r w:rsidRPr="00197C19">
        <w:t xml:space="preserve"> 1.</w:t>
      </w:r>
    </w:p>
    <w:p w:rsidRDefault="00281844" w:rsidP="00F55BF7" w:rsidR="00281844">
      <w:pPr>
        <w:jc w:val="both"/>
      </w:pPr>
    </w:p>
    <w:p w:rsidRDefault="006531B3" w:rsidP="00F55BF7" w:rsidR="006531B3" w:rsidRPr="0005456A">
      <w:pPr>
        <w:jc w:val="both"/>
      </w:pPr>
    </w:p>
    <w:p w:rsidRDefault="0016605C" w:rsidP="00634BDB" w:rsidR="00634BDB" w:rsidRPr="0005456A">
      <w:pPr>
        <w:jc w:val="center"/>
      </w:pPr>
      <w:r w:rsidRPr="0005456A">
        <w:t xml:space="preserve">U </w:t>
      </w:r>
      <w:r w:rsidR="0040642A" w:rsidRPr="0005456A">
        <w:t xml:space="preserve">Pazinu, </w:t>
      </w:r>
      <w:r w:rsidR="006531B3">
        <w:t>7</w:t>
      </w:r>
      <w:r w:rsidR="00634BDB" w:rsidRPr="0005456A">
        <w:t xml:space="preserve">. </w:t>
      </w:r>
      <w:r w:rsidR="006531B3">
        <w:t>siječnja</w:t>
      </w:r>
      <w:r w:rsidR="00634BDB" w:rsidRPr="0005456A">
        <w:t xml:space="preserve"> 201</w:t>
      </w:r>
      <w:r w:rsidR="006531B3">
        <w:t>9</w:t>
      </w:r>
      <w:r w:rsidR="00634BDB" w:rsidRPr="0005456A">
        <w:t>.</w:t>
      </w:r>
      <w:r w:rsidR="006531B3">
        <w:t xml:space="preserve"> godine. </w:t>
      </w:r>
    </w:p>
    <w:p w:rsidRDefault="0040642A" w:rsidP="006531B3" w:rsidR="0040642A" w:rsidRPr="0005456A">
      <w:pPr>
        <w:ind w:left="6372"/>
        <w:jc w:val="center"/>
      </w:pPr>
    </w:p>
    <w:p w:rsidRDefault="006531B3" w:rsidP="006531B3" w:rsidR="00634BDB">
      <w:pPr>
        <w:ind w:left="6372"/>
        <w:jc w:val="both"/>
      </w:pPr>
      <w:r>
        <w:t>Stečajna sutkinja</w:t>
      </w:r>
    </w:p>
    <w:p w:rsidRDefault="006531B3" w:rsidP="006531B3" w:rsidR="006531B3" w:rsidRPr="0005456A">
      <w:pPr>
        <w:ind w:left="6372"/>
        <w:jc w:val="both"/>
      </w:pPr>
      <w:r>
        <w:t>Tijana Licul</w:t>
      </w:r>
    </w:p>
    <w:p w:rsidRDefault="00634BDB" w:rsidP="00634BDB" w:rsidR="00634BDB" w:rsidRPr="0005456A">
      <w:pPr>
        <w:jc w:val="both"/>
      </w:pPr>
    </w:p>
    <w:p w:rsidRDefault="0040642A" w:rsidP="00634BDB" w:rsidR="0040642A">
      <w:pPr>
        <w:jc w:val="both"/>
      </w:pPr>
    </w:p>
    <w:p w:rsidRDefault="00B97C24" w:rsidP="00634BDB" w:rsidR="00B97C24">
      <w:pPr>
        <w:jc w:val="both"/>
      </w:pPr>
    </w:p>
    <w:p w:rsidRDefault="00B97C24" w:rsidP="00634BDB" w:rsidR="00B97C24" w:rsidRPr="0005456A">
      <w:pPr>
        <w:jc w:val="both"/>
      </w:pPr>
    </w:p>
    <w:p w:rsidRDefault="00636B95" w:rsidP="00636B95" w:rsidR="00636B95">
      <w:pPr>
        <w:jc w:val="both"/>
      </w:pPr>
      <w:r>
        <w:t>UPUTA O PRAVNOM LIJEKU:</w:t>
      </w:r>
    </w:p>
    <w:p w:rsidRDefault="00636B95" w:rsidP="00636B95" w:rsidR="00C643AD" w:rsidRPr="0005456A">
      <w:pPr>
        <w:jc w:val="both"/>
      </w:pPr>
      <w:r>
        <w:t>Protiv zaključka nije dopuštena žalba (čl. 19. st. 7. Stečajnog zakona).</w:t>
      </w:r>
    </w:p>
    <w:p w:rsidRDefault="00636B95" w:rsidP="00634BDB" w:rsidR="00636B95">
      <w:pPr>
        <w:jc w:val="both"/>
      </w:pPr>
    </w:p>
    <w:p w:rsidRDefault="00D419F6" w:rsidP="00634BDB" w:rsidR="00D419F6">
      <w:pPr>
        <w:jc w:val="both"/>
      </w:pPr>
    </w:p>
    <w:p w:rsidRDefault="00D419F6" w:rsidP="00D419F6" w:rsidR="00D419F6">
      <w:pPr>
        <w:jc w:val="both"/>
      </w:pPr>
      <w:r>
        <w:t>DNA:</w:t>
      </w:r>
    </w:p>
    <w:p w:rsidRDefault="00D419F6" w:rsidP="00D419F6" w:rsidR="00D419F6">
      <w:pPr>
        <w:jc w:val="both"/>
      </w:pPr>
      <w:r>
        <w:t xml:space="preserve">- e-oglasna ploča (8 dana) </w:t>
      </w:r>
    </w:p>
    <w:p w:rsidRDefault="00D419F6" w:rsidP="00D419F6" w:rsidR="00D419F6">
      <w:pPr>
        <w:jc w:val="both"/>
      </w:pPr>
      <w:r>
        <w:t xml:space="preserve">- stečajnom upravitelju </w:t>
      </w:r>
    </w:p>
    <w:p w:rsidRDefault="00945BC8" w:rsidP="00D419F6" w:rsidR="00945BC8" w:rsidRPr="0005456A">
      <w:pPr>
        <w:jc w:val="both"/>
      </w:pPr>
    </w:p>
    <w:sectPr w:rsidSect="006531B3" w:rsidR="00945BC8" w:rsidRPr="0005456A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61BB" w:rsidP="008C04AA" w:rsidR="002261BB">
      <w:r>
        <w:separator/>
      </w:r>
    </w:p>
  </w:endnote>
  <w:endnote w:id="0" w:type="continuationSeparator">
    <w:p w:rsidRDefault="002261BB" w:rsidP="008C04AA" w:rsidR="002261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61BB" w:rsidP="008C04AA" w:rsidR="002261BB">
      <w:r>
        <w:separator/>
      </w:r>
    </w:p>
  </w:footnote>
  <w:footnote w:id="0" w:type="continuationSeparator">
    <w:p w:rsidRDefault="002261BB" w:rsidP="008C04AA" w:rsidR="002261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DE8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31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634BDB" w:rsidRPr="00634BDB">
      <w:t xml:space="preserve">      </w:t>
    </w:r>
    <w:r w:rsidR="009D22E7">
      <w:t>10 St-130/2018-19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12157"/>
    <w:rsid w:val="00025D6E"/>
    <w:rsid w:val="00033221"/>
    <w:rsid w:val="0005456A"/>
    <w:rsid w:val="000615AA"/>
    <w:rsid w:val="00061A9B"/>
    <w:rsid w:val="00072758"/>
    <w:rsid w:val="0007611F"/>
    <w:rsid w:val="0008737B"/>
    <w:rsid w:val="0009426B"/>
    <w:rsid w:val="000A04AC"/>
    <w:rsid w:val="000A5B56"/>
    <w:rsid w:val="000D7CB0"/>
    <w:rsid w:val="00104350"/>
    <w:rsid w:val="0011533B"/>
    <w:rsid w:val="00120DE3"/>
    <w:rsid w:val="001310EC"/>
    <w:rsid w:val="00153A82"/>
    <w:rsid w:val="0016605C"/>
    <w:rsid w:val="00197C19"/>
    <w:rsid w:val="001A1476"/>
    <w:rsid w:val="001D4A61"/>
    <w:rsid w:val="001E75F6"/>
    <w:rsid w:val="00206E40"/>
    <w:rsid w:val="00220C40"/>
    <w:rsid w:val="002261BB"/>
    <w:rsid w:val="002668F5"/>
    <w:rsid w:val="00281844"/>
    <w:rsid w:val="00283B19"/>
    <w:rsid w:val="002B1A3F"/>
    <w:rsid w:val="002D0ACD"/>
    <w:rsid w:val="002D63A4"/>
    <w:rsid w:val="00321E37"/>
    <w:rsid w:val="00326C83"/>
    <w:rsid w:val="0035048B"/>
    <w:rsid w:val="0036635F"/>
    <w:rsid w:val="003A214E"/>
    <w:rsid w:val="003F58EA"/>
    <w:rsid w:val="003F7DE8"/>
    <w:rsid w:val="0040642A"/>
    <w:rsid w:val="00427A9B"/>
    <w:rsid w:val="004336B9"/>
    <w:rsid w:val="00443160"/>
    <w:rsid w:val="00443C91"/>
    <w:rsid w:val="00482E79"/>
    <w:rsid w:val="00486F3D"/>
    <w:rsid w:val="004A08AF"/>
    <w:rsid w:val="004A2979"/>
    <w:rsid w:val="004B0184"/>
    <w:rsid w:val="004C1F63"/>
    <w:rsid w:val="00532730"/>
    <w:rsid w:val="00554328"/>
    <w:rsid w:val="005B6B0F"/>
    <w:rsid w:val="005C7566"/>
    <w:rsid w:val="005E4638"/>
    <w:rsid w:val="005F57AE"/>
    <w:rsid w:val="005F652C"/>
    <w:rsid w:val="00620858"/>
    <w:rsid w:val="00621A3C"/>
    <w:rsid w:val="0062548C"/>
    <w:rsid w:val="00634BDB"/>
    <w:rsid w:val="00636B95"/>
    <w:rsid w:val="006531B3"/>
    <w:rsid w:val="00656FEC"/>
    <w:rsid w:val="00664682"/>
    <w:rsid w:val="00692004"/>
    <w:rsid w:val="00694576"/>
    <w:rsid w:val="006E061C"/>
    <w:rsid w:val="0071183C"/>
    <w:rsid w:val="007126AC"/>
    <w:rsid w:val="0073321E"/>
    <w:rsid w:val="00747259"/>
    <w:rsid w:val="007542C0"/>
    <w:rsid w:val="007652ED"/>
    <w:rsid w:val="00774CCA"/>
    <w:rsid w:val="007D0A13"/>
    <w:rsid w:val="007D28B8"/>
    <w:rsid w:val="007E5F16"/>
    <w:rsid w:val="00803CC5"/>
    <w:rsid w:val="008517F4"/>
    <w:rsid w:val="00856417"/>
    <w:rsid w:val="00862030"/>
    <w:rsid w:val="0088211F"/>
    <w:rsid w:val="00887DAA"/>
    <w:rsid w:val="00896573"/>
    <w:rsid w:val="008C04AA"/>
    <w:rsid w:val="008C29DD"/>
    <w:rsid w:val="008C6538"/>
    <w:rsid w:val="008D67D3"/>
    <w:rsid w:val="00927C41"/>
    <w:rsid w:val="00945BC8"/>
    <w:rsid w:val="009663F2"/>
    <w:rsid w:val="00985388"/>
    <w:rsid w:val="0098707E"/>
    <w:rsid w:val="009900B8"/>
    <w:rsid w:val="00991A85"/>
    <w:rsid w:val="009C2655"/>
    <w:rsid w:val="009D22E7"/>
    <w:rsid w:val="009F620C"/>
    <w:rsid w:val="00A326D7"/>
    <w:rsid w:val="00A347DB"/>
    <w:rsid w:val="00A36529"/>
    <w:rsid w:val="00A433BC"/>
    <w:rsid w:val="00A6392C"/>
    <w:rsid w:val="00A64CD8"/>
    <w:rsid w:val="00A64F26"/>
    <w:rsid w:val="00A8141E"/>
    <w:rsid w:val="00A834F2"/>
    <w:rsid w:val="00A848B0"/>
    <w:rsid w:val="00A85502"/>
    <w:rsid w:val="00AD3F57"/>
    <w:rsid w:val="00AE7866"/>
    <w:rsid w:val="00AF2FA5"/>
    <w:rsid w:val="00AF3BC7"/>
    <w:rsid w:val="00B05DBB"/>
    <w:rsid w:val="00B271A9"/>
    <w:rsid w:val="00B33D41"/>
    <w:rsid w:val="00B4030D"/>
    <w:rsid w:val="00B45500"/>
    <w:rsid w:val="00B71E8C"/>
    <w:rsid w:val="00B9055E"/>
    <w:rsid w:val="00B90BC5"/>
    <w:rsid w:val="00B97C24"/>
    <w:rsid w:val="00BC6E78"/>
    <w:rsid w:val="00C20B7D"/>
    <w:rsid w:val="00C34ABC"/>
    <w:rsid w:val="00C52179"/>
    <w:rsid w:val="00C643AD"/>
    <w:rsid w:val="00C764D7"/>
    <w:rsid w:val="00CA16DB"/>
    <w:rsid w:val="00CD29E7"/>
    <w:rsid w:val="00CE38D4"/>
    <w:rsid w:val="00D1769F"/>
    <w:rsid w:val="00D22FE2"/>
    <w:rsid w:val="00D25E6F"/>
    <w:rsid w:val="00D25F40"/>
    <w:rsid w:val="00D34658"/>
    <w:rsid w:val="00D37E26"/>
    <w:rsid w:val="00D419F6"/>
    <w:rsid w:val="00D93C22"/>
    <w:rsid w:val="00DB1B9E"/>
    <w:rsid w:val="00DE0F0E"/>
    <w:rsid w:val="00E13AF4"/>
    <w:rsid w:val="00E333BA"/>
    <w:rsid w:val="00E47056"/>
    <w:rsid w:val="00E60ABE"/>
    <w:rsid w:val="00EA58AE"/>
    <w:rsid w:val="00EB0698"/>
    <w:rsid w:val="00ED59A1"/>
    <w:rsid w:val="00EE7DC4"/>
    <w:rsid w:val="00F07B51"/>
    <w:rsid w:val="00F55BF7"/>
    <w:rsid w:val="00F7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04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34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34F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34F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34F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34F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04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34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34F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34F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34F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34F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1262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St-307/2018</izvorni_sadrzaj>
    <derivirana_varijabla naziv="DomainObject.Predmet.OznakaBroj_1">St-307/2018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HOLDING d.o.o. PULA zastupanog po punomoćniku Najima Romani; VUKIĆ i partneri d. o. o.</izvorni_sadrzaj>
    <derivirana_varijabla naziv="DomainObject.Predmet.ProtustrankaFormated_1">  STUDIO HOLDING d.o.o. PULA zastupanog po punomoćniku Najima Romani; VUKIĆ i partneri d. o. o.</derivirana_varijabla>
  </DomainObject.Predmet.ProtustrankaFormated>
  <DomainObject.Predmet.ProtustrankaFormatedOIB>
    <izvorni_sadrzaj>  STUDIO HOLDING d.o.o. PULA, OIB 76870586115 zastupanog po punomoćniku Najima Romani; VUKIĆ i partneri d. o. o.</izvorni_sadrzaj>
    <derivirana_varijabla naziv="DomainObject.Predmet.ProtustrankaFormatedOIB_1">  STUDIO HOLDING d.o.o. PULA, OIB 76870586115 zastupanog po punomoćniku Najima Romani; VUKIĆ i partneri d. o. o.</derivirana_varijabla>
  </DomainObject.Predmet.ProtustrankaFormatedOIB>
  <DomainObject.Predmet.ProtustrankaFormatedWithAdress>
    <izvorni_sadrzaj> STUDIO HOLDING d.o.o. PULA, Galižanski odvojak bb, 52100 Pula zastupanog po punomoćniku Najima Romani; VUKIĆ i partneri d. o. o.</izvorni_sadrzaj>
    <derivirana_varijabla naziv="DomainObject.Predmet.ProtustrankaFormatedWithAdress_1"> STUDIO HOLDING d.o.o. PULA, Galižanski odvojak bb, 52100 Pula zastupanog po punomoćniku Najima Romani; VUKIĆ i partneri d. o. o.</derivirana_varijabla>
  </DomainObject.Predmet.ProtustrankaFormatedWithAdress>
  <DomainObject.Predmet.ProtustrankaFormatedWithAdressOIB>
    <izvorni_sadrzaj> STUDIO HOLDING d.o.o. PULA, OIB 76870586115, Galižanski odvojak bb, 52100 Pula zastupanog po punomoćniku Najima Romani; VUKIĆ i partneri d. o. o.</izvorni_sadrzaj>
    <derivirana_varijabla naziv="DomainObject.Predmet.ProtustrankaFormatedWithAdressOIB_1"> STUDIO HOLDING d.o.o. PULA, OIB 76870586115, Galižanski odvojak bb, 52100 Pula zastupanog po punomoćniku Najima Romani; VUKIĆ i partneri d. o. o.</derivirana_varijabla>
  </DomainObject.Predmet.ProtustrankaFormatedWithAdressOIB>
  <DomainObject.Predmet.ProtustrankaWithAdress>
    <izvorni_sadrzaj>STUDIO HOLDING d.o.o. PULA Galižanski odvojak bb, 52100 Pula</izvorni_sadrzaj>
    <derivirana_varijabla naziv="DomainObject.Predmet.ProtustrankaWithAdress_1">STUDIO HOLDING d.o.o. PULA Galižanski odvojak bb, 52100 Pula</derivirana_varijabla>
  </DomainObject.Predmet.ProtustrankaWithAdress>
  <DomainObject.Predmet.ProtustrankaWithAdressOIB>
    <izvorni_sadrzaj>STUDIO HOLDING d.o.o. PULA, OIB 76870586115, Galižanski odvojak bb, 52100 Pula</izvorni_sadrzaj>
    <derivirana_varijabla naziv="DomainObject.Predmet.ProtustrankaWithAdressOIB_1">STUDIO HOLDING d.o.o. PULA, OIB 76870586115, Galižanski odvojak bb, 52100 Pula</derivirana_varijabla>
  </DomainObject.Predmet.ProtustrankaWithAdressOIB>
  <DomainObject.Predmet.ProtustrankaNazivFormated>
    <izvorni_sadrzaj>STUDIO HOLDING d.o.o. PULA</izvorni_sadrzaj>
    <derivirana_varijabla naziv="DomainObject.Predmet.ProtustrankaNazivFormated_1">STUDIO HOLDING d.o.o. PULA</derivirana_varijabla>
  </DomainObject.Predmet.ProtustrankaNazivFormated>
  <DomainObject.Predmet.ProtustrankaNazivFormatedOIB>
    <izvorni_sadrzaj>STUDIO HOLDING d.o.o. PULA, OIB 76870586115</izvorni_sadrzaj>
    <derivirana_varijabla naziv="DomainObject.Predmet.ProtustrankaNazivFormatedOIB_1">STUDIO HOLDING d.o.o. PULA, OIB 76870586115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1070328.41</izvorni_sadrzaj>
    <derivirana_varijabla naziv="DomainObject.Predmet.TrenutnaVrijednost_1">1070328.41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STUDIO HOLDING d.o.o. PULA zastupanog po punomoćniku Najima Romani; VUKIĆ i partneri d. o. o.</item>
    </izvorni_sadrzaj>
    <derivirana_varijabla naziv="DomainObject.Predmet.ProtuStrankaListFormated_1">
      <item>STUDIO HOLDING d.o.o. PULA zastupanog po punomoćniku Najima Romani; VUKIĆ i partneri d. o. o.</item>
    </derivirana_varijabla>
  </DomainObject.Predmet.ProtuStrankaListFormated>
  <DomainObject.Predmet.ProtuStrankaListFormatedOIB>
    <izvorni_sadrzaj>
      <item>STUDIO HOLDING d.o.o. PULA, OIB 76870586115 zastupanog po punomoćniku Najima Romani; VUKIĆ i partneri d. o. o.</item>
    </izvorni_sadrzaj>
    <derivirana_varijabla naziv="DomainObject.Predmet.ProtuStrankaListFormatedOIB_1">
      <item>STUDIO HOLDING d.o.o. PULA, OIB 76870586115 zastupanog po punomoćniku Najima Romani; VUKIĆ i partneri d. o. o.</item>
    </derivirana_varijabla>
  </DomainObject.Predmet.ProtuStrankaListFormatedOIB>
  <DomainObject.Predmet.ProtuStrankaListFormatedWithAdress>
    <izvorni_sadrzaj>
      <item>STUDIO HOLDING d.o.o. PULA, Galižanski odvojak bb, 52100 Pula zastupanog po punomoćniku Najima Romani; VUKIĆ i partneri d. o. o.</item>
    </izvorni_sadrzaj>
    <derivirana_varijabla naziv="DomainObject.Predmet.ProtuStrankaListFormatedWithAdress_1">
      <item>STUDIO HOLDING d.o.o. PULA, Galižanski odvojak bb, 52100 Pula zastupanog po punomoćniku Najima Romani; VUKIĆ i partneri d. o. o.</item>
    </derivirana_varijabla>
  </DomainObject.Predmet.ProtuStrankaListFormatedWithAdress>
  <DomainObject.Predmet.ProtuStrankaListFormatedWithAdressOIB>
    <izvorni_sadrzaj>
      <item>STUDIO HOLDING d.o.o. PULA, OIB 76870586115, Galižanski odvojak bb, 52100 Pula zastupanog po punomoćniku Najima Romani; VUKIĆ i partneri d. o. o.</item>
    </izvorni_sadrzaj>
    <derivirana_varijabla naziv="DomainObject.Predmet.ProtuStrankaListFormatedWithAdressOIB_1">
      <item>STUDIO HOLDING d.o.o. PULA, OIB 76870586115, Galižanski odvojak bb, 52100 Pula zastupanog po punomoćniku Najima Romani; VUKIĆ i partneri d. o. o.</item>
    </derivirana_varijabla>
  </DomainObject.Predmet.ProtuStrankaListFormatedWithAdressOIB>
  <DomainObject.Predmet.ProtuStrankaListNazivFormated>
    <izvorni_sadrzaj>
      <item>STUDIO HOLDING d.o.o. PULA</item>
    </izvorni_sadrzaj>
    <derivirana_varijabla naziv="DomainObject.Predmet.ProtuStrankaListNazivFormated_1">
      <item>STUDIO HOLDING d.o.o. PULA</item>
    </derivirana_varijabla>
  </DomainObject.Predmet.ProtuStrankaListNazivFormated>
  <DomainObject.Predmet.ProtuStrankaListNazivFormatedOIB>
    <izvorni_sadrzaj>
      <item>STUDIO HOLDING d.o.o. PULA, OIB 76870586115</item>
    </izvorni_sadrzaj>
    <derivirana_varijabla naziv="DomainObject.Predmet.ProtuStrankaListNazivFormatedOIB_1">
      <item>STUDIO HOLDING d.o.o. PULA, OIB 76870586115</item>
    </derivirana_varijabla>
  </DomainObject.Predmet.ProtuStrankaListNazivFormatedOIB>
  <DomainObject.Predmet.OstaliListFormated>
    <izvorni_sadrzaj>
      <item>Najima Romani punomoćnik sudionika u postupku STUDIO HOLDING d.o.o. PULA</item>
      <item>VUKIĆ i partneri d. o. o. punomoćnik sudionika u postupku STUDIO HOLDING d.o.o. PULA</item>
    </izvorni_sadrzaj>
    <derivirana_varijabla naziv="DomainObject.Predmet.OstaliListFormated_1">
      <item>Najima Romani punomoćnik sudionika u postupku STUDIO HOLDING d.o.o. PULA</item>
      <item>VUKIĆ i partneri d. o. o. punomoćnik sudionika u postupku STUDIO HOLDING d.o.o. PULA</item>
    </derivirana_varijabla>
  </DomainObject.Predmet.OstaliListFormated>
  <DomainObject.Predmet.OstaliListFormatedOIB>
    <izvorni_sadrzaj>
      <item>Najima Romani, OIB 63966537831 punomoćnik sudionika u postupku STUDIO HOLDING d.o.o. PULA</item>
      <item>VUKIĆ i partneri d. o. o., OIB 01394705384 punomoćnik sudionika u postupku STUDIO HOLDING d.o.o. PULA</item>
    </izvorni_sadrzaj>
    <derivirana_varijabla naziv="DomainObject.Predmet.OstaliListFormatedOIB_1">
      <item>Najima Romani, OIB 63966537831 punomoćnik sudionika u postupku STUDIO HOLDING d.o.o. PULA</item>
      <item>VUKIĆ i partneri d. o. o., OIB 01394705384 punomoćnik sudionika u postupku STUDIO HOLDING d.o.o. PULA</item>
    </derivirana_varijabla>
  </DomainObject.Predmet.OstaliListFormatedOIB>
  <DomainObject.Predmet.OstaliListFormatedWithAdress>
    <izvorni_sadrzaj>
      <item>Najima Romani punomoćnik sudionika u postupku STUDIO HOLDING d.o.o. PULA</item>
      <item>VUKIĆ i partneri d. o. o., Nikole Tesle 9, 51000 Rijeka punomoćnik sudionika u postupku STUDIO HOLDING d.o.o. PULA</item>
    </izvorni_sadrzaj>
    <derivirana_varijabla naziv="DomainObject.Predmet.OstaliListFormatedWithAdress_1">
      <item>Najima Romani punomoćnik sudionika u postupku STUDIO HOLDING d.o.o. PULA</item>
      <item>VUKIĆ i partneri d. o. o., Nikole Tesle 9, 51000 Rijeka punomoćnik sudionika u postupku STUDIO HOLDING d.o.o. PULA</item>
    </derivirana_varijabla>
  </DomainObject.Predmet.OstaliListFormatedWithAdress>
  <DomainObject.Predmet.OstaliListFormatedWithAdressOIB>
    <izvorni_sadrzaj>
      <item>Najima Romani, OIB 63966537831 punomoćnik sudionika u postupku STUDIO HOLDING d.o.o. PULA</item>
      <item>VUKIĆ i partneri d. o. o., OIB 01394705384, Nikole Tesle 9, 51000 Rijeka punomoćnik sudionika u postupku STUDIO HOLDING d.o.o. PULA</item>
    </izvorni_sadrzaj>
    <derivirana_varijabla naziv="DomainObject.Predmet.OstaliListFormatedWithAdressOIB_1">
      <item>Najima Romani, OIB 63966537831 punomoćnik sudionika u postupku STUDIO HOLDING d.o.o. PULA</item>
      <item>VUKIĆ i partneri d. o. o., OIB 01394705384, Nikole Tesle 9, 51000 Rijeka punomoćnik sudionika u postupku STUDIO HOLDING d.o.o. PULA</item>
    </derivirana_varijabla>
  </DomainObject.Predmet.OstaliListFormatedWithAdressOIB>
  <DomainObject.Predmet.OstaliListNazivFormated>
    <izvorni_sadrzaj>
      <item>Najima Romani</item>
      <item>VUKIĆ i partneri d. o. o.</item>
    </izvorni_sadrzaj>
    <derivirana_varijabla naziv="DomainObject.Predmet.OstaliListNazivFormated_1">
      <item>Najima Romani</item>
      <item>VUKIĆ i partneri d. o. o.</item>
    </derivirana_varijabla>
  </DomainObject.Predmet.OstaliListNazivFormated>
  <DomainObject.Predmet.OstaliListNazivFormatedOIB>
    <izvorni_sadrzaj>
      <item>Najima Romani, OIB 63966537831</item>
      <item>VUKIĆ i partneri d. o. o., OIB 01394705384</item>
    </izvorni_sadrzaj>
    <derivirana_varijabla naziv="DomainObject.Predmet.OstaliListNazivFormatedOIB_1">
      <item>Najima Romani, OIB 63966537831</item>
      <item>VUKIĆ i partneri d. o. o.,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STUDIO HOLDING d.o.o. PULA</izvorni_sadrzaj>
    <derivirana_varijabla naziv="DomainObject.Predmet.ProtustrankaIDrugi_1">STUDIO HOLDING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STUDIO HOLDING d.o.o. PULA, OIB 76870586115, Galižanski odvojak bb, 52100 Pula</izvorni_sadrzaj>
    <derivirana_varijabla naziv="DomainObject.Predmet.ProtustrankaIDrugiAdressOIB_1">STUDIO HOLDING d.o.o. PULA, OIB 76870586115, Galižanski odvojak bb,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STUDIO HOLDING d.o.o. PULA</item>
      <item>Najima Romani</item>
      <item>VUKIĆ i partneri d. o. o.</item>
    </izvorni_sadrzaj>
    <derivirana_varijabla naziv="DomainObject.Predmet.SudioniciListNaziv_1">
      <item>FINANCIJSKA AGENCIJA, RC RIJEKA, PODRUŽNICA PULA, PULA</item>
      <item>STUDIO HOLDING d.o.o. PULA</item>
      <item>Najima Romani</item>
      <item>VUKIĆ i partneri d. o. o.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STUDIO HOLDING d.o.o. PULA, OIB 76870586115, Galižanski odvojak bb,52100 Pula</item>
      <item>Najima Romani, OIB 63966537831</item>
      <item>VUKIĆ i partneri d. o. o., OIB 01394705384, Nikole Tesle 9,51000 Rijeka</item>
    </izvorni_sadrzaj>
    <derivirana_varijabla naziv="DomainObject.Predmet.SudioniciListAdressOIB_1">
      <item>FINANCIJSKA AGENCIJA, RC RIJEKA, PODRUŽNICA PULA, PULA, OIB 85821130368, Ulica grada Vukovara 70,10000 Zagreb</item>
      <item>STUDIO HOLDING d.o.o. PULA, OIB 76870586115, Galižanski odvojak bb,52100 Pula</item>
      <item>Najima Romani, OIB 63966537831</item>
      <item>VUKIĆ i partneri d. o. o.,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76870586115</item>
      <item>, OIB 63966537831</item>
      <item>, OIB 01394705384</item>
    </izvorni_sadrzaj>
    <derivirana_varijabla naziv="DomainObject.Predmet.SudioniciListNazivOIB_1">
      <item>, OIB 85821130368</item>
      <item>, OIB 76870586115</item>
      <item>, OIB 63966537831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St-307/2018-30</izvorni_sadrzaj>
    <derivirana_varijabla naziv="DomainObject.PredzadnjaOdlukaIzPredmeta.Oznaka_1">St-307/2018-30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B91CB5-C5DF-4504-A85E-74F840A278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172</properties:Words>
  <properties:Characters>879</properties:Characters>
  <properties:Lines>51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2019-01-07T11:19:00Z</dcterms:created>
  <dc:creator>Jasmina Matika</dc:creator>
  <cp:lastModifiedBy>Sanja Prodan</cp:lastModifiedBy>
  <cp:lastPrinted>2016-05-20T11:14:00Z</cp:lastPrinted>
  <dcterms:modified xmlns:xsi="http://www.w3.org/2001/XMLSchema-instance" xsi:type="dcterms:W3CDTF">2019-01-07T11:26:00Z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(St-307-2018-32- Zaključak - prelaže se 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