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d1f64" w14:paraId="76d1f64" w:rsidRDefault="006C6EBB" w:rsidR="006C6EBB">
      <w:pPr>
        <w15:collapsed w:val="false"/>
      </w:pPr>
      <w:bookmarkStart w:name="_GoBack" w:id="0"/>
      <w:bookmarkEnd w:id="0"/>
    </w:p>
    <w:p w:rsidRDefault="006C6EBB" w:rsidR="006C6EBB"/>
    <w:p w:rsidRDefault="006C6EBB" w:rsidR="006C6EBB">
      <w:r>
        <w:t>REPUBLIKA HRVATSKA</w:t>
      </w:r>
    </w:p>
    <w:p w:rsidRDefault="006C6EBB" w:rsidR="006C6EBB">
      <w:r>
        <w:t>TRGOVAČKI SUD U</w:t>
      </w:r>
      <w:r w:rsidR="006A7927">
        <w:t xml:space="preserve"> OSIJEKU</w:t>
      </w:r>
    </w:p>
    <w:p w:rsidRDefault="006A7927" w:rsidR="00A75480">
      <w:r>
        <w:t xml:space="preserve">STALNA SLUŽBA </w:t>
      </w:r>
    </w:p>
    <w:p w:rsidRDefault="00CB1855" w:rsidR="006A7927">
      <w:r>
        <w:t>U SLAVONSKOM BRODU                                           BROJ: St-688/2013-</w:t>
      </w:r>
    </w:p>
    <w:p w:rsidRDefault="002B5916" w:rsidR="002B5916"/>
    <w:p w:rsidRDefault="002B5916" w:rsidR="002B5916"/>
    <w:p w:rsidRDefault="002B5916" w:rsidR="002B5916">
      <w:r>
        <w:t xml:space="preserve">                                                        Z A P I S N I K</w:t>
      </w:r>
    </w:p>
    <w:p w:rsidRDefault="00FE4B09" w:rsidR="002B5916">
      <w:r>
        <w:t xml:space="preserve">                                                      </w:t>
      </w:r>
      <w:r w:rsidR="002B5916">
        <w:t xml:space="preserve">                                                    </w:t>
      </w:r>
    </w:p>
    <w:p w:rsidRDefault="002B5916" w:rsidR="002B5916"/>
    <w:p w:rsidRDefault="002B5916" w:rsidR="00A52FF8">
      <w:r>
        <w:t xml:space="preserve">sastavljen u prostorijama TRGOVAČKOG SUDA U </w:t>
      </w:r>
      <w:r w:rsidR="009016D6">
        <w:t xml:space="preserve">OSIJEKU, STALNA SLUŽBA </w:t>
      </w:r>
      <w:r w:rsidR="00CB1855">
        <w:t>U SLAVONSKOM BRODU</w:t>
      </w:r>
      <w:r>
        <w:t xml:space="preserve">, </w:t>
      </w:r>
      <w:r w:rsidR="00A52FF8">
        <w:t>po stečajnom sucu Davorinu Pavičić, u</w:t>
      </w:r>
      <w:r w:rsidR="00FE4B09">
        <w:t xml:space="preserve"> </w:t>
      </w:r>
      <w:r w:rsidR="005B6E32">
        <w:t xml:space="preserve"> stečajno</w:t>
      </w:r>
      <w:r w:rsidR="00C35071">
        <w:t>m</w:t>
      </w:r>
      <w:r w:rsidR="005B6E32">
        <w:t xml:space="preserve"> postupka nad </w:t>
      </w:r>
      <w:r w:rsidR="00FE4B09">
        <w:t>stečajn</w:t>
      </w:r>
      <w:r w:rsidR="005B6E32">
        <w:t>i</w:t>
      </w:r>
      <w:r w:rsidR="00FE4B09">
        <w:t xml:space="preserve">m </w:t>
      </w:r>
      <w:r w:rsidR="005B6E32">
        <w:t>dužnikom</w:t>
      </w:r>
      <w:r w:rsidR="008201BE">
        <w:t xml:space="preserve"> </w:t>
      </w:r>
      <w:r w:rsidR="00CB1855">
        <w:t>GRAMAT d.o.o. za proizvodnju i promet građevinskog materijala i građevinarstvo</w:t>
      </w:r>
      <w:r w:rsidR="005E5C44">
        <w:t>,</w:t>
      </w:r>
      <w:r w:rsidR="00CB1855">
        <w:t xml:space="preserve"> SLAVONSKI BROD, Osječka 284,</w:t>
      </w:r>
      <w:r w:rsidR="005E5C44">
        <w:t xml:space="preserve"> OIB: </w:t>
      </w:r>
      <w:r w:rsidR="00CB1855">
        <w:t>19647404887</w:t>
      </w:r>
      <w:r w:rsidR="00A52FF8">
        <w:t xml:space="preserve"> </w:t>
      </w:r>
      <w:r w:rsidR="005B6E32">
        <w:t xml:space="preserve">, </w:t>
      </w:r>
      <w:r w:rsidR="00CB1855">
        <w:t xml:space="preserve"> sa ispitnog i izvještajnog ročišta, </w:t>
      </w:r>
      <w:r w:rsidR="005B6E32">
        <w:t xml:space="preserve">dana </w:t>
      </w:r>
      <w:r w:rsidR="00CB1855">
        <w:t>28. veljače</w:t>
      </w:r>
      <w:r w:rsidR="005B6E32">
        <w:t xml:space="preserve"> 201</w:t>
      </w:r>
      <w:r w:rsidR="00CB1855">
        <w:t>7</w:t>
      </w:r>
      <w:r w:rsidR="005B6E32">
        <w:t>.g.</w:t>
      </w:r>
    </w:p>
    <w:p w:rsidRDefault="00FE4B09" w:rsidR="00FE4B09"/>
    <w:p w:rsidRDefault="002B5916" w:rsidR="009016D6">
      <w:r>
        <w:t xml:space="preserve"> Od suda nazočni:</w:t>
      </w:r>
    </w:p>
    <w:p w:rsidRDefault="009016D6" w:rsidR="009016D6"/>
    <w:p w:rsidRDefault="002B5916" w:rsidP="002B5916" w:rsidR="002B5916">
      <w:pPr>
        <w:numPr>
          <w:ilvl w:val="0"/>
          <w:numId w:val="2"/>
        </w:numPr>
      </w:pPr>
      <w:smartTag w:element="PersonName" w:uri="urn:schemas-microsoft-com:office:smarttags">
        <w:r>
          <w:t>Davorin Pavičić</w:t>
        </w:r>
      </w:smartTag>
      <w:r>
        <w:t>, stečajni sudac</w:t>
      </w:r>
    </w:p>
    <w:p w:rsidRDefault="002B5916" w:rsidP="002B5916" w:rsidR="002B5916">
      <w:pPr>
        <w:numPr>
          <w:ilvl w:val="0"/>
          <w:numId w:val="2"/>
        </w:numPr>
      </w:pPr>
      <w:r>
        <w:t>Blaženka Čonka, zapisničar</w:t>
      </w:r>
    </w:p>
    <w:p w:rsidRDefault="007F1C11" w:rsidP="00C35071" w:rsidR="00B63FAB">
      <w:r>
        <w:t xml:space="preserve">      </w:t>
      </w:r>
    </w:p>
    <w:p w:rsidRDefault="009A0FE3" w:rsidP="00B63FAB" w:rsidR="003D25EB">
      <w:pPr>
        <w:ind w:left="360"/>
      </w:pPr>
      <w:r>
        <w:t>Pristupi</w:t>
      </w:r>
      <w:r w:rsidR="005C137E">
        <w:t xml:space="preserve">o </w:t>
      </w:r>
      <w:r>
        <w:t xml:space="preserve"> stečajn</w:t>
      </w:r>
      <w:r w:rsidR="005C137E">
        <w:t>i</w:t>
      </w:r>
      <w:r>
        <w:t xml:space="preserve"> upravitelj</w:t>
      </w:r>
      <w:r w:rsidR="005C137E">
        <w:t xml:space="preserve"> </w:t>
      </w:r>
      <w:r w:rsidR="00CB1855">
        <w:t>Slavko Marinac, Požega, kralja Krešimira 53</w:t>
      </w:r>
      <w:r w:rsidR="00C35071">
        <w:t xml:space="preserve">, OIB: </w:t>
      </w:r>
      <w:r w:rsidR="00CB1855">
        <w:t>37776084692</w:t>
      </w:r>
    </w:p>
    <w:p w:rsidRDefault="005E5C44" w:rsidP="00567193" w:rsidR="005E5C44">
      <w:pPr>
        <w:ind w:left="360"/>
      </w:pPr>
    </w:p>
    <w:p w:rsidRDefault="00A52FF8" w:rsidP="00567193" w:rsidR="00FB2B2F">
      <w:pPr>
        <w:ind w:left="360"/>
      </w:pPr>
      <w:r>
        <w:t xml:space="preserve">                                                            Početak u </w:t>
      </w:r>
      <w:r w:rsidR="005E5C44">
        <w:t>0</w:t>
      </w:r>
      <w:r w:rsidR="00C35071">
        <w:t>9</w:t>
      </w:r>
      <w:r w:rsidR="00D106EC">
        <w:t>,</w:t>
      </w:r>
      <w:r w:rsidR="00C35071">
        <w:t>0</w:t>
      </w:r>
      <w:r w:rsidR="00D106EC">
        <w:t>0</w:t>
      </w:r>
      <w:r>
        <w:t xml:space="preserve"> sati</w:t>
      </w:r>
    </w:p>
    <w:p w:rsidRDefault="00C35071" w:rsidP="00567193" w:rsidR="00C35071">
      <w:pPr>
        <w:ind w:left="360"/>
      </w:pPr>
      <w:r>
        <w:t>Pristupili stečajni vjerovnici:</w:t>
      </w:r>
    </w:p>
    <w:p w:rsidRDefault="00F44AA1" w:rsidP="00567193" w:rsidR="007F1C11">
      <w:pPr>
        <w:ind w:left="360"/>
      </w:pPr>
      <w:r>
        <w:t xml:space="preserve"> </w:t>
      </w:r>
    </w:p>
    <w:p w:rsidRDefault="006A5311" w:rsidP="00567193" w:rsidR="005844DD">
      <w:pPr>
        <w:ind w:left="360"/>
      </w:pPr>
      <w:r>
        <w:t>Za RH- Vesna Lazarić</w:t>
      </w:r>
    </w:p>
    <w:p w:rsidRDefault="006A5311" w:rsidP="00567193" w:rsidR="006A5311">
      <w:pPr>
        <w:ind w:left="360"/>
      </w:pPr>
    </w:p>
    <w:p w:rsidRDefault="006A5311" w:rsidP="00567193" w:rsidR="006A5311">
      <w:pPr>
        <w:ind w:left="360"/>
      </w:pPr>
      <w:r>
        <w:t>Stečajni upravitelj iskazuje da su 3 posljednje prijave predane zadnji dan roka te nisu bile na izlaganju osam dana prije ročišta, te je izmijenio i izvješće s obzirom na naknadno prijavljene tražbine.</w:t>
      </w:r>
    </w:p>
    <w:p w:rsidRDefault="006A5311" w:rsidP="00567193" w:rsidR="006A5311">
      <w:pPr>
        <w:ind w:left="360"/>
      </w:pPr>
      <w:r>
        <w:t>Prisutna z.z. RH iskazuje da predlaže da se današnje ročište odgodi kako bi se izvješće i izmijenjene tablice objavile na e- oglasnoj ploči i bile na izlaganju u sudskom kancelu.</w:t>
      </w:r>
    </w:p>
    <w:p w:rsidRDefault="006A5311" w:rsidP="00567193" w:rsidR="006A5311">
      <w:pPr>
        <w:ind w:left="360"/>
      </w:pPr>
    </w:p>
    <w:p w:rsidRDefault="006A5311" w:rsidP="00567193" w:rsidR="006A5311">
      <w:pPr>
        <w:ind w:left="360"/>
      </w:pPr>
      <w:r>
        <w:t>Sudac donosi</w:t>
      </w:r>
    </w:p>
    <w:p w:rsidRDefault="006A5311" w:rsidP="00567193" w:rsidR="006A5311">
      <w:pPr>
        <w:ind w:left="360"/>
      </w:pPr>
      <w:r>
        <w:t xml:space="preserve">                                                                 R j e š e n j e</w:t>
      </w:r>
    </w:p>
    <w:p w:rsidRDefault="006A5311" w:rsidP="00567193" w:rsidR="006A5311">
      <w:pPr>
        <w:ind w:left="360"/>
      </w:pPr>
      <w:r>
        <w:t>Današnje ročište se odlaže a slijedeće se zakazuje za dan</w:t>
      </w:r>
    </w:p>
    <w:p w:rsidRDefault="006A5311" w:rsidP="00567193" w:rsidR="006A5311">
      <w:pPr>
        <w:ind w:left="360"/>
      </w:pPr>
      <w:r>
        <w:t xml:space="preserve">                                               </w:t>
      </w:r>
      <w:r w:rsidR="00A35C66">
        <w:t>17. ožujka 2017.g. u 09,00 sati</w:t>
      </w:r>
    </w:p>
    <w:p w:rsidRDefault="00A35C66" w:rsidP="00567193" w:rsidR="00A35C66">
      <w:pPr>
        <w:ind w:left="360"/>
      </w:pPr>
      <w:r>
        <w:t>Što prisutni primaju na znanje i neće se pozivati.</w:t>
      </w:r>
    </w:p>
    <w:p w:rsidRDefault="00A35C66" w:rsidP="00567193" w:rsidR="00A35C66">
      <w:pPr>
        <w:ind w:left="360"/>
      </w:pPr>
      <w:r>
        <w:t>Zapisnik objaviti na e- oglasnoj ploči suda.</w:t>
      </w:r>
    </w:p>
    <w:p w:rsidRDefault="00A35C66" w:rsidP="00567193" w:rsidR="00A35C66">
      <w:pPr>
        <w:ind w:left="360"/>
      </w:pPr>
      <w:r>
        <w:t xml:space="preserve">                                                                  Dovršeno!</w:t>
      </w:r>
    </w:p>
    <w:sectPr w:rsidR="00A35C66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E75BF"/>
    <w:multiLevelType w:val="hybridMultilevel"/>
    <w:tmpl w:val="618A42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1F7EFA"/>
    <w:multiLevelType w:val="hybridMultilevel"/>
    <w:tmpl w:val="34B0B5A6"/>
    <w:lvl w:tplc="6CDE013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42333C"/>
    <w:multiLevelType w:val="hybridMultilevel"/>
    <w:tmpl w:val="603A26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36B13CB"/>
    <w:multiLevelType w:val="hybridMultilevel"/>
    <w:tmpl w:val="6B1CAEA8"/>
    <w:lvl w:tplc="6CDE013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C844A1C"/>
    <w:multiLevelType w:val="hybridMultilevel"/>
    <w:tmpl w:val="00E0D6A8"/>
    <w:lvl w:tplc="F4121C3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8996A60"/>
    <w:multiLevelType w:val="hybridMultilevel"/>
    <w:tmpl w:val="9EFA7E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AB12F8"/>
    <w:multiLevelType w:val="hybridMultilevel"/>
    <w:tmpl w:val="0D2A4A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6D63AE9"/>
    <w:multiLevelType w:val="hybridMultilevel"/>
    <w:tmpl w:val="210E89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0"/>
  </w:num>
  <w:num w:numId="5">
    <w:abstractNumId w:val="5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3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6EBB"/>
    <w:rsid w:val="00006B00"/>
    <w:rsid w:val="00023CA3"/>
    <w:rsid w:val="000243E9"/>
    <w:rsid w:val="00047DC0"/>
    <w:rsid w:val="0006065B"/>
    <w:rsid w:val="000C77C9"/>
    <w:rsid w:val="001B0D28"/>
    <w:rsid w:val="001D5E08"/>
    <w:rsid w:val="00214839"/>
    <w:rsid w:val="00231039"/>
    <w:rsid w:val="00256271"/>
    <w:rsid w:val="002B5916"/>
    <w:rsid w:val="002D65CD"/>
    <w:rsid w:val="003377D1"/>
    <w:rsid w:val="00345297"/>
    <w:rsid w:val="0036336B"/>
    <w:rsid w:val="003725F0"/>
    <w:rsid w:val="00380894"/>
    <w:rsid w:val="00391FED"/>
    <w:rsid w:val="003B7AB8"/>
    <w:rsid w:val="003C18D1"/>
    <w:rsid w:val="003D25EB"/>
    <w:rsid w:val="003E325A"/>
    <w:rsid w:val="003F49CE"/>
    <w:rsid w:val="00415BBF"/>
    <w:rsid w:val="00437DCD"/>
    <w:rsid w:val="004D45F1"/>
    <w:rsid w:val="00560C07"/>
    <w:rsid w:val="00567193"/>
    <w:rsid w:val="005844DD"/>
    <w:rsid w:val="005B6E32"/>
    <w:rsid w:val="005B78B0"/>
    <w:rsid w:val="005C04A2"/>
    <w:rsid w:val="005C137E"/>
    <w:rsid w:val="005E5C44"/>
    <w:rsid w:val="005F1963"/>
    <w:rsid w:val="006355FA"/>
    <w:rsid w:val="00697FEF"/>
    <w:rsid w:val="006A5311"/>
    <w:rsid w:val="006A7927"/>
    <w:rsid w:val="006C6EBB"/>
    <w:rsid w:val="007727BD"/>
    <w:rsid w:val="00781D5B"/>
    <w:rsid w:val="007F1C11"/>
    <w:rsid w:val="00805BA1"/>
    <w:rsid w:val="008201BE"/>
    <w:rsid w:val="008230C0"/>
    <w:rsid w:val="008431DB"/>
    <w:rsid w:val="008519F3"/>
    <w:rsid w:val="00897EE9"/>
    <w:rsid w:val="008A46E3"/>
    <w:rsid w:val="008A587F"/>
    <w:rsid w:val="008E0CD4"/>
    <w:rsid w:val="008F057C"/>
    <w:rsid w:val="009016D6"/>
    <w:rsid w:val="00901C3F"/>
    <w:rsid w:val="009208A5"/>
    <w:rsid w:val="009241B0"/>
    <w:rsid w:val="00936D51"/>
    <w:rsid w:val="00944C81"/>
    <w:rsid w:val="0095059E"/>
    <w:rsid w:val="009840DE"/>
    <w:rsid w:val="009A0FE3"/>
    <w:rsid w:val="009B1EFE"/>
    <w:rsid w:val="009C0C92"/>
    <w:rsid w:val="009C644E"/>
    <w:rsid w:val="00A10CAB"/>
    <w:rsid w:val="00A301DB"/>
    <w:rsid w:val="00A35C66"/>
    <w:rsid w:val="00A4082C"/>
    <w:rsid w:val="00A47D46"/>
    <w:rsid w:val="00A52FF8"/>
    <w:rsid w:val="00A75480"/>
    <w:rsid w:val="00AC5967"/>
    <w:rsid w:val="00B40C5C"/>
    <w:rsid w:val="00B4687F"/>
    <w:rsid w:val="00B47F00"/>
    <w:rsid w:val="00B63FAB"/>
    <w:rsid w:val="00B729D6"/>
    <w:rsid w:val="00BB12C2"/>
    <w:rsid w:val="00C3403D"/>
    <w:rsid w:val="00C35071"/>
    <w:rsid w:val="00C45FC6"/>
    <w:rsid w:val="00C52A83"/>
    <w:rsid w:val="00C643E8"/>
    <w:rsid w:val="00C761D8"/>
    <w:rsid w:val="00C9287D"/>
    <w:rsid w:val="00C93A9E"/>
    <w:rsid w:val="00CB1855"/>
    <w:rsid w:val="00D106EC"/>
    <w:rsid w:val="00DA73D4"/>
    <w:rsid w:val="00DC31C7"/>
    <w:rsid w:val="00DD13D7"/>
    <w:rsid w:val="00DE7388"/>
    <w:rsid w:val="00DF237C"/>
    <w:rsid w:val="00E22453"/>
    <w:rsid w:val="00E30736"/>
    <w:rsid w:val="00E3637D"/>
    <w:rsid w:val="00E673F0"/>
    <w:rsid w:val="00E92164"/>
    <w:rsid w:val="00E92AEF"/>
    <w:rsid w:val="00ED69C2"/>
    <w:rsid w:val="00F15363"/>
    <w:rsid w:val="00F31367"/>
    <w:rsid w:val="00F34F07"/>
    <w:rsid w:val="00F44AA1"/>
    <w:rsid w:val="00F63027"/>
    <w:rsid w:val="00F75774"/>
    <w:rsid w:val="00F80159"/>
    <w:rsid w:val="00FA3D8D"/>
    <w:rsid w:val="00FA4E5B"/>
    <w:rsid w:val="00FB2B2F"/>
    <w:rsid w:val="00FC7B37"/>
    <w:rsid w:val="00FD6A63"/>
    <w:rsid w:val="00FE4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7577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7D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7D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7D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7D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7D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7577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7D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7D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7D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7D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7D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</izvorni_sadrzaj>
    <derivirana_varijabla naziv="DomainObject.Predmet.Broj_1">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St-688/2013</izvorni_sadrzaj>
    <derivirana_varijabla naziv="DomainObject.Predmet.OznakaBroj_1">St-688/2013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na uvid u 7 ST-880/2015</izvorni_sadrzaj>
    <derivirana_varijabla naziv="DomainObject.Predmet.PrimjedbaSuca_1">spis na uvid u 7 ST-880/2015</derivirana_varijabla>
  </DomainObject.Predmet.PrimjedbaSuca>
  <DomainObject.Predmet.ProtustrankaFormated>
    <izvorni_sadrzaj>  GRAMAT d. o. o. za proizvodnju i promet građevinskog materijala i građevinarstvo,SLAVONSKI BROD</izvorni_sadrzaj>
    <derivirana_varijabla naziv="DomainObject.Predmet.ProtustrankaFormated_1">  GRAMAT d. o. o. za proizvodnju i promet građevinskog materijala i građevinarstvo,SLAVONSKI BROD</derivirana_varijabla>
  </DomainObject.Predmet.ProtustrankaFormated>
  <DomainObject.Predmet.ProtustrankaFormatedOIB>
    <izvorni_sadrzaj>  GRAMAT d. o. o. za proizvodnju i promet građevinskog materijala i građevinarstvo,SLAVONSKI BROD, OIB 19647404887</izvorni_sadrzaj>
    <derivirana_varijabla naziv="DomainObject.Predmet.ProtustrankaFormatedOIB_1">  GRAMAT d. o. o. za proizvodnju i promet građevinskog materijala i građevinarstvo,SLAVONSKI BROD, OIB 19647404887</derivirana_varijabla>
  </DomainObject.Predmet.ProtustrankaFormatedOIB>
  <DomainObject.Predmet.ProtustrankaFormatedWithAdress>
    <izvorni_sadrzaj> GRAMAT d. o. o. za proizvodnju i promet građevinskog materijala i građevinarstvo,SLAVONSKI BROD, Osječka 284, 35000 Slavonski Brod</izvorni_sadrzaj>
    <derivirana_varijabla naziv="DomainObject.Predmet.ProtustrankaFormatedWithAdress_1"> GRAMAT d. o. o. za proizvodnju i promet građevinskog materijala i građevinarstvo,SLAVONSKI BROD, Osječka 284, 35000 Slavonski Brod</derivirana_varijabla>
  </DomainObject.Predmet.ProtustrankaFormatedWithAdress>
  <DomainObject.Predmet.ProtustrankaFormatedWithAdressOIB>
    <izvorni_sadrzaj> GRAMAT d. o. o. za proizvodnju i promet građevinskog materijala i građevinarstvo,SLAVONSKI BROD, OIB 19647404887, Osječka 284, 35000 Slavonski Brod</izvorni_sadrzaj>
    <derivirana_varijabla naziv="DomainObject.Predmet.ProtustrankaFormatedWithAdressOIB_1"> GRAMAT d. o. o. za proizvodnju i promet građevinskog materijala i građevinarstvo,SLAVONSKI BROD, OIB 19647404887, Osječka 284, 35000 Slavonski Brod</derivirana_varijabla>
  </DomainObject.Predmet.ProtustrankaFormatedWithAdressOIB>
  <DomainObject.Predmet.ProtustrankaWithAdress>
    <izvorni_sadrzaj>GRAMAT d. o. o. za proizvodnju i promet građevinskog materijala i građevinarstvo,SLAVONSKI BROD Osječka 284, 35000 Slavonski Brod</izvorni_sadrzaj>
    <derivirana_varijabla naziv="DomainObject.Predmet.ProtustrankaWithAdress_1">GRAMAT d. o. o. za proizvodnju i promet građevinskog materijala i građevinarstvo,SLAVONSKI BROD Osječka 284, 35000 Slavonski Brod</derivirana_varijabla>
  </DomainObject.Predmet.ProtustrankaWithAdress>
  <DomainObject.Predmet.ProtustrankaWithAdressOIB>
    <izvorni_sadrzaj>GRAMAT d. o. o. za proizvodnju i promet građevinskog materijala i građevinarstvo,SLAVONSKI BROD, OIB 19647404887, Osječka 284, 35000 Slavonski Brod</izvorni_sadrzaj>
    <derivirana_varijabla naziv="DomainObject.Predmet.ProtustrankaWithAdressOIB_1">GRAMAT d. o. o. za proizvodnju i promet građevinskog materijala i građevinarstvo,SLAVONSKI BROD, OIB 19647404887, Osječka 284, 35000 Slavonski Brod</derivirana_varijabla>
  </DomainObject.Predmet.ProtustrankaWithAdressOIB>
  <DomainObject.Predmet.ProtustrankaNazivFormated>
    <izvorni_sadrzaj>GRAMAT d. o. o. za proizvodnju i promet građevinskog materijala i građevinarstvo,SLAVONSKI BROD</izvorni_sadrzaj>
    <derivirana_varijabla naziv="DomainObject.Predmet.ProtustrankaNazivFormated_1">GRAMAT d. o. o. za proizvodnju i promet građevinskog materijala i građevinarstvo,SLAVONSKI BROD</derivirana_varijabla>
  </DomainObject.Predmet.ProtustrankaNazivFormated>
  <DomainObject.Predmet.ProtustrankaNazivFormatedOIB>
    <izvorni_sadrzaj>GRAMAT d. o. o. za proizvodnju i promet građevinskog materijala i građevinarstvo,SLAVONSKI BROD, OIB 19647404887</izvorni_sadrzaj>
    <derivirana_varijabla naziv="DomainObject.Predmet.ProtustrankaNazivFormatedOIB_1">GRAMAT d. o. o. za proizvodnju i promet građevinskog materijala i građevinarstvo,SLAVONSKI BROD, OIB 19647404887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Zagreb</izvorni_sadrzaj>
    <derivirana_varijabla naziv="DomainObject.Predmet.StrankaFormated_1">  FINA - Regionalni centar Zagreb</derivirana_varijabla>
  </DomainObject.Predmet.StrankaFormated>
  <DomainObject.Predmet.StrankaFormatedOIB>
    <izvorni_sadrzaj>  FINA - Regionalni centar Zagreb, OIB 85821130368</izvorni_sadrzaj>
    <derivirana_varijabla naziv="DomainObject.Predmet.StrankaFormatedOIB_1">  FINA - Regionalni centar Zagreb, OIB 85821130368</derivirana_varijabla>
  </DomainObject.Predmet.StrankaFormatedOIB>
  <DomainObject.Predmet.StrankaFormatedWithAdress>
    <izvorni_sadrzaj> FINA - Regionalni centar Zagreb, 10000 Zagreb</izvorni_sadrzaj>
    <derivirana_varijabla naziv="DomainObject.Predmet.StrankaFormatedWithAdress_1"> FINA - Regionalni centar Zagreb, 10000 Zagreb</derivirana_varijabla>
  </DomainObject.Predmet.StrankaFormatedWithAdress>
  <DomainObject.Predmet.StrankaFormatedWithAdressOIB>
    <izvorni_sadrzaj> FINA - Regionalni centar Zagreb, OIB 85821130368, 10000 Zagreb</izvorni_sadrzaj>
    <derivirana_varijabla naziv="DomainObject.Predmet.StrankaFormatedWithAdressOIB_1"> FINA - Regionalni centar Zagreb, OIB 85821130368, 10000 Zagreb</derivirana_varijabla>
  </DomainObject.Predmet.StrankaFormatedWithAdressOIB>
  <DomainObject.Predmet.StrankaWithAdress>
    <izvorni_sadrzaj>FINA - Regionalni centar Zagreb 10000 Zagreb</izvorni_sadrzaj>
    <derivirana_varijabla naziv="DomainObject.Predmet.StrankaWithAdress_1">FINA - Regionalni centar Zagreb 10000 Zagreb</derivirana_varijabla>
  </DomainObject.Predmet.StrankaWithAdress>
  <DomainObject.Predmet.StrankaWithAdressOIB>
    <izvorni_sadrzaj>FINA - Regionalni centar Zagreb, OIB 85821130368, 10000 Zagreb</izvorni_sadrzaj>
    <derivirana_varijabla naziv="DomainObject.Predmet.StrankaWithAdressOIB_1">FINA - Regionalni centar Zagreb, OIB 85821130368, 10000 Zagreb</derivirana_varijabla>
  </DomainObject.Predmet.StrankaWithAdressOIB>
  <DomainObject.Predmet.StrankaNazivFormated>
    <izvorni_sadrzaj>FINA - Regionalni centar Zagreb</izvorni_sadrzaj>
    <derivirana_varijabla naziv="DomainObject.Predmet.StrankaNazivFormated_1">FINA - Regionalni centar Zagreb</derivirana_varijabla>
  </DomainObject.Predmet.StrankaNazivFormated>
  <DomainObject.Predmet.StrankaNazivFormatedOIB>
    <izvorni_sadrzaj>FINA - Regionalni centar Zagreb, OIB 85821130368</izvorni_sadrzaj>
    <derivirana_varijabla naziv="DomainObject.Predmet.StrankaNazivFormatedOIB_1">FINA -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- Regionalni centar Zagreb</item>
    </izvorni_sadrzaj>
    <derivirana_varijabla naziv="DomainObject.Predmet.StrankaListFormated_1">
      <item>FINA - Regionalni centar Zagreb</item>
    </derivirana_varijabla>
  </DomainObject.Predmet.StrankaListFormated>
  <DomainObject.Predmet.StrankaListFormatedOIB>
    <izvorni_sadrzaj>
      <item>FINA - Regionalni centar Zagreb, OIB 85821130368</item>
    </izvorni_sadrzaj>
    <derivirana_varijabla naziv="DomainObject.Predmet.StrankaListFormatedOIB_1">
      <item>FINA - Regionalni centar Zagreb, OIB 85821130368</item>
    </derivirana_varijabla>
  </DomainObject.Predmet.StrankaListFormatedOIB>
  <DomainObject.Predmet.StrankaListFormatedWithAdress>
    <izvorni_sadrzaj>
      <item>FINA - Regionalni centar Zagreb, 10000 Zagreb</item>
    </izvorni_sadrzaj>
    <derivirana_varijabla naziv="DomainObject.Predmet.StrankaListFormatedWithAdress_1">
      <item>FINA - Regionalni centar Zagreb, 10000 Zagreb</item>
    </derivirana_varijabla>
  </DomainObject.Predmet.StrankaListFormatedWithAdress>
  <DomainObject.Predmet.StrankaListFormatedWithAdressOIB>
    <izvorni_sadrzaj>
      <item>FINA - Regionalni centar Zagreb, OIB 85821130368, 10000 Zagreb</item>
    </izvorni_sadrzaj>
    <derivirana_varijabla naziv="DomainObject.Predmet.StrankaListFormatedWithAdressOIB_1">
      <item>FINA - Regionalni centar Zagreb, OIB 85821130368, 10000 Zagreb</item>
    </derivirana_varijabla>
  </DomainObject.Predmet.StrankaListFormatedWithAdressOIB>
  <DomainObject.Predmet.StrankaListNazivFormated>
    <izvorni_sadrzaj>
      <item>FINA - Regionalni centar Zagreb</item>
    </izvorni_sadrzaj>
    <derivirana_varijabla naziv="DomainObject.Predmet.StrankaListNazivFormated_1">
      <item>FINA - Regionalni centar Zagreb</item>
    </derivirana_varijabla>
  </DomainObject.Predmet.StrankaListNazivFormated>
  <DomainObject.Predmet.StrankaListNazivFormatedOIB>
    <izvorni_sadrzaj>
      <item>FINA - Regionalni centar Zagreb, OIB 85821130368</item>
    </izvorni_sadrzaj>
    <derivirana_varijabla naziv="DomainObject.Predmet.StrankaListNazivFormatedOIB_1">
      <item>FINA - Regionalni centar Zagreb, OIB 85821130368</item>
    </derivirana_varijabla>
  </DomainObject.Predmet.StrankaListNazivFormatedOIB>
  <DomainObject.Predmet.ProtuStrankaListFormated>
    <izvorni_sadrzaj>
      <item>GRAMAT d. o. o. za proizvodnju i promet građevinskog materijala i građevinarstvo,SLAVONSKI BROD</item>
    </izvorni_sadrzaj>
    <derivirana_varijabla naziv="DomainObject.Predmet.ProtuStrankaListFormated_1">
      <item>GRAMAT d. o. o. za proizvodnju i promet građevinskog materijala i građevinarstvo,SLAVONSKI BROD</item>
    </derivirana_varijabla>
  </DomainObject.Predmet.ProtuStrankaListFormated>
  <DomainObject.Predmet.ProtuStrankaListFormatedOIB>
    <izvorni_sadrzaj>
      <item>GRAMAT d. o. o. za proizvodnju i promet građevinskog materijala i građevinarstvo,SLAVONSKI BROD, OIB 19647404887</item>
    </izvorni_sadrzaj>
    <derivirana_varijabla naziv="DomainObject.Predmet.ProtuStrankaListFormatedOIB_1">
      <item>GRAMAT d. o. o. za proizvodnju i promet građevinskog materijala i građevinarstvo,SLAVONSKI BROD, OIB 19647404887</item>
    </derivirana_varijabla>
  </DomainObject.Predmet.ProtuStrankaListFormatedOIB>
  <DomainObject.Predmet.ProtuStrankaListFormatedWithAdress>
    <izvorni_sadrzaj>
      <item>GRAMAT d. o. o. za proizvodnju i promet građevinskog materijala i građevinarstvo,SLAVONSKI BROD, Osječka 284, 35000 Slavonski Brod</item>
    </izvorni_sadrzaj>
    <derivirana_varijabla naziv="DomainObject.Predmet.ProtuStrankaListFormatedWithAdress_1">
      <item>GRAMAT d. o. o. za proizvodnju i promet građevinskog materijala i građevinarstvo,SLAVONSKI BROD, Osječka 284, 35000 Slavonski Brod</item>
    </derivirana_varijabla>
  </DomainObject.Predmet.ProtuStrankaListFormatedWithAdress>
  <DomainObject.Predmet.ProtuStrankaListFormatedWithAdressOIB>
    <izvorni_sadrzaj>
      <item>GRAMAT d. o. o. za proizvodnju i promet građevinskog materijala i građevinarstvo,SLAVONSKI BROD, OIB 19647404887, Osječka 284, 35000 Slavonski Brod</item>
    </izvorni_sadrzaj>
    <derivirana_varijabla naziv="DomainObject.Predmet.ProtuStrankaListFormatedWithAdressOIB_1">
      <item>GRAMAT d. o. o. za proizvodnju i promet građevinskog materijala i građevinarstvo,SLAVONSKI BROD, OIB 19647404887, Osječka 284, 35000 Slavonski Brod</item>
    </derivirana_varijabla>
  </DomainObject.Predmet.ProtuStrankaListFormatedWithAdressOIB>
  <DomainObject.Predmet.ProtuStrankaListNazivFormated>
    <izvorni_sadrzaj>
      <item>GRAMAT d. o. o. za proizvodnju i promet građevinskog materijala i građevinarstvo,SLAVONSKI BROD</item>
    </izvorni_sadrzaj>
    <derivirana_varijabla naziv="DomainObject.Predmet.ProtuStrankaListNazivFormated_1">
      <item>GRAMAT d. o. o. za proizvodnju i promet građevinskog materijala i građevinarstvo,SLAVONSKI BROD</item>
    </derivirana_varijabla>
  </DomainObject.Predmet.ProtuStrankaListNazivFormated>
  <DomainObject.Predmet.ProtuStrankaListNazivFormatedOIB>
    <izvorni_sadrzaj>
      <item>GRAMAT d. o. o. za proizvodnju i promet građevinskog materijala i građevinarstvo,SLAVONSKI BROD, OIB 19647404887</item>
    </izvorni_sadrzaj>
    <derivirana_varijabla naziv="DomainObject.Predmet.ProtuStrankaListNazivFormatedOIB_1">
      <item>GRAMAT d. o. o. za proizvodnju i promet građevinskog materijala i građevinarstvo,SLAVONSKI BROD, OIB 19647404887</item>
    </derivirana_varijabla>
  </DomainObject.Predmet.ProtuStrankaListNazivFormatedOIB>
  <DomainObject.Predmet.OstaliListFormated>
    <izvorni_sadrzaj>
      <item>MARKO TOMAS</item>
    </izvorni_sadrzaj>
    <derivirana_varijabla naziv="DomainObject.Predmet.OstaliListFormated_1">
      <item>MARKO TOMAS</item>
    </derivirana_varijabla>
  </DomainObject.Predmet.OstaliListFormated>
  <DomainObject.Predmet.OstaliListFormatedOIB>
    <izvorni_sadrzaj>
      <item>MARKO TOMAS</item>
    </izvorni_sadrzaj>
    <derivirana_varijabla naziv="DomainObject.Predmet.OstaliListFormatedOIB_1">
      <item>MARKO TOMAS</item>
    </derivirana_varijabla>
  </DomainObject.Predmet.OstaliListFormatedOIB>
  <DomainObject.Predmet.OstaliListFormatedWithAdress>
    <izvorni_sadrzaj>
      <item>MARKO TOMAS, J. KOZARCA 9, 35000 Slavonski Brod</item>
    </izvorni_sadrzaj>
    <derivirana_varijabla naziv="DomainObject.Predmet.OstaliListFormatedWithAdress_1">
      <item>MARKO TOMAS, J. KOZARCA 9, 35000 Slavonski Brod</item>
    </derivirana_varijabla>
  </DomainObject.Predmet.OstaliListFormatedWithAdress>
  <DomainObject.Predmet.OstaliListFormatedWithAdressOIB>
    <izvorni_sadrzaj>
      <item>MARKO TOMAS, J. KOZARCA 9, 35000 Slavonski Brod</item>
    </izvorni_sadrzaj>
    <derivirana_varijabla naziv="DomainObject.Predmet.OstaliListFormatedWithAdressOIB_1">
      <item>MARKO TOMAS, J. KOZARCA 9, 35000 Slavonski Brod</item>
    </derivirana_varijabla>
  </DomainObject.Predmet.OstaliListFormatedWithAdressOIB>
  <DomainObject.Predmet.OstaliListNazivFormated>
    <izvorni_sadrzaj>
      <item>MARKO TOMAS</item>
    </izvorni_sadrzaj>
    <derivirana_varijabla naziv="DomainObject.Predmet.OstaliListNazivFormated_1">
      <item>MARKO TOMAS</item>
    </derivirana_varijabla>
  </DomainObject.Predmet.OstaliListNazivFormated>
  <DomainObject.Predmet.OstaliListNazivFormatedOIB>
    <izvorni_sadrzaj>
      <item>MARKO TOMAS</item>
    </izvorni_sadrzaj>
    <derivirana_varijabla naziv="DomainObject.Predmet.OstaliListNazivFormatedOIB_1">
      <item>MARKO TOMAS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Zagreb</izvorni_sadrzaj>
    <derivirana_varijabla naziv="DomainObject.Predmet.StrankaIDrugi_1">FINA - Regionalni centar Zagreb</derivirana_varijabla>
  </DomainObject.Predmet.StrankaIDrugi>
  <DomainObject.Predmet.ProtustrankaIDrugi>
    <izvorni_sadrzaj>GRAMAT d. o. o. za proizvodnju i promet građevinskog materijala i građevinarstvo,SLAVONSKI BROD</izvorni_sadrzaj>
    <derivirana_varijabla naziv="DomainObject.Predmet.ProtustrankaIDrugi_1">GRAMAT d. o. o. za proizvodnju i promet građevinskog materijala i građevinarstvo,SLAVONSKI BROD</derivirana_varijabla>
  </DomainObject.Predmet.ProtustrankaIDrugi>
  <DomainObject.Predmet.StrankaIDrugiAdressOIB>
    <izvorni_sadrzaj>FINA - Regionalni centar Zagreb, OIB 85821130368, 10000 Zagreb</izvorni_sadrzaj>
    <derivirana_varijabla naziv="DomainObject.Predmet.StrankaIDrugiAdressOIB_1">FINA - Regionalni centar Zagreb, OIB 85821130368, 10000 Zagreb</derivirana_varijabla>
  </DomainObject.Predmet.StrankaIDrugiAdressOIB>
  <DomainObject.Predmet.ProtustrankaIDrugiAdressOIB>
    <izvorni_sadrzaj>GRAMAT d. o. o. za proizvodnju i promet građevinskog materijala i građevinarstvo,SLAVONSKI BROD, OIB 19647404887, Osječka 284, 35000 Slavonski Brod</izvorni_sadrzaj>
    <derivirana_varijabla naziv="DomainObject.Predmet.ProtustrankaIDrugiAdressOIB_1">GRAMAT d. o. o. za proizvodnju i promet građevinskog materijala i građevinarstvo,SLAVONSKI BROD, OIB 19647404887, Osječka 284,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Zagreb</item>
      <item>GRAMAT d. o. o. za proizvodnju i promet građevinskog materijala i građevinarstvo,SLAVONSKI BROD</item>
      <item>MARKO TOMAS</item>
    </izvorni_sadrzaj>
    <derivirana_varijabla naziv="DomainObject.Predmet.SudioniciListNaziv_1">
      <item>FINA - Regionalni centar Zagreb</item>
      <item>GRAMAT d. o. o. za proizvodnju i promet građevinskog materijala i građevinarstvo,SLAVONSKI BROD</item>
      <item>MARKO TOMAS</item>
    </derivirana_varijabla>
  </DomainObject.Predmet.SudioniciListNaziv>
  <DomainObject.Predmet.SudioniciListAdressOIB>
    <izvorni_sadrzaj>
      <item>FINA - Regionalni centar Zagreb, OIB 85821130368, 10000 Zagreb</item>
      <item>GRAMAT d. o. o. za proizvodnju i promet građevinskog materijala i građevinarstvo,SLAVONSKI BROD, OIB 19647404887, Osječka 284,35000 Slavonski Brod</item>
      <item>MARKO TOMAS, J. KOZARCA 9,35000 Slavonski Brod</item>
    </izvorni_sadrzaj>
    <derivirana_varijabla naziv="DomainObject.Predmet.SudioniciListAdressOIB_1">
      <item>FINA - Regionalni centar Zagreb, OIB 85821130368, 10000 Zagreb</item>
      <item>GRAMAT d. o. o. za proizvodnju i promet građevinskog materijala i građevinarstvo,SLAVONSKI BROD, OIB 19647404887, Osječka 284,35000 Slavonski Brod</item>
      <item>MARKO TOMAS, J. KOZARCA 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19647404887</item>
      <item>, OIB null</item>
    </izvorni_sadrzaj>
    <derivirana_varijabla naziv="DomainObject.Predmet.SudioniciListNazivOIB_1">
      <item>, OIB 85821130368</item>
      <item>, OIB 19647404887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209</properties:Words>
  <properties:Characters>1112</properties:Characters>
  <properties:Lines>44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2017-02-28T08:24:00Z</dcterms:created>
  <dc:creator>bconka</dc:creator>
  <cp:lastModifiedBy>wsadmin</cp:lastModifiedBy>
  <cp:lastPrinted>2017-02-28T08:14:00Z</cp:lastPrinted>
  <dcterms:modified xmlns:xsi="http://www.w3.org/2001/XMLSchema-instance" xsi:type="dcterms:W3CDTF">2017-02-28T08:57:00Z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