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2A7DBB" w14:paraId="0B4D2998" w:rsidRDefault="009A2466" w:rsidP="009A2466" w:rsidR="009A2466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2A4166AA" w:rsidRDefault="009A2466" w:rsidP="009A2466" w:rsidR="009A2466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2A0C554F" w:rsidRDefault="009A2466" w:rsidP="009A2466" w:rsidR="009A2466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36319177" w:rsidRDefault="009A2466" w:rsidP="009A2466" w:rsidR="009A2466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26A64CF0" w:rsidRDefault="009A2466" w:rsidP="009A2466" w:rsidR="009A2466">
      <w:pPr>
        <w:tabs>
          <w:tab w:pos="709" w:val="left"/>
        </w:tabs>
        <w:jc w:val="right"/>
      </w:pPr>
      <w:r>
        <w:t>42. St-1796/2015</w:t>
      </w:r>
    </w:p>
    <w:p w14:textId="77777777" w14:paraId="54E24A55" w:rsidRDefault="009A2466" w:rsidP="009A2466" w:rsidR="009A2466">
      <w:pPr>
        <w:tabs>
          <w:tab w:pos="709" w:val="left"/>
        </w:tabs>
        <w:jc w:val="right"/>
      </w:pPr>
    </w:p>
    <w:p w14:textId="77777777" w14:paraId="084A9319" w:rsidRDefault="009A2466" w:rsidP="009A2466" w:rsidR="009A2466">
      <w:pPr>
        <w:tabs>
          <w:tab w:pos="709" w:val="left"/>
        </w:tabs>
        <w:jc w:val="center"/>
      </w:pPr>
      <w:r>
        <w:t>R E P U B L I K A   H R V A T S K A</w:t>
      </w:r>
    </w:p>
    <w:p w14:textId="77777777" w14:paraId="2FF9CEFF" w:rsidRDefault="009A2466" w:rsidP="009A2466" w:rsidR="009A2466">
      <w:pPr>
        <w:tabs>
          <w:tab w:pos="709" w:val="left"/>
        </w:tabs>
        <w:jc w:val="center"/>
      </w:pPr>
    </w:p>
    <w:p w14:textId="77777777" w14:paraId="1D86C6DC" w:rsidRDefault="009A2466" w:rsidP="009A2466" w:rsidR="009A2466">
      <w:pPr>
        <w:tabs>
          <w:tab w:pos="709" w:val="left"/>
        </w:tabs>
        <w:jc w:val="center"/>
      </w:pPr>
      <w:r>
        <w:t>R J E Š E N J E</w:t>
      </w:r>
    </w:p>
    <w:p w14:textId="77777777" w14:paraId="56879E91" w:rsidRDefault="009A2466" w:rsidP="009A2466" w:rsidR="009A2466">
      <w:pPr>
        <w:tabs>
          <w:tab w:pos="709" w:val="left"/>
        </w:tabs>
        <w:jc w:val="both"/>
      </w:pPr>
    </w:p>
    <w:p w14:textId="77777777" w14:paraId="2BDB06CE" w:rsidRDefault="009A2466" w:rsidP="009A2466" w:rsidR="009A2466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dužnikom GRADI-TOM d.o.o., Zagreb, Ljubijska 44, OIB 76858057114, dana 8. lipnja 2016.g. </w:t>
      </w:r>
    </w:p>
    <w:p w14:textId="77777777" w14:paraId="0CA0D66B" w:rsidRDefault="009A2466" w:rsidP="009A2466" w:rsidR="009A2466">
      <w:pPr>
        <w:tabs>
          <w:tab w:pos="709" w:val="left"/>
        </w:tabs>
        <w:jc w:val="both"/>
      </w:pPr>
    </w:p>
    <w:p w14:textId="77777777" w14:paraId="114E8896" w:rsidRDefault="009A2466" w:rsidP="009A2466" w:rsidR="009A2466">
      <w:pPr>
        <w:tabs>
          <w:tab w:pos="709" w:val="left"/>
        </w:tabs>
        <w:jc w:val="both"/>
      </w:pPr>
    </w:p>
    <w:p w14:textId="77777777" w14:paraId="0CDAA16F" w:rsidRDefault="009A2466" w:rsidP="009A2466" w:rsidR="009A2466">
      <w:pPr>
        <w:tabs>
          <w:tab w:pos="709" w:val="left"/>
        </w:tabs>
        <w:jc w:val="center"/>
      </w:pPr>
      <w:r>
        <w:t>r i j e š i o   j e</w:t>
      </w:r>
    </w:p>
    <w:p w14:textId="77777777" w14:paraId="3A6FE8FB" w:rsidRDefault="009A2466" w:rsidP="009A2466" w:rsidR="009A2466">
      <w:pPr>
        <w:tabs>
          <w:tab w:pos="709" w:val="left"/>
        </w:tabs>
        <w:jc w:val="both"/>
      </w:pPr>
    </w:p>
    <w:p w14:textId="77777777" w14:paraId="7249ADDC" w:rsidRDefault="009A2466" w:rsidP="009A2466" w:rsidR="009A2466">
      <w:pPr>
        <w:ind w:firstLine="708"/>
        <w:jc w:val="both"/>
      </w:pPr>
      <w:r>
        <w:t>I   Otvara se stečajni postupak nad dužnikom GRADI-TOM d.o.o., Zagreb, Ljubijska 44, OIB 76858057114.</w:t>
      </w:r>
    </w:p>
    <w:p w14:textId="77777777" w14:paraId="0F9FD878" w:rsidRDefault="009A2466" w:rsidP="009A2466" w:rsidR="009A2466">
      <w:pPr>
        <w:ind w:firstLine="708"/>
        <w:jc w:val="both"/>
      </w:pPr>
      <w:r>
        <w:t xml:space="preserve">Stečajni postupak otvoren je dana  8. lipnja 2016.g. u 15,00 sati kada je ovo rješenje objavljeno na mrežnoj stanici e-oglasne ploče ovog suda.   </w:t>
      </w:r>
    </w:p>
    <w:p w14:textId="77777777" w14:paraId="02403DB4" w:rsidRDefault="009A2466" w:rsidP="009A2466" w:rsidR="009A2466">
      <w:pPr>
        <w:ind w:firstLine="708"/>
        <w:jc w:val="both"/>
      </w:pPr>
    </w:p>
    <w:p w14:textId="77777777" w14:paraId="758BC827" w:rsidRDefault="009A2466" w:rsidP="009A2466" w:rsidR="009A2466">
      <w:pPr>
        <w:pStyle w:val="Bezproreda"/>
        <w:ind w:firstLine="708"/>
        <w:jc w:val="both"/>
        <w:rPr>
          <w:szCs w:val="24"/>
        </w:rPr>
      </w:pPr>
      <w:r>
        <w:rPr>
          <w:szCs w:val="24"/>
        </w:rPr>
        <w:t xml:space="preserve">II   Za stečajnog upravitelja imenuje se Anđelko Stankus, Varaždin, Jalkovec, Braće Radić 20, OIB: 11168088853. </w:t>
      </w:r>
    </w:p>
    <w:p w14:textId="77777777" w14:paraId="0E8A6EFE" w:rsidRDefault="009A2466" w:rsidP="009A2466" w:rsidR="009A2466">
      <w:pPr>
        <w:ind w:firstLine="708"/>
        <w:jc w:val="both"/>
      </w:pPr>
    </w:p>
    <w:p w14:textId="77777777" w14:paraId="6FD0C330" w:rsidRDefault="009A2466" w:rsidP="009A2466" w:rsidR="009A2466">
      <w:pPr>
        <w:ind w:firstLine="708"/>
        <w:jc w:val="both"/>
      </w:pPr>
      <w:r>
        <w:t>III  Zaključuje se stečajni postupak nad dužnikom GRADI-TOM d.o.o., Zagreb, Ljubijska 44, OIB 76858057114.</w:t>
      </w:r>
    </w:p>
    <w:p w14:textId="77777777" w14:paraId="36DCFC21" w:rsidRDefault="009A2466" w:rsidP="009A2466" w:rsidR="009A2466">
      <w:pPr>
        <w:tabs>
          <w:tab w:pos="4150" w:val="left"/>
        </w:tabs>
        <w:ind w:firstLine="708"/>
        <w:jc w:val="both"/>
      </w:pPr>
      <w:r>
        <w:tab/>
      </w:r>
    </w:p>
    <w:p w14:textId="77777777" w14:paraId="56C142D9" w:rsidRDefault="009A2466" w:rsidP="009A2466" w:rsidR="009A2466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4F2E55E6" w:rsidRDefault="009A2466" w:rsidP="009A2466" w:rsidR="009A2466">
      <w:pPr>
        <w:ind w:firstLine="708"/>
        <w:jc w:val="both"/>
      </w:pPr>
    </w:p>
    <w:p w14:textId="77777777" w14:paraId="3FA234F1" w:rsidRDefault="009A2466" w:rsidP="009A2466" w:rsidR="009A2466">
      <w:pPr>
        <w:ind w:firstLine="708"/>
        <w:jc w:val="both"/>
      </w:pPr>
    </w:p>
    <w:p w14:textId="77777777" w14:paraId="4CD5D9F7" w:rsidRDefault="009A2466" w:rsidP="009A2466" w:rsidR="009A2466">
      <w:pPr>
        <w:jc w:val="center"/>
      </w:pPr>
      <w:r>
        <w:t>Obrazloženje</w:t>
      </w:r>
    </w:p>
    <w:p w14:textId="77777777" w14:paraId="4317BF75" w:rsidRDefault="009A2466" w:rsidP="009A2466" w:rsidR="009A2466">
      <w:pPr>
        <w:jc w:val="center"/>
      </w:pPr>
    </w:p>
    <w:p w14:textId="77777777" w14:paraId="0118C679" w:rsidRDefault="009A2466" w:rsidP="009A2466" w:rsidR="009A2466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2E82B0B4" w:rsidRDefault="009A2466" w:rsidP="009A2466" w:rsidR="009A2466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66C1AB54" w:rsidRDefault="009A2466" w:rsidP="009A2466" w:rsidR="009A2466">
      <w:pPr>
        <w:ind w:firstLine="708"/>
        <w:jc w:val="both"/>
      </w:pPr>
      <w:r>
        <w:t xml:space="preserve">Po zaključku nije postupljeno.         </w:t>
      </w:r>
    </w:p>
    <w:p w14:textId="77777777" w14:paraId="2ED694DD" w:rsidRDefault="009A2466" w:rsidP="009A2466" w:rsidR="009A2466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7919AE42" w:rsidRDefault="009A2466" w:rsidP="009A2466" w:rsidR="009A2466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693F2138" w:rsidRDefault="009A2466" w:rsidP="009A2466" w:rsidR="009A2466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35EA5C4D" w:rsidRDefault="009A2466" w:rsidP="009A2466" w:rsidR="009A2466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7AE3D295" w:rsidRDefault="009A2466" w:rsidP="009A2466" w:rsidR="009A2466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11128B74" w:rsidRDefault="009A2466" w:rsidP="009A2466" w:rsidR="009A2466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0F7C9538" w:rsidRDefault="009A2466" w:rsidP="009A2466" w:rsidR="009A2466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39754209" w:rsidRDefault="009A2466" w:rsidP="009A2466" w:rsidR="009A2466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6273320D" w:rsidRDefault="009A2466" w:rsidP="009A2466" w:rsidR="009A2466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7854144E" w:rsidRDefault="009A2466" w:rsidP="009A2466" w:rsidR="009A2466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4C9BF0A4" w:rsidRDefault="009A2466" w:rsidP="009A2466" w:rsidR="009A2466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74C8F1A4" w:rsidTr="009A2466" w:rsidR="009A2466">
        <w:tc>
          <w:tcPr>
            <w:tcW w:type="dxa" w:w="2346"/>
          </w:tcPr>
          <w:p w14:textId="77777777" w14:paraId="156BAA9C" w:rsidRDefault="009A2466" w:rsidR="009A2466">
            <w:pPr>
              <w:tabs>
                <w:tab w:pos="709" w:val="left"/>
              </w:tabs>
              <w:jc w:val="right"/>
            </w:pPr>
            <w:r>
              <w:t xml:space="preserve">42. St-1796/2015      </w:t>
            </w:r>
          </w:p>
          <w:p w14:textId="77777777" w14:paraId="5E7CCCC8" w:rsidRDefault="009A2466" w:rsidR="009A2466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5BEB0A60" w:rsidRDefault="009A2466" w:rsidP="009A2466" w:rsidR="009A2466">
      <w:pPr>
        <w:jc w:val="both"/>
      </w:pPr>
    </w:p>
    <w:p w14:textId="77777777" w14:paraId="62F9F0FF" w:rsidRDefault="009A2466" w:rsidP="009A2466" w:rsidR="009A2466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299F4499" w:rsidRDefault="009A2466" w:rsidP="009A2466" w:rsidR="009A2466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5E1772E1" w:rsidRDefault="009A2466" w:rsidP="009A2466" w:rsidR="009A2466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449EFEA6" w:rsidRDefault="009A2466" w:rsidP="009A2466" w:rsidR="009A2466">
      <w:pPr>
        <w:jc w:val="both"/>
      </w:pPr>
      <w:r>
        <w:tab/>
        <w:t>Izbor stečajnog upravitelja odabran je primjenom odredbe čl. 432 SZ.</w:t>
      </w:r>
    </w:p>
    <w:p w14:textId="77777777" w14:paraId="229C0923" w:rsidRDefault="009A2466" w:rsidP="009A2466" w:rsidR="009A2466">
      <w:pPr>
        <w:jc w:val="both"/>
      </w:pPr>
      <w:r>
        <w:tab/>
      </w:r>
    </w:p>
    <w:p w14:textId="77777777" w14:paraId="57174D98" w:rsidRDefault="009A2466" w:rsidP="009A2466" w:rsidR="009A2466">
      <w:pPr>
        <w:tabs>
          <w:tab w:pos="709" w:val="left"/>
        </w:tabs>
        <w:jc w:val="center"/>
      </w:pPr>
      <w:r>
        <w:t>U Zagrebu,  8. lipnja 2016.g.</w:t>
      </w:r>
    </w:p>
    <w:p w14:textId="77777777" w14:paraId="34089DCE" w:rsidRDefault="009A2466" w:rsidP="009A2466" w:rsidR="009A2466">
      <w:pPr>
        <w:tabs>
          <w:tab w:pos="709" w:val="left"/>
        </w:tabs>
      </w:pPr>
    </w:p>
    <w:p w14:textId="77777777" w14:paraId="499ABCA8" w:rsidRDefault="009A2466" w:rsidP="009A2466" w:rsidR="009A2466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5044442F" w:rsidRDefault="009A2466" w:rsidP="009A2466" w:rsidR="009A2466">
      <w:pPr>
        <w:tabs>
          <w:tab w:pos="709" w:val="left"/>
        </w:tabs>
      </w:pPr>
    </w:p>
    <w:p w14:textId="77777777" w14:paraId="65F8A008" w:rsidRDefault="009A2466" w:rsidP="009A2466" w:rsidR="009A2466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0E202E66" w:rsidRDefault="009A2466" w:rsidP="009A2466" w:rsidR="009A2466">
      <w:pPr>
        <w:tabs>
          <w:tab w:pos="709" w:val="left"/>
        </w:tabs>
      </w:pPr>
    </w:p>
    <w:p w14:textId="77777777" w14:paraId="03A0AA38" w:rsidRDefault="009A2466" w:rsidP="009A2466" w:rsidR="009A2466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45AECB6F" w:rsidRDefault="009A2466" w:rsidP="009A2466" w:rsidR="009A2466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5DBF37CA" w:rsidRDefault="009A2466" w:rsidP="009A2466" w:rsidR="009A2466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0BCC31C1" w:rsidRDefault="009A2466" w:rsidP="009A2466" w:rsidR="009A2466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339D65C6" w:rsidRDefault="009A2466" w:rsidP="009A2466" w:rsidR="009A2466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38561A4C" w:rsidRDefault="009A2466" w:rsidP="009A2466" w:rsidR="009A2466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5A3BA661" w:rsidRDefault="009A2466" w:rsidP="009A2466" w:rsidR="009A2466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3D6AD019" w:rsidRDefault="009A2466" w:rsidP="009A2466" w:rsidR="009A2466">
      <w:pPr>
        <w:tabs>
          <w:tab w:pos="709" w:val="left"/>
        </w:tabs>
      </w:pPr>
    </w:p>
    <w:p w14:textId="77777777" w14:paraId="45BE2866" w:rsidRDefault="009A2466" w:rsidP="009A2466" w:rsidR="009A2466">
      <w:pPr>
        <w:tabs>
          <w:tab w:pos="709" w:val="left"/>
        </w:tabs>
      </w:pPr>
    </w:p>
    <w:p w14:textId="77777777" w14:paraId="2B209850" w:rsidRDefault="009A2466" w:rsidP="009A2466" w:rsidR="009A2466">
      <w:pPr>
        <w:jc w:val="both"/>
      </w:pPr>
    </w:p>
    <w:p w14:textId="77777777" w14:paraId="1C8004F0" w:rsidRDefault="009A2466" w:rsidP="009A2466" w:rsidR="009A2466">
      <w:pPr>
        <w:tabs>
          <w:tab w:pos="709" w:val="left"/>
        </w:tabs>
      </w:pPr>
    </w:p>
    <w:p w14:textId="77777777" w14:paraId="764A36CA" w:rsidRDefault="009A2466" w:rsidP="009A2466" w:rsidR="009A2466">
      <w:pPr>
        <w:jc w:val="both"/>
      </w:pPr>
    </w:p>
    <w:p w14:textId="77777777" w14:paraId="1824C7CA" w:rsidRDefault="009A2466" w:rsidP="009A2466" w:rsidR="009A2466">
      <w:pPr>
        <w:jc w:val="both"/>
      </w:pPr>
    </w:p>
    <w:p w14:textId="77777777" w14:paraId="56115325" w:rsidRDefault="009A2466" w:rsidP="009A2466" w:rsidR="009A2466">
      <w:pPr>
        <w:jc w:val="both"/>
      </w:pPr>
    </w:p>
    <w:p w14:textId="77777777" w14:paraId="71AF8635" w:rsidRDefault="009A2466" w:rsidP="009A2466" w:rsidR="009A2466">
      <w:pPr>
        <w:jc w:val="both"/>
      </w:pPr>
    </w:p>
    <w:p w14:textId="77777777" w14:paraId="75BCA24D" w:rsidRDefault="009A2466" w:rsidP="009A2466" w:rsidR="009A2466">
      <w:pPr>
        <w:jc w:val="both"/>
      </w:pPr>
    </w:p>
    <w:p w14:textId="77777777" w14:paraId="60AB5856" w:rsidRDefault="009A2466" w:rsidP="009A2466" w:rsidR="009A2466">
      <w:pPr>
        <w:jc w:val="both"/>
      </w:pPr>
    </w:p>
    <w:p w14:textId="77777777" w14:paraId="2868B888" w:rsidRDefault="009A2466" w:rsidP="009A2466" w:rsidR="009A2466">
      <w:pPr>
        <w:jc w:val="both"/>
      </w:pPr>
    </w:p>
    <w:p w14:textId="77777777" w14:paraId="547BF25A" w:rsidRDefault="009A2466" w:rsidP="009A2466" w:rsidR="009A2466">
      <w:pPr>
        <w:jc w:val="both"/>
      </w:pPr>
    </w:p>
    <w:p w14:textId="77777777" w14:paraId="320D4255" w:rsidRDefault="009A2466" w:rsidP="009A2466" w:rsidR="009A2466">
      <w:pPr>
        <w:jc w:val="both"/>
      </w:pPr>
    </w:p>
    <w:p w14:textId="77777777" w14:paraId="41B69656" w:rsidRDefault="009A2466" w:rsidP="009A2466" w:rsidR="009A2466">
      <w:pPr>
        <w:jc w:val="both"/>
      </w:pPr>
    </w:p>
    <w:p w14:textId="77777777" w14:paraId="14B24AD2" w:rsidRDefault="009A2466" w:rsidP="009A2466" w:rsidR="009A2466">
      <w:pPr>
        <w:jc w:val="both"/>
      </w:pPr>
    </w:p>
    <w:p w14:textId="77777777" w14:paraId="16ED0B25" w:rsidRDefault="009A2466" w:rsidP="009A2466" w:rsidR="009A2466">
      <w:pPr>
        <w:jc w:val="both"/>
      </w:pPr>
    </w:p>
    <w:p w14:textId="0A921D6E" w14:paraId="0A921D6E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2466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A24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24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24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24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24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9A2466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9A2466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9A2466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9A246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A24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2466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A24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24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24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24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24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9A2466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9A2466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9A2466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9A246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A24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2466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752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1796</izvorni_sadrzaj>
    <derivirana_varijabla naziv="DomainObject.Predmet.Broj_1">1796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St-1796/2015</izvorni_sadrzaj>
    <derivirana_varijabla naziv="DomainObject.Predmet.OznakaBroj_1">St-1796/2015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GRADI-TOM d.o.o.</izvorni_sadrzaj>
    <derivirana_varijabla naziv="DomainObject.Predmet.ProtustrankaFormated_1">  GRADI-TOM d.o.o.</derivirana_varijabla>
  </DomainObject.Predmet.ProtustrankaFormated>
  <DomainObject.Predmet.ProtustrankaFormatedOIB>
    <izvorni_sadrzaj>  GRADI-TOM d.o.o., OIB 76858057114</izvorni_sadrzaj>
    <derivirana_varijabla naziv="DomainObject.Predmet.ProtustrankaFormatedOIB_1">  GRADI-TOM d.o.o., OIB 76858057114</derivirana_varijabla>
  </DomainObject.Predmet.ProtustrankaFormatedOIB>
  <DomainObject.Predmet.ProtustrankaFormatedWithAdress>
    <izvorni_sadrzaj> GRADI-TOM d.o.o., Ljubijska 44, 10000 Zagreb</izvorni_sadrzaj>
    <derivirana_varijabla naziv="DomainObject.Predmet.ProtustrankaFormatedWithAdress_1"> GRADI-TOM d.o.o., Ljubijska 44, 10000 Zagreb</derivirana_varijabla>
  </DomainObject.Predmet.ProtustrankaFormatedWithAdress>
  <DomainObject.Predmet.ProtustrankaFormatedWithAdressOIB>
    <izvorni_sadrzaj> GRADI-TOM d.o.o., OIB 76858057114, Ljubijska 44, 10000 Zagreb</izvorni_sadrzaj>
    <derivirana_varijabla naziv="DomainObject.Predmet.ProtustrankaFormatedWithAdressOIB_1"> GRADI-TOM d.o.o., OIB 76858057114, Ljubijska 44, 10000 Zagreb</derivirana_varijabla>
  </DomainObject.Predmet.ProtustrankaFormatedWithAdressOIB>
  <DomainObject.Predmet.ProtustrankaWithAdress>
    <izvorni_sadrzaj>GRADI-TOM d.o.o. Ljubijska 44, 10000 Zagreb</izvorni_sadrzaj>
    <derivirana_varijabla naziv="DomainObject.Predmet.ProtustrankaWithAdress_1">GRADI-TOM d.o.o. Ljubijska 44, 10000 Zagreb</derivirana_varijabla>
  </DomainObject.Predmet.ProtustrankaWithAdress>
  <DomainObject.Predmet.ProtustrankaWithAdressOIB>
    <izvorni_sadrzaj>GRADI-TOM d.o.o., OIB 76858057114, Ljubijska 44, 10000 Zagreb</izvorni_sadrzaj>
    <derivirana_varijabla naziv="DomainObject.Predmet.ProtustrankaWithAdressOIB_1">GRADI-TOM d.o.o., OIB 76858057114, Ljubijska 44, 10000 Zagreb</derivirana_varijabla>
  </DomainObject.Predmet.ProtustrankaWithAdressOIB>
  <DomainObject.Predmet.ProtustrankaNazivFormated>
    <izvorni_sadrzaj>GRADI-TOM d.o.o.</izvorni_sadrzaj>
    <derivirana_varijabla naziv="DomainObject.Predmet.ProtustrankaNazivFormated_1">GRADI-TOM d.o.o.</derivirana_varijabla>
  </DomainObject.Predmet.ProtustrankaNazivFormated>
  <DomainObject.Predmet.ProtustrankaNazivFormatedOIB>
    <izvorni_sadrzaj>GRADI-TOM d.o.o., OIB 76858057114</izvorni_sadrzaj>
    <derivirana_varijabla naziv="DomainObject.Predmet.ProtustrankaNazivFormatedOIB_1">GRADI-TOM d.o.o., OIB 76858057114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GRADI-TOM d.o.o.</item>
    </izvorni_sadrzaj>
    <derivirana_varijabla naziv="DomainObject.Predmet.ProtuStrankaListFormated_1">
      <item>GRADI-TOM d.o.o.</item>
    </derivirana_varijabla>
  </DomainObject.Predmet.ProtuStrankaListFormated>
  <DomainObject.Predmet.ProtuStrankaListFormatedOIB>
    <izvorni_sadrzaj>
      <item>GRADI-TOM d.o.o., OIB 76858057114</item>
    </izvorni_sadrzaj>
    <derivirana_varijabla naziv="DomainObject.Predmet.ProtuStrankaListFormatedOIB_1">
      <item>GRADI-TOM d.o.o., OIB 76858057114</item>
    </derivirana_varijabla>
  </DomainObject.Predmet.ProtuStrankaListFormatedOIB>
  <DomainObject.Predmet.ProtuStrankaListFormatedWithAdress>
    <izvorni_sadrzaj>
      <item>GRADI-TOM d.o.o., Ljubijska 44, 10000 Zagreb</item>
    </izvorni_sadrzaj>
    <derivirana_varijabla naziv="DomainObject.Predmet.ProtuStrankaListFormatedWithAdress_1">
      <item>GRADI-TOM d.o.o., Ljubijska 44, 10000 Zagreb</item>
    </derivirana_varijabla>
  </DomainObject.Predmet.ProtuStrankaListFormatedWithAdress>
  <DomainObject.Predmet.ProtuStrankaListFormatedWithAdressOIB>
    <izvorni_sadrzaj>
      <item>GRADI-TOM d.o.o., OIB 76858057114, Ljubijska 44, 10000 Zagreb</item>
    </izvorni_sadrzaj>
    <derivirana_varijabla naziv="DomainObject.Predmet.ProtuStrankaListFormatedWithAdressOIB_1">
      <item>GRADI-TOM d.o.o., OIB 76858057114, Ljubijska 44, 10000 Zagreb</item>
    </derivirana_varijabla>
  </DomainObject.Predmet.ProtuStrankaListFormatedWithAdressOIB>
  <DomainObject.Predmet.ProtuStrankaListNazivFormated>
    <izvorni_sadrzaj>
      <item>GRADI-TOM d.o.o.</item>
    </izvorni_sadrzaj>
    <derivirana_varijabla naziv="DomainObject.Predmet.ProtuStrankaListNazivFormated_1">
      <item>GRADI-TOM d.o.o.</item>
    </derivirana_varijabla>
  </DomainObject.Predmet.ProtuStrankaListNazivFormated>
  <DomainObject.Predmet.ProtuStrankaListNazivFormatedOIB>
    <izvorni_sadrzaj>
      <item>GRADI-TOM d.o.o., OIB 76858057114</item>
    </izvorni_sadrzaj>
    <derivirana_varijabla naziv="DomainObject.Predmet.ProtuStrankaListNazivFormatedOIB_1">
      <item>GRADI-TOM d.o.o., OIB 76858057114</item>
    </derivirana_varijabla>
  </DomainObject.Predmet.ProtuStrankaListNazivFormatedOIB>
  <DomainObject.Predmet.OstaliListFormated>
    <izvorni_sadrzaj>
      <item>Tomo Grubeša</item>
    </izvorni_sadrzaj>
    <derivirana_varijabla naziv="DomainObject.Predmet.OstaliListFormated_1">
      <item>Tomo Grubeša</item>
    </derivirana_varijabla>
  </DomainObject.Predmet.OstaliListFormated>
  <DomainObject.Predmet.OstaliListFormatedOIB>
    <izvorni_sadrzaj>
      <item>Tomo Grubeša, OIB 55223195988</item>
    </izvorni_sadrzaj>
    <derivirana_varijabla naziv="DomainObject.Predmet.OstaliListFormatedOIB_1">
      <item>Tomo Grubeša, OIB 55223195988</item>
    </derivirana_varijabla>
  </DomainObject.Predmet.OstaliListFormatedOIB>
  <DomainObject.Predmet.OstaliListFormatedWithAdress>
    <izvorni_sadrzaj>
      <item>Tomo Grubeša, Peršuni 14, 10000 Zagreb</item>
    </izvorni_sadrzaj>
    <derivirana_varijabla naziv="DomainObject.Predmet.OstaliListFormatedWithAdress_1">
      <item>Tomo Grubeša, Peršuni 14, 10000 Zagreb</item>
    </derivirana_varijabla>
  </DomainObject.Predmet.OstaliListFormatedWithAdress>
  <DomainObject.Predmet.OstaliListFormatedWithAdressOIB>
    <izvorni_sadrzaj>
      <item>Tomo Grubeša, OIB 55223195988, Peršuni 14, 10000 Zagreb</item>
    </izvorni_sadrzaj>
    <derivirana_varijabla naziv="DomainObject.Predmet.OstaliListFormatedWithAdressOIB_1">
      <item>Tomo Grubeša, OIB 55223195988, Peršuni 14, 10000 Zagreb</item>
    </derivirana_varijabla>
  </DomainObject.Predmet.OstaliListFormatedWithAdressOIB>
  <DomainObject.Predmet.OstaliListNazivFormated>
    <izvorni_sadrzaj>
      <item>Tomo Grubeša</item>
    </izvorni_sadrzaj>
    <derivirana_varijabla naziv="DomainObject.Predmet.OstaliListNazivFormated_1">
      <item>Tomo Grubeša</item>
    </derivirana_varijabla>
  </DomainObject.Predmet.OstaliListNazivFormated>
  <DomainObject.Predmet.OstaliListNazivFormatedOIB>
    <izvorni_sadrzaj>
      <item>Tomo Grubeša, OIB 55223195988</item>
    </izvorni_sadrzaj>
    <derivirana_varijabla naziv="DomainObject.Predmet.OstaliListNazivFormatedOIB_1">
      <item>Tomo Grubeša, OIB 55223195988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GRADI-TOM d.o.o.</izvorni_sadrzaj>
    <derivirana_varijabla naziv="DomainObject.Predmet.ProtustrankaIDrugi_1">GRADI-TOM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GRADI-TOM d.o.o., OIB 76858057114, Ljubijska 44, 10000 Zagreb</izvorni_sadrzaj>
    <derivirana_varijabla naziv="DomainObject.Predmet.ProtustrankaIDrugiAdressOIB_1">GRADI-TOM d.o.o., OIB 76858057114, Ljubijska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GRADI-TOM d.o.o.</item>
      <item>Tomo Grubeša</item>
    </izvorni_sadrzaj>
    <derivirana_varijabla naziv="DomainObject.Predmet.SudioniciListNaziv_1">
      <item>FINA Regionalni centar Zagreb</item>
      <item>GRADI-TOM d.o.o.</item>
      <item>Tomo Grubeša</item>
    </derivirana_varijabla>
  </DomainObject.Predmet.SudioniciListNaziv>
  <DomainObject.Predmet.SudioniciListAdressOIB>
    <izvorni_sadrzaj>
      <item>FINA Regionalni centar Zagreb, OIB 85821130368, Trg svibanjskih žrtava 1995. 1,10000 Zagreb</item>
      <item>GRADI-TOM d.o.o., OIB 76858057114, Ljubijska 44,10000 Zagreb</item>
      <item>Tomo Grubeša, OIB 55223195988, Peršuni 14,10000 Zagreb</item>
    </izvorni_sadrzaj>
    <derivirana_varijabla naziv="DomainObject.Predmet.SudioniciListAdressOIB_1">
      <item>FINA Regionalni centar Zagreb, OIB 85821130368, Trg svibanjskih žrtava 1995. 1,10000 Zagreb</item>
      <item>GRADI-TOM d.o.o., OIB 76858057114, Ljubijska 44,10000 Zagreb</item>
      <item>Tomo Grubeša, OIB 55223195988, Peršuni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76858057114</item>
      <item>, OIB 55223195988</item>
    </izvorni_sadrzaj>
    <derivirana_varijabla naziv="DomainObject.Predmet.SudioniciListNazivOIB_1">
      <item>, OIB 85821130368</item>
      <item>, OIB 76858057114</item>
      <item>, OIB 55223195988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361</properties:Words>
  <properties:Characters>1890</properties:Characters>
  <properties:Lines>93</properties:Lines>
  <properties:Paragraphs>32</properties:Paragraphs>
  <properties:TotalTime>1</properties:TotalTime>
  <properties:ScaleCrop>false</properties:ScaleCrop>
  <properties:LinksUpToDate>false</properties:LinksUpToDate>
  <properties:CharactersWithSpaces>2356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2016-06-08T08:43:00Z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