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aeb5" w14:paraId="482aeb5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C2198D" w:rsidR="00C2198D">
      <w:pPr>
        <w:jc w:val="both"/>
        <w:rPr>
          <w:rFonts w:eastAsia="MS Mincho"/>
        </w:rPr>
      </w:pPr>
      <w:r w:rsidRPr="001D55C3">
        <w:tab/>
      </w:r>
      <w:proofErr w:type="spellStart"/>
      <w:r w:rsidR="007842E9" w:rsidRPr="007842E9">
        <w:rPr>
          <w:szCs w:val="24"/>
          <w:lang w:val="de-DE"/>
        </w:rPr>
        <w:t>Trgovački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sud</w:t>
      </w:r>
      <w:proofErr w:type="spellEnd"/>
      <w:r w:rsidR="007842E9" w:rsidRPr="007842E9">
        <w:rPr>
          <w:szCs w:val="24"/>
          <w:lang w:val="de-DE"/>
        </w:rPr>
        <w:t xml:space="preserve"> u </w:t>
      </w:r>
      <w:proofErr w:type="spellStart"/>
      <w:r w:rsidR="007842E9" w:rsidRPr="007842E9">
        <w:rPr>
          <w:szCs w:val="24"/>
          <w:lang w:val="de-DE"/>
        </w:rPr>
        <w:t>Rijeci</w:t>
      </w:r>
      <w:proofErr w:type="spellEnd"/>
      <w:r w:rsidR="007842E9" w:rsidRPr="007842E9">
        <w:rPr>
          <w:szCs w:val="24"/>
          <w:lang w:val="de-DE"/>
        </w:rPr>
        <w:t xml:space="preserve">, </w:t>
      </w:r>
      <w:proofErr w:type="spellStart"/>
      <w:r w:rsidR="007842E9" w:rsidRPr="007842E9">
        <w:rPr>
          <w:szCs w:val="24"/>
          <w:lang w:val="de-DE"/>
        </w:rPr>
        <w:t>po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sucu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Liljani</w:t>
      </w:r>
      <w:proofErr w:type="spellEnd"/>
      <w:r w:rsidR="007842E9" w:rsidRPr="007842E9">
        <w:rPr>
          <w:szCs w:val="24"/>
          <w:lang w:val="de-DE"/>
        </w:rPr>
        <w:t xml:space="preserve"> Ugrin, </w:t>
      </w:r>
      <w:proofErr w:type="spellStart"/>
      <w:r w:rsidR="007842E9" w:rsidRPr="007842E9">
        <w:rPr>
          <w:szCs w:val="24"/>
          <w:lang w:val="de-DE"/>
        </w:rPr>
        <w:t>kao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sucu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pojedincu</w:t>
      </w:r>
      <w:proofErr w:type="spellEnd"/>
      <w:r w:rsidR="007842E9" w:rsidRPr="007842E9">
        <w:rPr>
          <w:szCs w:val="24"/>
          <w:lang w:val="de-DE"/>
        </w:rPr>
        <w:t xml:space="preserve">  u </w:t>
      </w:r>
      <w:proofErr w:type="spellStart"/>
      <w:r w:rsidR="007842E9" w:rsidRPr="007842E9">
        <w:rPr>
          <w:szCs w:val="24"/>
          <w:lang w:val="de-DE"/>
        </w:rPr>
        <w:t>stečajnom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predmetu</w:t>
      </w:r>
      <w:proofErr w:type="spellEnd"/>
      <w:r w:rsidR="007842E9" w:rsidRPr="007842E9">
        <w:rPr>
          <w:szCs w:val="24"/>
          <w:lang w:val="de-DE"/>
        </w:rPr>
        <w:t xml:space="preserve">, </w:t>
      </w:r>
      <w:proofErr w:type="spellStart"/>
      <w:r w:rsidR="007842E9" w:rsidRPr="007842E9">
        <w:rPr>
          <w:szCs w:val="24"/>
          <w:lang w:val="de-DE"/>
        </w:rPr>
        <w:t>odlučujući</w:t>
      </w:r>
      <w:proofErr w:type="spellEnd"/>
      <w:r w:rsidR="007842E9" w:rsidRPr="007842E9">
        <w:rPr>
          <w:szCs w:val="24"/>
          <w:lang w:val="de-DE"/>
        </w:rPr>
        <w:t xml:space="preserve"> o </w:t>
      </w:r>
      <w:proofErr w:type="spellStart"/>
      <w:r w:rsidR="007842E9" w:rsidRPr="007842E9">
        <w:rPr>
          <w:szCs w:val="24"/>
          <w:lang w:val="de-DE"/>
        </w:rPr>
        <w:t>prijedlogu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Financijske</w:t>
      </w:r>
      <w:proofErr w:type="spellEnd"/>
      <w:r w:rsidR="007842E9" w:rsidRPr="007842E9">
        <w:rPr>
          <w:szCs w:val="24"/>
          <w:lang w:val="de-DE"/>
        </w:rPr>
        <w:t xml:space="preserve">  </w:t>
      </w:r>
      <w:proofErr w:type="spellStart"/>
      <w:r w:rsidR="007842E9" w:rsidRPr="007842E9">
        <w:rPr>
          <w:szCs w:val="24"/>
          <w:lang w:val="de-DE"/>
        </w:rPr>
        <w:t>agencije</w:t>
      </w:r>
      <w:proofErr w:type="spellEnd"/>
      <w:r w:rsidR="007842E9" w:rsidRPr="007842E9">
        <w:rPr>
          <w:szCs w:val="24"/>
          <w:lang w:val="de-DE"/>
        </w:rPr>
        <w:t xml:space="preserve">  </w:t>
      </w:r>
      <w:proofErr w:type="spellStart"/>
      <w:r w:rsidR="007842E9" w:rsidRPr="007842E9">
        <w:rPr>
          <w:szCs w:val="24"/>
          <w:lang w:val="de-DE"/>
        </w:rPr>
        <w:t>za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otvaranje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stečajnog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postupka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nad</w:t>
      </w:r>
      <w:proofErr w:type="spell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dužnikom</w:t>
      </w:r>
      <w:proofErr w:type="spellEnd"/>
      <w:r w:rsidR="007842E9" w:rsidRPr="007842E9">
        <w:rPr>
          <w:szCs w:val="24"/>
          <w:lang w:val="de-DE"/>
        </w:rPr>
        <w:t xml:space="preserve"> </w:t>
      </w:r>
      <w:r w:rsidR="007F39D2" w:rsidRPr="007F39D2">
        <w:rPr>
          <w:szCs w:val="24"/>
          <w:lang w:val="de-DE"/>
        </w:rPr>
        <w:t xml:space="preserve">CONFERO KNJIGOVODSTVO </w:t>
      </w:r>
      <w:proofErr w:type="spellStart"/>
      <w:r w:rsidR="007F39D2" w:rsidRPr="007F39D2">
        <w:rPr>
          <w:szCs w:val="24"/>
          <w:lang w:val="de-DE"/>
        </w:rPr>
        <w:t>društvo</w:t>
      </w:r>
      <w:proofErr w:type="spellEnd"/>
      <w:r w:rsidR="007F39D2" w:rsidRPr="007F39D2">
        <w:rPr>
          <w:szCs w:val="24"/>
          <w:lang w:val="de-DE"/>
        </w:rPr>
        <w:t xml:space="preserve"> s </w:t>
      </w:r>
      <w:proofErr w:type="spellStart"/>
      <w:r w:rsidR="007F39D2" w:rsidRPr="007F39D2">
        <w:rPr>
          <w:szCs w:val="24"/>
          <w:lang w:val="de-DE"/>
        </w:rPr>
        <w:t>ograničenom</w:t>
      </w:r>
      <w:proofErr w:type="spellEnd"/>
      <w:r w:rsidR="007F39D2" w:rsidRPr="007F39D2">
        <w:rPr>
          <w:szCs w:val="24"/>
          <w:lang w:val="de-DE"/>
        </w:rPr>
        <w:t xml:space="preserve"> </w:t>
      </w:r>
      <w:proofErr w:type="spellStart"/>
      <w:r w:rsidR="007F39D2" w:rsidRPr="007F39D2">
        <w:rPr>
          <w:szCs w:val="24"/>
          <w:lang w:val="de-DE"/>
        </w:rPr>
        <w:t>odgovornošću</w:t>
      </w:r>
      <w:proofErr w:type="spellEnd"/>
      <w:r w:rsidR="007F39D2" w:rsidRPr="007F39D2">
        <w:rPr>
          <w:szCs w:val="24"/>
          <w:lang w:val="de-DE"/>
        </w:rPr>
        <w:t xml:space="preserve"> </w:t>
      </w:r>
      <w:proofErr w:type="spellStart"/>
      <w:r w:rsidR="007F39D2" w:rsidRPr="007F39D2">
        <w:rPr>
          <w:szCs w:val="24"/>
          <w:lang w:val="de-DE"/>
        </w:rPr>
        <w:t>za</w:t>
      </w:r>
      <w:proofErr w:type="spellEnd"/>
      <w:r w:rsidR="007F39D2" w:rsidRPr="007F39D2">
        <w:rPr>
          <w:szCs w:val="24"/>
          <w:lang w:val="de-DE"/>
        </w:rPr>
        <w:t xml:space="preserve"> </w:t>
      </w:r>
      <w:proofErr w:type="spellStart"/>
      <w:r w:rsidR="007F39D2" w:rsidRPr="007F39D2">
        <w:rPr>
          <w:szCs w:val="24"/>
          <w:lang w:val="de-DE"/>
        </w:rPr>
        <w:t>računovodstvene</w:t>
      </w:r>
      <w:proofErr w:type="spellEnd"/>
      <w:r w:rsidR="007F39D2" w:rsidRPr="007F39D2">
        <w:rPr>
          <w:szCs w:val="24"/>
          <w:lang w:val="de-DE"/>
        </w:rPr>
        <w:t xml:space="preserve"> </w:t>
      </w:r>
      <w:proofErr w:type="spellStart"/>
      <w:r w:rsidR="007F39D2" w:rsidRPr="007F39D2">
        <w:rPr>
          <w:szCs w:val="24"/>
          <w:lang w:val="de-DE"/>
        </w:rPr>
        <w:t>usluge</w:t>
      </w:r>
      <w:proofErr w:type="spellEnd"/>
      <w:r w:rsidR="007F39D2" w:rsidRPr="007F39D2">
        <w:rPr>
          <w:szCs w:val="24"/>
          <w:lang w:val="de-DE"/>
        </w:rPr>
        <w:t xml:space="preserve"> Rijeka,  </w:t>
      </w:r>
      <w:proofErr w:type="spellStart"/>
      <w:r w:rsidR="007F39D2" w:rsidRPr="007F39D2">
        <w:rPr>
          <w:szCs w:val="24"/>
          <w:lang w:val="de-DE"/>
        </w:rPr>
        <w:t>Verdieva</w:t>
      </w:r>
      <w:proofErr w:type="spellEnd"/>
      <w:r w:rsidR="007F39D2" w:rsidRPr="007F39D2">
        <w:rPr>
          <w:szCs w:val="24"/>
          <w:lang w:val="de-DE"/>
        </w:rPr>
        <w:t xml:space="preserve"> 17 ( MBS 040289761 – OIB 89055496549</w:t>
      </w:r>
      <w:r w:rsidR="007F39D2">
        <w:rPr>
          <w:szCs w:val="24"/>
          <w:lang w:val="de-DE"/>
        </w:rPr>
        <w:t xml:space="preserve"> </w:t>
      </w:r>
      <w:r w:rsidR="007842E9" w:rsidRPr="007842E9">
        <w:rPr>
          <w:szCs w:val="24"/>
          <w:lang w:val="de-DE"/>
        </w:rPr>
        <w:t xml:space="preserve">) </w:t>
      </w:r>
      <w:proofErr w:type="spellStart"/>
      <w:r w:rsidR="007842E9" w:rsidRPr="007842E9">
        <w:rPr>
          <w:szCs w:val="24"/>
          <w:lang w:val="de-DE"/>
        </w:rPr>
        <w:t>dana</w:t>
      </w:r>
      <w:proofErr w:type="spellEnd"/>
      <w:r w:rsidR="007842E9" w:rsidRPr="007842E9">
        <w:rPr>
          <w:szCs w:val="24"/>
          <w:lang w:val="de-DE"/>
        </w:rPr>
        <w:t xml:space="preserve"> 8. </w:t>
      </w:r>
      <w:proofErr w:type="spellStart"/>
      <w:r w:rsidR="007842E9" w:rsidRPr="007842E9">
        <w:rPr>
          <w:szCs w:val="24"/>
          <w:lang w:val="de-DE"/>
        </w:rPr>
        <w:t>svibnja</w:t>
      </w:r>
      <w:proofErr w:type="spellEnd"/>
      <w:r w:rsidR="007842E9" w:rsidRPr="007842E9">
        <w:rPr>
          <w:szCs w:val="24"/>
          <w:lang w:val="de-DE"/>
        </w:rPr>
        <w:t xml:space="preserve"> 2017.</w:t>
      </w:r>
    </w:p>
    <w:p w:rsidRDefault="007F39D2" w:rsidP="000D198F" w:rsidR="007F39D2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7F39D2" w:rsidRPr="007F39D2">
        <w:t>Jasn</w:t>
      </w:r>
      <w:r w:rsidR="007F39D2">
        <w:t>i</w:t>
      </w:r>
      <w:proofErr w:type="spellEnd"/>
      <w:r w:rsidR="007F39D2" w:rsidRPr="007F39D2">
        <w:t xml:space="preserve"> </w:t>
      </w:r>
      <w:proofErr w:type="spellStart"/>
      <w:r w:rsidR="007F39D2" w:rsidRPr="007F39D2">
        <w:t>Brajdić</w:t>
      </w:r>
      <w:proofErr w:type="spellEnd"/>
      <w:r w:rsidR="007F39D2" w:rsidRPr="007F39D2">
        <w:t xml:space="preserve"> </w:t>
      </w:r>
      <w:proofErr w:type="gramStart"/>
      <w:r w:rsidR="007F39D2" w:rsidRPr="007F39D2">
        <w:t>( OIB</w:t>
      </w:r>
      <w:proofErr w:type="gramEnd"/>
      <w:r w:rsidR="007F39D2" w:rsidRPr="007F39D2">
        <w:t xml:space="preserve">: 02189566674 ) </w:t>
      </w:r>
      <w:proofErr w:type="spellStart"/>
      <w:r w:rsidR="007F39D2" w:rsidRPr="007F39D2">
        <w:t>Donje</w:t>
      </w:r>
      <w:proofErr w:type="spellEnd"/>
      <w:r w:rsidR="007F39D2" w:rsidRPr="007F39D2">
        <w:t xml:space="preserve"> </w:t>
      </w:r>
      <w:proofErr w:type="spellStart"/>
      <w:r w:rsidR="007F39D2" w:rsidRPr="007F39D2">
        <w:t>Mrzlo</w:t>
      </w:r>
      <w:proofErr w:type="spellEnd"/>
      <w:r w:rsidR="007F39D2" w:rsidRPr="007F39D2">
        <w:t xml:space="preserve"> </w:t>
      </w:r>
      <w:proofErr w:type="spellStart"/>
      <w:r w:rsidR="007F39D2" w:rsidRPr="007F39D2">
        <w:t>Polje</w:t>
      </w:r>
      <w:proofErr w:type="spellEnd"/>
      <w:r w:rsidR="007F39D2" w:rsidRPr="007F39D2">
        <w:t xml:space="preserve"> </w:t>
      </w:r>
      <w:proofErr w:type="spellStart"/>
      <w:r w:rsidR="007F39D2" w:rsidRPr="007F39D2">
        <w:t>Mrežničko</w:t>
      </w:r>
      <w:proofErr w:type="spellEnd"/>
      <w:r w:rsidR="007F39D2" w:rsidRPr="007F39D2">
        <w:t xml:space="preserve"> 96, </w:t>
      </w:r>
      <w:proofErr w:type="spellStart"/>
      <w:r w:rsidR="007F39D2" w:rsidRPr="007F39D2">
        <w:t>Duga</w:t>
      </w:r>
      <w:proofErr w:type="spellEnd"/>
      <w:r w:rsidR="007F39D2" w:rsidRPr="007F39D2">
        <w:t xml:space="preserve"> </w:t>
      </w:r>
      <w:proofErr w:type="spellStart"/>
      <w:r w:rsidR="007F39D2" w:rsidRPr="007F39D2">
        <w:t>Resa</w:t>
      </w:r>
      <w:proofErr w:type="spellEnd"/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0D1C8D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7842E9">
        <w:rPr>
          <w:szCs w:val="24"/>
        </w:rPr>
        <w:t>7</w:t>
      </w:r>
      <w:r w:rsidR="007F39D2">
        <w:rPr>
          <w:szCs w:val="24"/>
        </w:rPr>
        <w:t>44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F97DC8">
        <w:rPr>
          <w:szCs w:val="24"/>
        </w:rPr>
        <w:t>2</w:t>
      </w:r>
      <w:r w:rsidR="007842E9">
        <w:rPr>
          <w:szCs w:val="24"/>
        </w:rPr>
        <w:t>1</w:t>
      </w:r>
      <w:r w:rsidR="00681E94" w:rsidRPr="00681E94">
        <w:rPr>
          <w:szCs w:val="24"/>
        </w:rPr>
        <w:t xml:space="preserve">. </w:t>
      </w:r>
      <w:proofErr w:type="spellStart"/>
      <w:proofErr w:type="gramStart"/>
      <w:r w:rsidR="00681E94" w:rsidRPr="00681E94">
        <w:rPr>
          <w:szCs w:val="24"/>
        </w:rPr>
        <w:t>listopada</w:t>
      </w:r>
      <w:proofErr w:type="spellEnd"/>
      <w:proofErr w:type="gramEnd"/>
      <w:r w:rsidR="00681E94" w:rsidRPr="00681E94">
        <w:rPr>
          <w:szCs w:val="24"/>
        </w:rPr>
        <w:t xml:space="preserve"> 2016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</w:t>
      </w:r>
      <w:r w:rsidR="00BA4572">
        <w:t>i</w:t>
      </w:r>
      <w:proofErr w:type="spellEnd"/>
      <w:r>
        <w:t xml:space="preserve"> </w:t>
      </w:r>
      <w:proofErr w:type="spellStart"/>
      <w:r>
        <w:t>stečajn</w:t>
      </w:r>
      <w:r w:rsidR="00BA4572">
        <w:t>i</w:t>
      </w:r>
      <w:proofErr w:type="spellEnd"/>
      <w:r>
        <w:t xml:space="preserve"> </w:t>
      </w:r>
      <w:proofErr w:type="spellStart"/>
      <w:r>
        <w:t>upravitelj</w:t>
      </w:r>
      <w:proofErr w:type="spellEnd"/>
      <w:r w:rsidR="008F1EF3">
        <w:t xml:space="preserve"> </w:t>
      </w:r>
      <w:r>
        <w:t xml:space="preserve">je </w:t>
      </w:r>
      <w:proofErr w:type="gramStart"/>
      <w:r>
        <w:t>dana</w:t>
      </w:r>
      <w:proofErr w:type="gramEnd"/>
      <w:r>
        <w:t xml:space="preserve"> </w:t>
      </w:r>
      <w:r w:rsidR="007F39D2">
        <w:t>24</w:t>
      </w:r>
      <w:r w:rsidR="00F97DC8">
        <w:t xml:space="preserve">. </w:t>
      </w:r>
      <w:proofErr w:type="spellStart"/>
      <w:proofErr w:type="gramStart"/>
      <w:r w:rsidR="007842E9">
        <w:t>siječnja</w:t>
      </w:r>
      <w:proofErr w:type="spellEnd"/>
      <w:proofErr w:type="gramEnd"/>
      <w:r w:rsidR="007842E9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</w:t>
      </w:r>
      <w:r w:rsidR="00BA4572">
        <w:t>o</w:t>
      </w:r>
      <w:proofErr w:type="spellEnd"/>
      <w:proofErr w:type="gramEnd"/>
      <w:r w:rsidR="00BA4572"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7B0C4B">
        <w:t xml:space="preserve"> ( list </w:t>
      </w:r>
      <w:r w:rsidR="00BA4572">
        <w:t>1</w:t>
      </w:r>
      <w:r w:rsidR="007F39D2">
        <w:t>5</w:t>
      </w:r>
      <w:r w:rsidR="007B0C4B">
        <w:t xml:space="preserve"> do </w:t>
      </w:r>
      <w:r w:rsidR="007F39D2">
        <w:t>30</w:t>
      </w:r>
      <w:r w:rsidR="007B0C4B">
        <w:t xml:space="preserve"> </w:t>
      </w:r>
      <w:proofErr w:type="spellStart"/>
      <w:r w:rsidR="007B0C4B">
        <w:t>spisa</w:t>
      </w:r>
      <w:proofErr w:type="spellEnd"/>
      <w:r w:rsidR="007B0C4B">
        <w:t xml:space="preserve"> )</w:t>
      </w:r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lastRenderedPageBreak/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1D55C3" w:rsidRPr="001D55C3">
      <w:pPr>
        <w:jc w:val="center"/>
      </w:pPr>
      <w:proofErr w:type="gramStart"/>
      <w:r w:rsidRPr="001D55C3">
        <w:t xml:space="preserve">Dana, </w:t>
      </w:r>
      <w:r w:rsidR="007842E9" w:rsidRPr="007842E9">
        <w:rPr>
          <w:szCs w:val="24"/>
          <w:lang w:val="de-DE"/>
        </w:rPr>
        <w:t>8.</w:t>
      </w:r>
      <w:proofErr w:type="gram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svibnja</w:t>
      </w:r>
      <w:proofErr w:type="spellEnd"/>
      <w:r w:rsidR="007842E9" w:rsidRPr="007842E9">
        <w:rPr>
          <w:szCs w:val="24"/>
          <w:lang w:val="de-DE"/>
        </w:rPr>
        <w:t xml:space="preserve"> 2017</w:t>
      </w:r>
      <w:r w:rsidR="00C2198D" w:rsidRPr="00C2198D">
        <w:rPr>
          <w:szCs w:val="24"/>
          <w:lang w:val="de-DE"/>
        </w:rPr>
        <w:t>.</w:t>
      </w: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0D198F" w:rsidR="0083572A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7842E9" w:rsidRPr="007842E9">
        <w:rPr>
          <w:szCs w:val="24"/>
          <w:lang w:val="de-DE"/>
        </w:rPr>
        <w:t>8.</w:t>
      </w:r>
      <w:proofErr w:type="gramEnd"/>
      <w:r w:rsidR="007842E9" w:rsidRPr="007842E9">
        <w:rPr>
          <w:szCs w:val="24"/>
          <w:lang w:val="de-DE"/>
        </w:rPr>
        <w:t xml:space="preserve"> </w:t>
      </w:r>
      <w:proofErr w:type="spellStart"/>
      <w:r w:rsidR="007842E9" w:rsidRPr="007842E9">
        <w:rPr>
          <w:szCs w:val="24"/>
          <w:lang w:val="de-DE"/>
        </w:rPr>
        <w:t>svibnja</w:t>
      </w:r>
      <w:proofErr w:type="spellEnd"/>
      <w:r w:rsidR="007842E9" w:rsidRPr="007842E9">
        <w:rPr>
          <w:szCs w:val="24"/>
          <w:lang w:val="de-DE"/>
        </w:rPr>
        <w:t xml:space="preserve"> 2017</w:t>
      </w:r>
      <w:r w:rsidR="00C2198D" w:rsidRPr="00C2198D">
        <w:rPr>
          <w:szCs w:val="24"/>
          <w:lang w:val="de-DE"/>
        </w:rPr>
        <w:t>.</w:t>
      </w:r>
    </w:p>
    <w:sectPr w:rsidSect="00EA15B5" w:rsidR="0083572A" w:rsidRPr="001D55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B6" w:rsidR="00AC71B6">
      <w:r>
        <w:separator/>
      </w:r>
    </w:p>
  </w:endnote>
  <w:endnote w:id="0" w:type="continuationSeparator">
    <w:p w:rsidRDefault="00AC71B6" w:rsidR="00AC7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D1A" w:rsidR="009D6D1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0F24EC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D1A" w:rsidR="009D6D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B6" w:rsidR="00AC71B6">
      <w:r>
        <w:separator/>
      </w:r>
    </w:p>
  </w:footnote>
  <w:footnote w:id="0" w:type="continuationSeparator">
    <w:p w:rsidRDefault="00AC71B6" w:rsidR="00AC71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D1A" w:rsidR="009D6D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D1A" w:rsidP="007842E9" w:rsidR="008112F4" w:rsidRPr="007842E9">
    <w:pPr>
      <w:pStyle w:val="Zaglavlje"/>
      <w:jc w:val="right"/>
    </w:pPr>
    <w:proofErr w:type="spellStart"/>
    <w:r w:rsidRPr="009D6D1A">
      <w:t>Poslovni</w:t>
    </w:r>
    <w:proofErr w:type="spellEnd"/>
    <w:r w:rsidRPr="009D6D1A">
      <w:t xml:space="preserve"> </w:t>
    </w:r>
    <w:proofErr w:type="spellStart"/>
    <w:r w:rsidRPr="009D6D1A">
      <w:t>broj</w:t>
    </w:r>
    <w:proofErr w:type="spellEnd"/>
    <w:r w:rsidRPr="009D6D1A">
      <w:t xml:space="preserve">  7 St-744/2016-</w:t>
    </w:r>
    <w:r w:rsidR="00DD5A55">
      <w:t>1</w:t>
    </w: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D1A" w:rsidR="009D6D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97EC6"/>
    <w:rsid w:val="000A13D8"/>
    <w:rsid w:val="000C2F4F"/>
    <w:rsid w:val="000C3A41"/>
    <w:rsid w:val="000D198F"/>
    <w:rsid w:val="000D1C8D"/>
    <w:rsid w:val="000D78BC"/>
    <w:rsid w:val="000F24EC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74113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2C10"/>
    <w:rsid w:val="00473C74"/>
    <w:rsid w:val="00491D3D"/>
    <w:rsid w:val="004C7FE7"/>
    <w:rsid w:val="004E4520"/>
    <w:rsid w:val="004F191F"/>
    <w:rsid w:val="004F24DA"/>
    <w:rsid w:val="004F6270"/>
    <w:rsid w:val="00504438"/>
    <w:rsid w:val="00506154"/>
    <w:rsid w:val="0052635C"/>
    <w:rsid w:val="00544825"/>
    <w:rsid w:val="005565FA"/>
    <w:rsid w:val="00575174"/>
    <w:rsid w:val="005759D0"/>
    <w:rsid w:val="0058659E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842E9"/>
    <w:rsid w:val="007902B4"/>
    <w:rsid w:val="007A01EE"/>
    <w:rsid w:val="007B0C4B"/>
    <w:rsid w:val="007B5BEA"/>
    <w:rsid w:val="007B7483"/>
    <w:rsid w:val="007C68B7"/>
    <w:rsid w:val="007D0F20"/>
    <w:rsid w:val="007F2A75"/>
    <w:rsid w:val="007F39D2"/>
    <w:rsid w:val="0080159E"/>
    <w:rsid w:val="008112F4"/>
    <w:rsid w:val="008134A6"/>
    <w:rsid w:val="00814820"/>
    <w:rsid w:val="00815D2E"/>
    <w:rsid w:val="0081724D"/>
    <w:rsid w:val="0082058E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1EF3"/>
    <w:rsid w:val="008F24CC"/>
    <w:rsid w:val="008F7F07"/>
    <w:rsid w:val="009202DB"/>
    <w:rsid w:val="009216A8"/>
    <w:rsid w:val="009228E4"/>
    <w:rsid w:val="0093212F"/>
    <w:rsid w:val="00937D7D"/>
    <w:rsid w:val="0094201E"/>
    <w:rsid w:val="00942C15"/>
    <w:rsid w:val="00952624"/>
    <w:rsid w:val="00954A65"/>
    <w:rsid w:val="009674C2"/>
    <w:rsid w:val="00990244"/>
    <w:rsid w:val="009B5B80"/>
    <w:rsid w:val="009D33C2"/>
    <w:rsid w:val="009D6D1A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C71B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A4572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358A7"/>
    <w:rsid w:val="00C36A05"/>
    <w:rsid w:val="00C418A2"/>
    <w:rsid w:val="00C5221D"/>
    <w:rsid w:val="00C544DA"/>
    <w:rsid w:val="00C81660"/>
    <w:rsid w:val="00C930D3"/>
    <w:rsid w:val="00C96A0F"/>
    <w:rsid w:val="00CA0741"/>
    <w:rsid w:val="00CC01F2"/>
    <w:rsid w:val="00CC6E17"/>
    <w:rsid w:val="00D232A4"/>
    <w:rsid w:val="00D6193D"/>
    <w:rsid w:val="00D77961"/>
    <w:rsid w:val="00D85D40"/>
    <w:rsid w:val="00DC6D69"/>
    <w:rsid w:val="00DD4C35"/>
    <w:rsid w:val="00DD5A55"/>
    <w:rsid w:val="00DD6C41"/>
    <w:rsid w:val="00DF388C"/>
    <w:rsid w:val="00E11B26"/>
    <w:rsid w:val="00E1707D"/>
    <w:rsid w:val="00E26301"/>
    <w:rsid w:val="00E31632"/>
    <w:rsid w:val="00E33ADC"/>
    <w:rsid w:val="00E35EA6"/>
    <w:rsid w:val="00E428E3"/>
    <w:rsid w:val="00E5096C"/>
    <w:rsid w:val="00E70D70"/>
    <w:rsid w:val="00E763DA"/>
    <w:rsid w:val="00E77D7F"/>
    <w:rsid w:val="00E90E29"/>
    <w:rsid w:val="00E962C7"/>
    <w:rsid w:val="00E97DA9"/>
    <w:rsid w:val="00EA15B5"/>
    <w:rsid w:val="00EA3C0C"/>
    <w:rsid w:val="00ED512E"/>
    <w:rsid w:val="00EE09B9"/>
    <w:rsid w:val="00EE6F87"/>
    <w:rsid w:val="00F04706"/>
    <w:rsid w:val="00F14512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4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4E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4EC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4E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4E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4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4E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4EC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4E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4E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CONFERO KNJIGOVODSTVO d.o.o. zastupanog po punomoćniku Biserka Gustin</izvorni_sadrzaj>
    <derivirana_varijabla naziv="DomainObject.Predmet.ProtustrankaFormated_1">  CONFERO KNJIGOVODSTVO d.o.o. zastupanog po punomoćniku Biserka Gustin</derivirana_varijabla>
  </DomainObject.Predmet.ProtustrankaFormated>
  <DomainObject.Predmet.ProtustrankaFormatedOIB>
    <izvorni_sadrzaj>  CONFERO KNJIGOVODSTVO d.o.o., OIB 89055496549 zastupanog po punomoćniku Biserka Gustin</izvorni_sadrzaj>
    <derivirana_varijabla naziv="DomainObject.Predmet.ProtustrankaFormatedOIB_1">  CONFERO KNJIGOVODSTVO d.o.o., OIB 89055496549 zastupanog po punomoćniku Biserka Gustin</derivirana_varijabla>
  </DomainObject.Predmet.ProtustrankaFormatedOIB>
  <DomainObject.Predmet.ProtustrankaFormatedWithAdress>
    <izvorni_sadrzaj> CONFERO KNJIGOVODSTVO d.o.o., Verdieva 17, 51000 Rijeka zastupanog po punomoćniku Biserka Gustin</izvorni_sadrzaj>
    <derivirana_varijabla naziv="DomainObject.Predmet.ProtustrankaFormatedWithAdress_1"> CONFERO KNJIGOVODSTVO d.o.o., Verdieva 17, 51000 Rijeka zastupanog po punomoćniku Biserka Gustin</derivirana_varijabla>
  </DomainObject.Predmet.ProtustrankaFormatedWithAdress>
  <DomainObject.Predmet.ProtustrankaFormatedWithAdressOIB>
    <izvorni_sadrzaj> CONFERO KNJIGOVODSTVO d.o.o., OIB 89055496549, Verdieva 17, 51000 Rijeka zastupanog po punomoćniku Biserka Gustin</izvorni_sadrzaj>
    <derivirana_varijabla naziv="DomainObject.Predmet.ProtustrankaFormatedWithAdressOIB_1"> CONFERO KNJIGOVODSTVO d.o.o., OIB 89055496549, Verdieva 17, 51000 Rijeka zastupanog po punomoćniku Biserka Gustin</derivirana_varijabla>
  </DomainObject.Predmet.ProtustrankaFormatedWithAdressOIB>
  <DomainObject.Predmet.ProtustrankaWithAdress>
    <izvorni_sadrzaj>CONFERO KNJIGOVODSTVO d.o.o. Verdieva 17, 51000 Rijeka</izvorni_sadrzaj>
    <derivirana_varijabla naziv="DomainObject.Predmet.ProtustrankaWithAdress_1">CONFERO KNJIGOVODSTVO d.o.o. Verdieva 17, 51000 Rijeka</derivirana_varijabla>
  </DomainObject.Predmet.ProtustrankaWithAdress>
  <DomainObject.Predmet.ProtustrankaWithAdressOIB>
    <izvorni_sadrzaj>CONFERO KNJIGOVODSTVO d.o.o., OIB 89055496549, Verdieva 17, 51000 Rijeka</izvorni_sadrzaj>
    <derivirana_varijabla naziv="DomainObject.Predmet.ProtustrankaWithAdressOIB_1">CONFERO KNJIGOVODSTVO d.o.o., OIB 89055496549, Verdieva 17, 51000 Rijeka</derivirana_varijabla>
  </DomainObject.Predmet.ProtustrankaWithAdressOIB>
  <DomainObject.Predmet.ProtustrankaNazivFormated>
    <izvorni_sadrzaj>CONFERO KNJIGOVODSTVO d.o.o.</izvorni_sadrzaj>
    <derivirana_varijabla naziv="DomainObject.Predmet.ProtustrankaNazivFormated_1">CONFERO KNJIGOVODSTVO d.o.o.</derivirana_varijabla>
  </DomainObject.Predmet.ProtustrankaNazivFormated>
  <DomainObject.Predmet.ProtustrankaNazivFormatedOIB>
    <izvorni_sadrzaj>CONFERO KNJIGOVODSTVO d.o.o., OIB 89055496549</izvorni_sadrzaj>
    <derivirana_varijabla naziv="DomainObject.Predmet.ProtustrankaNazivFormatedOIB_1">CONFERO KNJIGOVODSTVO d.o.o., OIB 89055496549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CONFERO KNJIGOVODSTVO d.o.o. zastupanog po punomoćniku Biserka Gustin</item>
    </izvorni_sadrzaj>
    <derivirana_varijabla naziv="DomainObject.Predmet.ProtuStrankaListFormated_1">
      <item>CONFERO KNJIGOVODSTVO d.o.o. zastupanog po punomoćniku Biserka Gustin</item>
    </derivirana_varijabla>
  </DomainObject.Predmet.ProtuStrankaListFormated>
  <DomainObject.Predmet.ProtuStrankaListFormatedOIB>
    <izvorni_sadrzaj>
      <item>CONFERO KNJIGOVODSTVO d.o.o., OIB 89055496549 zastupanog po punomoćniku Biserka Gustin</item>
    </izvorni_sadrzaj>
    <derivirana_varijabla naziv="DomainObject.Predmet.ProtuStrankaListFormatedOIB_1">
      <item>CONFERO KNJIGOVODSTVO d.o.o., OIB 89055496549 zastupanog po punomoćniku Biserka Gustin</item>
    </derivirana_varijabla>
  </DomainObject.Predmet.ProtuStrankaListFormatedOIB>
  <DomainObject.Predmet.ProtuStrankaListFormatedWithAdress>
    <izvorni_sadrzaj>
      <item>CONFERO KNJIGOVODSTVO d.o.o., Verdieva 17, 51000 Rijeka zastupanog po punomoćniku Biserka Gustin</item>
    </izvorni_sadrzaj>
    <derivirana_varijabla naziv="DomainObject.Predmet.ProtuStrankaListFormatedWithAdress_1">
      <item>CONFERO KNJIGOVODSTVO d.o.o., Verdieva 17, 51000 Rijeka zastupanog po punomoćniku Biserka Gustin</item>
    </derivirana_varijabla>
  </DomainObject.Predmet.ProtuStrankaListFormatedWithAdress>
  <DomainObject.Predmet.ProtuStrankaListFormatedWithAdressOIB>
    <izvorni_sadrzaj>
      <item>CONFERO KNJIGOVODSTVO d.o.o., OIB 89055496549, Verdieva 17, 51000 Rijeka zastupanog po punomoćniku Biserka Gustin</item>
    </izvorni_sadrzaj>
    <derivirana_varijabla naziv="DomainObject.Predmet.ProtuStrankaListFormatedWithAdressOIB_1">
      <item>CONFERO KNJIGOVODSTVO d.o.o., OIB 89055496549, Verdieva 17, 51000 Rijeka zastupanog po punomoćniku Biserka Gustin</item>
    </derivirana_varijabla>
  </DomainObject.Predmet.ProtuStrankaListFormatedWithAdressOIB>
  <DomainObject.Predmet.ProtuStrankaListNazivFormated>
    <izvorni_sadrzaj>
      <item>CONFERO KNJIGOVODSTVO d.o.o.</item>
    </izvorni_sadrzaj>
    <derivirana_varijabla naziv="DomainObject.Predmet.ProtuStrankaListNazivFormated_1">
      <item>CONFERO KNJIGOVODSTVO d.o.o.</item>
    </derivirana_varijabla>
  </DomainObject.Predmet.ProtuStrankaListNazivFormated>
  <DomainObject.Predmet.ProtuStrankaListNazivFormatedOIB>
    <izvorni_sadrzaj>
      <item>CONFERO KNJIGOVODSTVO d.o.o., OIB 89055496549</item>
    </izvorni_sadrzaj>
    <derivirana_varijabla naziv="DomainObject.Predmet.ProtuStrankaListNazivFormatedOIB_1">
      <item>CONFERO KNJIGOVODSTVO d.o.o., OIB 89055496549</item>
    </derivirana_varijabla>
  </DomainObject.Predmet.ProtuStrankaListNazivFormatedOIB>
  <DomainObject.Predmet.OstaliListFormated>
    <izvorni_sadrzaj>
      <item>Biserka Gustin punomoćnik sudionika u postupku CONFERO KNJIGOVODSTVO d.o.o.</item>
    </izvorni_sadrzaj>
    <derivirana_varijabla naziv="DomainObject.Predmet.OstaliListFormated_1">
      <item>Biserka Gustin punomoćnik sudionika u postupku CONFERO KNJIGOVODSTVO d.o.o.</item>
    </derivirana_varijabla>
  </DomainObject.Predmet.OstaliListFormated>
  <DomainObject.Predmet.OstaliListFormatedOIB>
    <izvorni_sadrzaj>
      <item>Biserka Gustin, OIB 78813635802 punomoćnik sudionika u postupku CONFERO KNJIGOVODSTVO d.o.o.</item>
    </izvorni_sadrzaj>
    <derivirana_varijabla naziv="DomainObject.Predmet.OstaliListFormatedOIB_1">
      <item>Biserka Gustin, OIB 78813635802 punomoćnik sudionika u postupku CONFERO KNJIGOVODSTVO d.o.o.</item>
    </derivirana_varijabla>
  </DomainObject.Predmet.OstaliListFormatedOIB>
  <DomainObject.Predmet.OstaliListFormatedWithAdress>
    <izvorni_sadrzaj>
      <item>Biserka Gustin, Verdieva 17, 51000 Rijeka punomoćnik sudionika u postupku CONFERO KNJIGOVODSTVO d.o.o.</item>
    </izvorni_sadrzaj>
    <derivirana_varijabla naziv="DomainObject.Predmet.OstaliListFormatedWithAdress_1">
      <item>Biserka Gustin, Verdieva 17, 51000 Rijeka punomoćnik sudionika u postupku CONFERO KNJIGOVODSTVO d.o.o.</item>
    </derivirana_varijabla>
  </DomainObject.Predmet.OstaliListFormatedWithAdress>
  <DomainObject.Predmet.OstaliListFormatedWithAdressOIB>
    <izvorni_sadrzaj>
      <item>Biserka Gustin, OIB 78813635802, Verdieva 17, 51000 Rijeka punomoćnik sudionika u postupku CONFERO KNJIGOVODSTVO d.o.o.</item>
    </izvorni_sadrzaj>
    <derivirana_varijabla naziv="DomainObject.Predmet.OstaliListFormatedWithAdressOIB_1">
      <item>Biserka Gustin, OIB 78813635802, Verdieva 17, 51000 Rijeka punomoćnik sudionika u postupku CONFERO KNJIGOVODSTVO d.o.o.</item>
    </derivirana_varijabla>
  </DomainObject.Predmet.OstaliListFormatedWithAdressOIB>
  <DomainObject.Predmet.OstaliListNazivFormated>
    <izvorni_sadrzaj>
      <item>Biserka Gustin</item>
    </izvorni_sadrzaj>
    <derivirana_varijabla naziv="DomainObject.Predmet.OstaliListNazivFormated_1">
      <item>Biserka Gustin</item>
    </derivirana_varijabla>
  </DomainObject.Predmet.OstaliListNazivFormated>
  <DomainObject.Predmet.OstaliListNazivFormatedOIB>
    <izvorni_sadrzaj>
      <item>Biserka Gustin, OIB 78813635802</item>
    </izvorni_sadrzaj>
    <derivirana_varijabla naziv="DomainObject.Predmet.OstaliListNazivFormatedOIB_1">
      <item>Biserka Gustin, OIB 78813635802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CONFERO KNJIGOVODSTVO d.o.o.</izvorni_sadrzaj>
    <derivirana_varijabla naziv="DomainObject.Predmet.ProtustrankaIDrugi_1">CONFERO KNJIGOVODSTVO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CONFERO KNJIGOVODSTVO d.o.o., OIB 89055496549, Verdieva 17, 51000 Rijeka</izvorni_sadrzaj>
    <derivirana_varijabla naziv="DomainObject.Predmet.ProtustrankaIDrugiAdressOIB_1">CONFERO KNJIGOVODSTVO d.o.o., OIB 89055496549,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CONFERO KNJIGOVODSTVO d.o.o.</item>
      <item>Biserka Gustin</item>
    </izvorni_sadrzaj>
    <derivirana_varijabla naziv="DomainObject.Predmet.SudioniciListNaziv_1">
      <item>FINA  Rijeka</item>
      <item>CONFERO KNJIGOVODSTVO d.o.o.</item>
      <item>Biserka Gustin</item>
    </derivirana_varijabla>
  </DomainObject.Predmet.SudioniciListNaziv>
  <DomainObject.Predmet.SudioniciListAdressOIB>
    <izvorni_sadrzaj>
      <item>FINA  Rijeka, OIB 85821130368, Frana Kurelca 8,51000 Rijeka</item>
      <item>CONFERO KNJIGOVODSTVO d.o.o., OIB 89055496549, Verdieva 17,51000 Rijeka</item>
      <item>Biserka Gustin, OIB 78813635802, Verdieva 17,51000 Rijeka</item>
    </izvorni_sadrzaj>
    <derivirana_varijabla naziv="DomainObject.Predmet.SudioniciListAdressOIB_1">
      <item>FINA  Rijeka, OIB 85821130368, Frana Kurelca 8,51000 Rijeka</item>
      <item>CONFERO KNJIGOVODSTVO d.o.o., OIB 89055496549, Verdieva 17,51000 Rijeka</item>
      <item>Biserka Gustin, OIB 78813635802,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89055496549</item>
      <item>, OIB 78813635802</item>
    </izvorni_sadrzaj>
    <derivirana_varijabla naziv="DomainObject.Predmet.SudioniciListNazivOIB_1">
      <item>, OIB 85821130368</item>
      <item>, OIB 89055496549</item>
      <item>, OIB 78813635802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0B90C-19B8-4B6A-BF9A-B7EE478CF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422</properties:Words>
  <properties:Characters>2277</properties:Characters>
  <properties:Lines>69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2017-05-08T09:27:00Z</dcterms:created>
  <dc:creator>T SUD</dc:creator>
  <cp:lastModifiedBy>Tanja Fidel</cp:lastModifiedBy>
  <cp:lastPrinted>2013-11-06T09:41:00Z</cp:lastPrinted>
  <dcterms:modified xmlns:xsi="http://www.w3.org/2001/XMLSchema-instance" xsi:type="dcterms:W3CDTF">2017-05-08T12:38:00Z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