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3c4e" w14:paraId="2bd3c4e" w:rsidRDefault="00AE649C" w:rsidP="007F552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F5522" w:rsidP="007F5522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F552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St-284/16-4</w:t>
      </w:r>
      <w:r w:rsidR="00EA1C6D">
        <w:tab/>
      </w:r>
    </w:p>
    <w:p w:rsidRDefault="007F5522" w:rsidP="007F5522" w:rsidR="007F552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F5522" w:rsidP="007F5522" w:rsidR="007F552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F5522" w:rsidP="007F5522" w:rsidR="007F552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F5522" w:rsidP="007F5522" w:rsidR="007F552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F5522" w:rsidP="007F5522" w:rsidR="007F5522">
      <w:pPr>
        <w:spacing w:after="0"/>
        <w:jc w:val="right"/>
        <w:rPr>
          <w:lang w:eastAsia="hr-HR"/>
        </w:rPr>
      </w:pPr>
    </w:p>
    <w:p w:rsidRDefault="007F5522" w:rsidP="007F5522" w:rsidR="007F5522">
      <w:pPr>
        <w:spacing w:after="0"/>
        <w:jc w:val="right"/>
      </w:pPr>
    </w:p>
    <w:p w:rsidRDefault="007F5522" w:rsidP="007F5522" w:rsidR="007F5522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SP: HORVAT d.o.o., Podturen, Čakovečka 42 c, OIB: 87051174964,  11. ožujka 2016. temeljem čl. 430. Stečajnog zakona („NN“ 71/15, u daljnjem tekstu SZ) objavljuje sljedeći</w:t>
      </w:r>
    </w:p>
    <w:p w:rsidRDefault="007F5522" w:rsidP="007F5522" w:rsidR="007F5522">
      <w:pPr>
        <w:spacing w:after="0"/>
        <w:jc w:val="center"/>
      </w:pPr>
    </w:p>
    <w:p w:rsidRDefault="007F5522" w:rsidP="007F5522" w:rsidR="007F5522">
      <w:pPr>
        <w:spacing w:after="0"/>
        <w:jc w:val="center"/>
      </w:pPr>
      <w:r>
        <w:t>OGLAS</w:t>
      </w:r>
    </w:p>
    <w:p w:rsidRDefault="007F5522" w:rsidP="007F5522" w:rsidR="007F5522">
      <w:pPr>
        <w:spacing w:after="0"/>
      </w:pPr>
    </w:p>
    <w:p w:rsidRDefault="007F5522" w:rsidP="007F5522" w:rsidR="007F5522">
      <w:pPr>
        <w:spacing w:after="0"/>
        <w:jc w:val="both"/>
      </w:pPr>
      <w:r>
        <w:t>1/</w:t>
      </w:r>
      <w:r>
        <w:tab/>
        <w:t>Utvrđuje se da ukupni iznos evidentiranog duga dužnika SP: HORVAT d.o.o., Podturen, Čakovečka 42 c, OIB: 87051174964 iznosi 1.425,94 kn.</w:t>
      </w:r>
    </w:p>
    <w:p w:rsidRDefault="007F5522" w:rsidP="007F5522" w:rsidR="007F5522">
      <w:pPr>
        <w:spacing w:after="0"/>
        <w:jc w:val="both"/>
      </w:pPr>
    </w:p>
    <w:p w:rsidRDefault="007F5522" w:rsidP="007F5522" w:rsidR="007F5522">
      <w:pPr>
        <w:spacing w:after="0"/>
        <w:jc w:val="both"/>
      </w:pPr>
      <w:r>
        <w:t>2/</w:t>
      </w:r>
      <w:r>
        <w:tab/>
        <w:t xml:space="preserve"> Pozivaju se direktori dužnika Antun Horvat iz Podturna, V. Nazora 13, OIB: 85004078751 i Antun Murković iz Podturna, V. Nazora 13, OIB: 00042648512 da u roku od 15 dana od dana objave ovog oglasa na e-oglasnoj ploči suda podnese ovome sudu, pozivom na gornji broj spisa, javnobilježnički ovjerovljeni prokazni popis imovine i obveza dužnika na propisanom obrascu.</w:t>
      </w:r>
    </w:p>
    <w:p w:rsidRDefault="007F5522" w:rsidP="007F5522" w:rsidR="007F5522">
      <w:pPr>
        <w:spacing w:after="0"/>
        <w:jc w:val="both"/>
      </w:pPr>
    </w:p>
    <w:p w:rsidRDefault="007F5522" w:rsidP="007F5522" w:rsidR="007F5522">
      <w:pPr>
        <w:spacing w:after="0"/>
        <w:jc w:val="both"/>
      </w:pPr>
      <w:r>
        <w:t>3/</w:t>
      </w:r>
      <w:r>
        <w:tab/>
        <w:t>Upozoravaju se direktori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F5522" w:rsidP="007F5522" w:rsidR="007F5522">
      <w:pPr>
        <w:spacing w:after="0"/>
      </w:pPr>
    </w:p>
    <w:p w:rsidRDefault="007F5522" w:rsidP="007F5522" w:rsidR="007F5522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F5522" w:rsidP="007F5522" w:rsidR="007F5522">
      <w:pPr>
        <w:spacing w:after="0"/>
        <w:jc w:val="both"/>
        <w:rPr>
          <w:color w:val="000000"/>
        </w:rPr>
      </w:pPr>
      <w:r>
        <w:tab/>
      </w:r>
    </w:p>
    <w:p w:rsidRDefault="007F5522" w:rsidP="007F5522" w:rsidR="007F5522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22028416 otvoren kod Hrvatske poštanske banke. </w:t>
      </w:r>
    </w:p>
    <w:p w:rsidRDefault="007F5522" w:rsidP="007F5522" w:rsidR="007F5522">
      <w:pPr>
        <w:spacing w:after="0"/>
        <w:ind w:firstLine="708"/>
        <w:jc w:val="both"/>
      </w:pPr>
      <w:r>
        <w:lastRenderedPageBreak/>
        <w:t>U tom slučaju sud će po službenoj dužnosti donijeti rješenje o otvaranju i zaključenju stečajnog postupka uz primjenu odredbi čl. 132 i 133. te čl. 286. do 292. SZ-a na odgovarajući način.</w:t>
      </w:r>
    </w:p>
    <w:p w:rsidRDefault="007F5522" w:rsidP="007F5522" w:rsidR="007F5522">
      <w:pPr>
        <w:spacing w:after="0"/>
        <w:jc w:val="both"/>
      </w:pPr>
    </w:p>
    <w:p w:rsidRDefault="007F5522" w:rsidP="007F5522" w:rsidR="007F5522">
      <w:pPr>
        <w:spacing w:after="0"/>
        <w:jc w:val="center"/>
      </w:pPr>
      <w:r>
        <w:t>U Varaždinu, 11. ožujka 2016.</w:t>
      </w:r>
    </w:p>
    <w:p w:rsidRDefault="007F5522" w:rsidP="007F5522" w:rsidR="007F5522">
      <w:pPr>
        <w:spacing w:after="0"/>
        <w:jc w:val="both"/>
      </w:pPr>
    </w:p>
    <w:p w:rsidRDefault="007F5522" w:rsidP="007F5522" w:rsidR="007F55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F5522" w:rsidP="007F5522" w:rsidR="007F5522">
      <w:pPr>
        <w:spacing w:after="0"/>
      </w:pPr>
    </w:p>
    <w:p w:rsidRDefault="007F5522" w:rsidP="007F5522" w:rsidR="007F552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7F5522" w:rsidR="00CB0EA4">
      <w:pPr>
        <w:pStyle w:val="Naslovdokumenta"/>
        <w:spacing w:after="0"/>
      </w:pPr>
    </w:p>
    <w:p w:rsidRDefault="0071688E" w:rsidP="007F5522" w:rsidR="0071688E">
      <w:pPr>
        <w:pStyle w:val="Poetniodjeljak"/>
        <w:spacing w:after="0"/>
      </w:pPr>
    </w:p>
    <w:p w:rsidRDefault="00A21F0D" w:rsidP="007F5522" w:rsidR="00A21F0D">
      <w:pPr>
        <w:pStyle w:val="NormaleSPIS"/>
        <w:spacing w:after="0"/>
        <w:rPr>
          <w:noProof/>
        </w:rPr>
      </w:pPr>
    </w:p>
    <w:p w:rsidRDefault="00DA0242" w:rsidP="007F552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522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855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St-284/2016-4</izvorni_sadrzaj>
    <derivirana_varijabla naziv="DomainObject.Oznaka_1">St-284/2016-4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PARTNER HORVAT, društvo s ograničenom odgovornošću za trgovinu i usluge</izvorni_sadrzaj>
    <derivirana_varijabla naziv="DomainObject.Predmet.ProtustrankaFormated_1">  SERVIS PARTNER HORVAT, društvo s ograničenom odgovornošću za trgovinu i usluge</derivirana_varijabla>
  </DomainObject.Predmet.ProtustrankaFormated>
  <DomainObject.Predmet.ProtustrankaFormatedOIB>
    <izvorni_sadrzaj>  SERVIS PARTNER HORVAT, društvo s ograničenom odgovornošću za trgovinu i usluge, OIB 87051174964</izvorni_sadrzaj>
    <derivirana_varijabla naziv="DomainObject.Predmet.ProtustrankaFormatedOIB_1">  SERVIS PARTNER HORVAT, društvo s ograničenom odgovornošću za trgovinu i usluge, OIB 87051174964</derivirana_varijabla>
  </DomainObject.Predmet.ProtustrankaFormatedOIB>
  <DomainObject.Predmet.ProtustrankaFormatedWithAdress>
    <izvorni_sadrzaj> SERVIS PARTNER HORVAT, društvo s ograničenom odgovornošću za trgovinu i usluge, Čakovečka 42/c, 40000 Podturen</izvorni_sadrzaj>
    <derivirana_varijabla naziv="DomainObject.Predmet.ProtustrankaFormatedWithAdress_1"> SERVIS PARTNER HORVAT, društvo s ograničenom odgovornošću za trgovinu i usluge, Čakovečka 42/c, 40000 Podturen</derivirana_varijabla>
  </DomainObject.Predmet.ProtustrankaFormatedWithAdress>
  <DomainObject.Predmet.ProtustrankaFormatedWithAdressOIB>
    <izvorni_sadrzaj> SERVIS PARTNER HORVAT, društvo s ograničenom odgovornošću za trgovinu i usluge, OIB 87051174964, Čakovečka 42/c, 40000 Podturen</izvorni_sadrzaj>
    <derivirana_varijabla naziv="DomainObject.Predmet.ProtustrankaFormatedWithAdressOIB_1"> SERVIS PARTNER HORVAT, društvo s ograničenom odgovornošću za trgovinu i usluge, OIB 87051174964, Čakovečka 42/c, 40000 Podturen</derivirana_varijabla>
  </DomainObject.Predmet.ProtustrankaFormatedWithAdressOIB>
  <DomainObject.Predmet.ProtustrankaWithAdress>
    <izvorni_sadrzaj>SERVIS PARTNER HORVAT, društvo s ograničenom odgovornošću za trgovinu i usluge Čakovečka 42/c, 40000 Podturen</izvorni_sadrzaj>
    <derivirana_varijabla naziv="DomainObject.Predmet.ProtustrankaWithAdress_1">SERVIS PARTNER HORVAT, društvo s ograničenom odgovornošću za trgovinu i usluge Čakovečka 42/c, 40000 Podturen</derivirana_varijabla>
  </DomainObject.Predmet.ProtustrankaWithAdress>
  <DomainObject.Predmet.ProtustrankaWithAdressOIB>
    <izvorni_sadrzaj>SERVIS PARTNER HORVAT, društvo s ograničenom odgovornošću za trgovinu i usluge, OIB 87051174964, Čakovečka 42/c, 40000 Podturen</izvorni_sadrzaj>
    <derivirana_varijabla naziv="DomainObject.Predmet.ProtustrankaWithAdressOIB_1">SERVIS PARTNER HORVAT, društvo s ograničenom odgovornošću za trgovinu i usluge, OIB 87051174964, Čakovečka 42/c, 40000 Podturen</derivirana_varijabla>
  </DomainObject.Predmet.ProtustrankaWithAdressOIB>
  <DomainObject.Predmet.ProtustrankaNazivFormated>
    <izvorni_sadrzaj>SERVIS PARTNER HORVAT, društvo s ograničenom odgovornošću za trgovinu i usluge</izvorni_sadrzaj>
    <derivirana_varijabla naziv="DomainObject.Predmet.ProtustrankaNazivFormated_1">SERVIS PARTNER HORVAT, društvo s ograničenom odgovornošću za trgovinu i usluge</derivirana_varijabla>
  </DomainObject.Predmet.ProtustrankaNazivFormated>
  <DomainObject.Predmet.ProtustrankaNazivFormatedOIB>
    <izvorni_sadrzaj>SERVIS PARTNER HORVAT, društvo s ograničenom odgovornošću za trgovinu i usluge, OIB 87051174964</izvorni_sadrzaj>
    <derivirana_varijabla naziv="DomainObject.Predmet.ProtustrankaNazivFormatedOIB_1">SERVIS PARTNER HORVAT, društvo s ograničenom odgovornošću za trgovinu i usluge, OIB 87051174964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1425.94</izvorni_sadrzaj>
    <derivirana_varijabla naziv="DomainObject.Predmet.TrenutnaVrijednost_1">1425.94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PARTNER HORVAT, društvo s ograničenom odgovornošću za trgovinu i usluge</item>
    </izvorni_sadrzaj>
    <derivirana_varijabla naziv="DomainObject.Predmet.ProtuStrankaListFormated_1">
      <item>SERVIS PARTNER HORVAT, društvo s ograničenom odgovornošću za trgovinu i usluge</item>
    </derivirana_varijabla>
  </DomainObject.Predmet.ProtuStrankaListFormated>
  <DomainObject.Predmet.ProtuStrankaListFormatedOIB>
    <izvorni_sadrzaj>
      <item>SERVIS PARTNER HORVAT, društvo s ograničenom odgovornošću za trgovinu i usluge, OIB 87051174964</item>
    </izvorni_sadrzaj>
    <derivirana_varijabla naziv="DomainObject.Predmet.ProtuStrankaListFormatedOIB_1">
      <item>SERVIS PARTNER HORVAT, društvo s ograničenom odgovornošću za trgovinu i usluge, OIB 87051174964</item>
    </derivirana_varijabla>
  </DomainObject.Predmet.ProtuStrankaListFormatedOIB>
  <DomainObject.Predmet.ProtuStrankaListFormatedWithAdress>
    <izvorni_sadrzaj>
      <item>SERVIS PARTNER HORVAT, društvo s ograničenom odgovornošću za trgovinu i usluge, Čakovečka 42/c, 40000 Podturen</item>
    </izvorni_sadrzaj>
    <derivirana_varijabla naziv="DomainObject.Predmet.ProtuStrankaListFormatedWithAdress_1">
      <item>SERVIS PARTNER HORVAT, društvo s ograničenom odgovornošću za trgovinu i usluge, Čakovečka 42/c, 40000 Podturen</item>
    </derivirana_varijabla>
  </DomainObject.Predmet.ProtuStrankaListFormatedWithAdress>
  <DomainObject.Predmet.ProtuStrankaListFormatedWithAdressOIB>
    <izvorni_sadrzaj>
      <item>SERVIS PARTNER HORVAT, društvo s ograničenom odgovornošću za trgovinu i usluge, OIB 87051174964, Čakovečka 42/c, 40000 Podturen</item>
    </izvorni_sadrzaj>
    <derivirana_varijabla naziv="DomainObject.Predmet.ProtuStrankaListFormatedWithAdressOIB_1">
      <item>SERVIS PARTNER HORVAT, društvo s ograničenom odgovornošću za trgovinu i usluge, OIB 87051174964, Čakovečka 42/c, 40000 Podturen</item>
    </derivirana_varijabla>
  </DomainObject.Predmet.ProtuStrankaListFormatedWithAdressOIB>
  <DomainObject.Predmet.ProtuStrankaListNazivFormated>
    <izvorni_sadrzaj>
      <item>SERVIS PARTNER HORVAT, društvo s ograničenom odgovornošću za trgovinu i usluge</item>
    </izvorni_sadrzaj>
    <derivirana_varijabla naziv="DomainObject.Predmet.ProtuStrankaListNazivFormated_1">
      <item>SERVIS PARTNER HORVAT, društvo s ograničenom odgovornošću za trgovinu i usluge</item>
    </derivirana_varijabla>
  </DomainObject.Predmet.ProtuStrankaListNazivFormated>
  <DomainObject.Predmet.ProtuStrankaListNazivFormatedOIB>
    <izvorni_sadrzaj>
      <item>SERVIS PARTNER HORVAT, društvo s ograničenom odgovornošću za trgovinu i usluge, OIB 87051174964</item>
    </izvorni_sadrzaj>
    <derivirana_varijabla naziv="DomainObject.Predmet.ProtuStrankaListNazivFormatedOIB_1">
      <item>SERVIS PARTNER HORVAT, društvo s ograničenom odgovornošću za trgovinu i usluge, OIB 87051174964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St-284/2016-4</izvorni_sadrzaj>
    <derivirana_varijabla naziv="DomainObject.PoslovniBrojDokumenta_1">St-284/2016-4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PARTNER HORVAT, društvo s ograničenom odgovornošću za trgovinu i usluge</izvorni_sadrzaj>
    <derivirana_varijabla naziv="DomainObject.Predmet.ProtustrankaIDrugi_1">SERVIS PARTNER HORVAT,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SERVIS PARTNER HORVAT, društvo s ograničenom odgovornošću za trgovinu i usluge, OIB 87051174964, Čakovečka 42/c, 40000 Podturen</izvorni_sadrzaj>
    <derivirana_varijabla naziv="DomainObject.Predmet.ProtustrankaIDrugiAdressOIB_1">SERVIS PARTNER HORVAT, društvo s ograničenom odgovornošću za trgovinu i usluge, OIB 87051174964, Čakovečka 42/c, 40000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PARTNER HORVAT,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SERVIS PARTNER HORVAT,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SERVIS PARTNER HORVAT, društvo s ograničenom odgovornošću za trgovinu i usluge, OIB 87051174964, Čakovečka 42/c,40000 Podturen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SERVIS PARTNER HORVAT, društvo s ograničenom odgovornošću za trgovinu i usluge, OIB 87051174964, Čakovečka 42/c,40000 Podturen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07BE3-6E58-4C3A-AEF8-ABAD3EA26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2043</properties:Characters>
  <properties:Lines>55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2016-03-11T11:09:00Z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