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c92e" w14:paraId="040c92e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3A6194" w:rsidP="00EF020D" w:rsidR="00F7526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B5650C">
        <w:t>ŠPEDICIJA DAMA d.o.o. UMAG, Umag, Kolodvorska ulica 1/A, OIB: 85380953221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B5650C">
        <w:t>ŠPEDICIJA DAMA d.o.o. UMAG, Umag, Kolodvorska ulica 1/A, OIB: 85380953221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B5650C">
        <w:rPr>
          <w:sz w:val="23"/>
          <w:szCs w:val="23"/>
        </w:rPr>
        <w:t>669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2410CA">
        <w:rPr>
          <w:sz w:val="23"/>
          <w:szCs w:val="23"/>
          <w:lang w:val="pl-PL"/>
        </w:rPr>
        <w:t>dužnikom.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410CA">
        <w:rPr>
          <w:sz w:val="23"/>
          <w:szCs w:val="23"/>
        </w:rPr>
        <w:t>22</w:t>
      </w:r>
      <w:r w:rsidR="0076088E">
        <w:rPr>
          <w:sz w:val="23"/>
          <w:szCs w:val="23"/>
        </w:rPr>
        <w:t>. studenog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9814D1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2410CA">
        <w:t>22</w:t>
      </w:r>
      <w:r>
        <w:t xml:space="preserve">. </w:t>
      </w:r>
      <w:r w:rsidR="0076088E">
        <w:t>studenog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020723">
      <w:t>Posl.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B5650C">
      <w:t>669/2016-16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410CA"/>
    <w:rsid w:val="00250309"/>
    <w:rsid w:val="002607AA"/>
    <w:rsid w:val="00274951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A6194"/>
    <w:rsid w:val="003C3AB0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0DAD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3215F"/>
    <w:rsid w:val="00645281"/>
    <w:rsid w:val="00651927"/>
    <w:rsid w:val="00657D46"/>
    <w:rsid w:val="00664DC7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1533C"/>
    <w:rsid w:val="0072668D"/>
    <w:rsid w:val="0076088E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87119"/>
    <w:rsid w:val="00894AAE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814D1"/>
    <w:rsid w:val="009945A0"/>
    <w:rsid w:val="009B0035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5650C"/>
    <w:rsid w:val="00B8368A"/>
    <w:rsid w:val="00BA4749"/>
    <w:rsid w:val="00BC3E5F"/>
    <w:rsid w:val="00BC44AE"/>
    <w:rsid w:val="00BD0AE2"/>
    <w:rsid w:val="00BD23FB"/>
    <w:rsid w:val="00C00E5C"/>
    <w:rsid w:val="00C0370D"/>
    <w:rsid w:val="00C03A3E"/>
    <w:rsid w:val="00C25E8F"/>
    <w:rsid w:val="00C45CA2"/>
    <w:rsid w:val="00C466EB"/>
    <w:rsid w:val="00C4779B"/>
    <w:rsid w:val="00C5215F"/>
    <w:rsid w:val="00C546F4"/>
    <w:rsid w:val="00C63E85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62D"/>
    <w:rsid w:val="00F43BB1"/>
    <w:rsid w:val="00F45EDC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4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95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95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95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95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4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95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95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95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95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ŠPEDICIJA DAMA d.o.o. UMAG zastupanog po punomoćniku Štefanija Korpar Popov</izvorni_sadrzaj>
    <derivirana_varijabla naziv="DomainObject.Predmet.ProtustrankaFormated_1">  ŠPEDICIJA DAMA d.o.o. UMAG zastupanog po punomoćniku Štefanija Korpar Popov</derivirana_varijabla>
  </DomainObject.Predmet.ProtustrankaFormated>
  <DomainObject.Predmet.ProtustrankaFormatedOIB>
    <izvorni_sadrzaj>  ŠPEDICIJA DAMA d.o.o. UMAG, OIB 85380953221 zastupanog po punomoćniku Štefanija Korpar Popov</izvorni_sadrzaj>
    <derivirana_varijabla naziv="DomainObject.Predmet.ProtustrankaFormatedOIB_1">  ŠPEDICIJA DAMA d.o.o. UMAG, OIB 85380953221 zastupanog po punomoćniku Štefanija Korpar Popov</derivirana_varijabla>
  </DomainObject.Predmet.ProtustrankaFormatedOIB>
  <DomainObject.Predmet.ProtustrankaFormatedWithAdress>
    <izvorni_sadrzaj> ŠPEDICIJA DAMA d.o.o. UMAG, Kolodvorska Ulica 1/a, 52470 Umag zastupanog po punomoćniku Štefanija Korpar Popov</izvorni_sadrzaj>
    <derivirana_varijabla naziv="DomainObject.Predmet.ProtustrankaFormatedWithAdress_1"> ŠPEDICIJA DAMA d.o.o. UMAG, Kolodvorska Ulica 1/a, 52470 Umag zastupanog po punomoćniku Štefanija Korpar Popov</derivirana_varijabla>
  </DomainObject.Predmet.ProtustrankaFormatedWithAdress>
  <DomainObject.Predmet.ProtustrankaFormatedWithAdressOIB>
    <izvorni_sadrzaj> ŠPEDICIJA DAMA d.o.o. UMAG, OIB 85380953221, Kolodvorska Ulica 1/a, 52470 Umag zastupanog po punomoćniku Štefanija Korpar Popov</izvorni_sadrzaj>
    <derivirana_varijabla naziv="DomainObject.Predmet.ProtustrankaFormatedWithAdressOIB_1"> ŠPEDICIJA DAMA d.o.o. UMAG, OIB 85380953221, Kolodvorska Ulica 1/a, 52470 Umag zastupanog po punomoćniku Štefanija Korpar Popov</derivirana_varijabla>
  </DomainObject.Predmet.ProtustrankaFormatedWithAdressOIB>
  <DomainObject.Predmet.ProtustrankaWithAdress>
    <izvorni_sadrzaj>ŠPEDICIJA DAMA d.o.o. UMAG Kolodvorska Ulica 1/a, 52470 Umag</izvorni_sadrzaj>
    <derivirana_varijabla naziv="DomainObject.Predmet.ProtustrankaWithAdress_1">ŠPEDICIJA DAMA d.o.o. UMAG Kolodvorska Ulica 1/a, 52470 Umag</derivirana_varijabla>
  </DomainObject.Predmet.ProtustrankaWithAdress>
  <DomainObject.Predmet.ProtustrankaWithAdressOIB>
    <izvorni_sadrzaj>ŠPEDICIJA DAMA d.o.o. UMAG, OIB 85380953221, Kolodvorska Ulica 1/a, 52470 Umag</izvorni_sadrzaj>
    <derivirana_varijabla naziv="DomainObject.Predmet.ProtustrankaWithAdressOIB_1">ŠPEDICIJA DAMA d.o.o. UMAG, OIB 85380953221, Kolodvorska Ulica 1/a, 52470 Umag</derivirana_varijabla>
  </DomainObject.Predmet.ProtustrankaWithAdressOIB>
  <DomainObject.Predmet.ProtustrankaNazivFormated>
    <izvorni_sadrzaj>ŠPEDICIJA DAMA d.o.o. UMAG</izvorni_sadrzaj>
    <derivirana_varijabla naziv="DomainObject.Predmet.ProtustrankaNazivFormated_1">ŠPEDICIJA DAMA d.o.o. UMAG</derivirana_varijabla>
  </DomainObject.Predmet.ProtustrankaNazivFormated>
  <DomainObject.Predmet.ProtustrankaNazivFormatedOIB>
    <izvorni_sadrzaj>ŠPEDICIJA DAMA d.o.o. UMAG, OIB 85380953221</izvorni_sadrzaj>
    <derivirana_varijabla naziv="DomainObject.Predmet.ProtustrankaNazivFormatedOIB_1">ŠPEDICIJA DAMA d.o.o. UMAG, OIB 85380953221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9949.40</izvorni_sadrzaj>
    <derivirana_varijabla naziv="DomainObject.Predmet.TrenutnaVrijednost_1">9949.40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ŠPEDICIJA DAMA d.o.o. UMAG zastupanog po punomoćniku Štefanija Korpar Popov</item>
    </izvorni_sadrzaj>
    <derivirana_varijabla naziv="DomainObject.Predmet.ProtuStrankaListFormated_1">
      <item>ŠPEDICIJA DAMA d.o.o. UMAG zastupanog po punomoćniku Štefanija Korpar Popov</item>
    </derivirana_varijabla>
  </DomainObject.Predmet.ProtuStrankaListFormated>
  <DomainObject.Predmet.ProtuStrankaListFormatedOIB>
    <izvorni_sadrzaj>
      <item>ŠPEDICIJA DAMA d.o.o. UMAG, OIB 85380953221 zastupanog po punomoćniku Štefanija Korpar Popov</item>
    </izvorni_sadrzaj>
    <derivirana_varijabla naziv="DomainObject.Predmet.ProtuStrankaListFormatedOIB_1">
      <item>ŠPEDICIJA DAMA d.o.o. UMAG, OIB 85380953221 zastupanog po punomoćniku Štefanija Korpar Popov</item>
    </derivirana_varijabla>
  </DomainObject.Predmet.ProtuStrankaListFormatedOIB>
  <DomainObject.Predmet.ProtuStrankaListFormatedWithAdress>
    <izvorni_sadrzaj>
      <item>ŠPEDICIJA DAMA d.o.o. UMAG, Kolodvorska Ulica 1/a, 52470 Umag zastupanog po punomoćniku Štefanija Korpar Popov</item>
    </izvorni_sadrzaj>
    <derivirana_varijabla naziv="DomainObject.Predmet.ProtuStrankaListFormatedWithAdress_1">
      <item>ŠPEDICIJA DAMA d.o.o. UMAG, Kolodvorska Ulica 1/a, 52470 Umag zastupanog po punomoćniku Štefanija Korpar Popov</item>
    </derivirana_varijabla>
  </DomainObject.Predmet.ProtuStrankaListFormatedWithAdress>
  <DomainObject.Predmet.ProtuStrankaListFormatedWithAdressOIB>
    <izvorni_sadrzaj>
      <item>ŠPEDICIJA DAMA d.o.o. UMAG, OIB 85380953221, Kolodvorska Ulica 1/a, 52470 Umag zastupanog po punomoćniku Štefanija Korpar Popov</item>
    </izvorni_sadrzaj>
    <derivirana_varijabla naziv="DomainObject.Predmet.ProtuStrankaListFormatedWithAdressOIB_1">
      <item>ŠPEDICIJA DAMA d.o.o. UMAG, OIB 85380953221, Kolodvorska Ulica 1/a, 52470 Umag zastupanog po punomoćniku Štefanija Korpar Popov</item>
    </derivirana_varijabla>
  </DomainObject.Predmet.ProtuStrankaListFormatedWithAdressOIB>
  <DomainObject.Predmet.ProtuStrankaListNazivFormated>
    <izvorni_sadrzaj>
      <item>ŠPEDICIJA DAMA d.o.o. UMAG</item>
    </izvorni_sadrzaj>
    <derivirana_varijabla naziv="DomainObject.Predmet.ProtuStrankaListNazivFormated_1">
      <item>ŠPEDICIJA DAMA d.o.o. UMAG</item>
    </derivirana_varijabla>
  </DomainObject.Predmet.ProtuStrankaListNazivFormated>
  <DomainObject.Predmet.ProtuStrankaListNazivFormatedOIB>
    <izvorni_sadrzaj>
      <item>ŠPEDICIJA DAMA d.o.o. UMAG, OIB 85380953221</item>
    </izvorni_sadrzaj>
    <derivirana_varijabla naziv="DomainObject.Predmet.ProtuStrankaListNazivFormatedOIB_1">
      <item>ŠPEDICIJA DAMA d.o.o. UMAG, OIB 85380953221</item>
    </derivirana_varijabla>
  </DomainObject.Predmet.ProtuStrankaListNazivFormatedOIB>
  <DomainObject.Predmet.OstaliListFormated>
    <izvorni_sadrzaj>
      <item>Štefanija Korpar Popov punomoćnik sudionika u postupku ŠPEDICIJA DAMA d.o.o. UMAG</item>
    </izvorni_sadrzaj>
    <derivirana_varijabla naziv="DomainObject.Predmet.OstaliListFormated_1">
      <item>Štefanija Korpar Popov punomoćnik sudionika u postupku ŠPEDICIJA DAMA d.o.o. UMAG</item>
    </derivirana_varijabla>
  </DomainObject.Predmet.OstaliListFormated>
  <DomainObject.Predmet.OstaliListFormatedOIB>
    <izvorni_sadrzaj>
      <item>Štefanija Korpar Popov, OIB 82617136225 punomoćnik sudionika u postupku ŠPEDICIJA DAMA d.o.o. UMAG</item>
    </izvorni_sadrzaj>
    <derivirana_varijabla naziv="DomainObject.Predmet.OstaliListFormatedOIB_1">
      <item>Štefanija Korpar Popov, OIB 82617136225 punomoćnik sudionika u postupku ŠPEDICIJA DAMA d.o.o. UMAG</item>
    </derivirana_varijabla>
  </DomainObject.Predmet.OstaliListFormatedOIB>
  <DomainObject.Predmet.OstaliListFormatedWithAdress>
    <izvorni_sadrzaj>
      <item>Štefanija Korpar Popov, Ulica Pozioi 19, 52470 Umag punomoćnik sudionika u postupku ŠPEDICIJA DAMA d.o.o. UMAG</item>
    </izvorni_sadrzaj>
    <derivirana_varijabla naziv="DomainObject.Predmet.OstaliListFormatedWithAdress_1">
      <item>Štefanija Korpar Popov, Ulica Pozioi 19, 52470 Umag punomoćnik sudionika u postupku ŠPEDICIJA DAMA d.o.o. UMAG</item>
    </derivirana_varijabla>
  </DomainObject.Predmet.OstaliListFormatedWithAdress>
  <DomainObject.Predmet.OstaliListFormatedWithAdressOIB>
    <izvorni_sadrzaj>
      <item>Štefanija Korpar Popov, OIB 82617136225, Ulica Pozioi 19, 52470 Umag punomoćnik sudionika u postupku ŠPEDICIJA DAMA d.o.o. UMAG</item>
    </izvorni_sadrzaj>
    <derivirana_varijabla naziv="DomainObject.Predmet.OstaliListFormatedWithAdressOIB_1">
      <item>Štefanija Korpar Popov, OIB 82617136225, Ulica Pozioi 19, 52470 Umag punomoćnik sudionika u postupku ŠPEDICIJA DAMA d.o.o. UMAG</item>
    </derivirana_varijabla>
  </DomainObject.Predmet.OstaliListFormatedWithAdressOIB>
  <DomainObject.Predmet.OstaliListNazivFormated>
    <izvorni_sadrzaj>
      <item>Štefanija Korpar Popov</item>
    </izvorni_sadrzaj>
    <derivirana_varijabla naziv="DomainObject.Predmet.OstaliListNazivFormated_1">
      <item>Štefanija Korpar Popov</item>
    </derivirana_varijabla>
  </DomainObject.Predmet.OstaliListNazivFormated>
  <DomainObject.Predmet.OstaliListNazivFormatedOIB>
    <izvorni_sadrzaj>
      <item>Štefanija Korpar Popov, OIB 82617136225</item>
    </izvorni_sadrzaj>
    <derivirana_varijabla naziv="DomainObject.Predmet.OstaliListNazivFormatedOIB_1">
      <item>Štefanija Korpar Popov, OIB 82617136225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ŠPEDICIJA DAMA d.o.o. UMAG</izvorni_sadrzaj>
    <derivirana_varijabla naziv="DomainObject.Predmet.ProtustrankaIDrugi_1">ŠPEDICIJA DAMA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ŠPEDICIJA DAMA d.o.o. UMAG, OIB 85380953221, Kolodvorska Ulica 1/a, 52470 Umag</izvorni_sadrzaj>
    <derivirana_varijabla naziv="DomainObject.Predmet.ProtustrankaIDrugiAdressOIB_1">ŠPEDICIJA DAMA d.o.o. UMAG, OIB 85380953221, Kolodvorska Ulica 1/a,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ŠPEDICIJA DAMA d.o.o. UMAG</item>
      <item>Štefanija Korpar Popov</item>
    </izvorni_sadrzaj>
    <derivirana_varijabla naziv="DomainObject.Predmet.SudioniciListNaziv_1">
      <item>FINANCIJSKA AGENCIJA, RC RIJEKA, PODRUŽNICA PULA, PULA</item>
      <item>ŠPEDICIJA DAMA d.o.o. UMAG</item>
      <item>Štefanija Korpar Popov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izvorni_sadrzaj>
    <derivirana_varijabla naziv="DomainObject.Predmet.SudioniciListAdressOIB_1"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85380953221</item>
      <item>, OIB 82617136225</item>
    </izvorni_sadrzaj>
    <derivirana_varijabla naziv="DomainObject.Predmet.SudioniciListNazivOIB_1">
      <item>, OIB 85821130368</item>
      <item>, OIB 85380953221</item>
      <item>, OIB 82617136225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2105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2016-11-21T11:19:00Z</dcterms:created>
  <dc:creator>Jasmina Matika</dc:creator>
  <cp:lastModifiedBy>Sanja Prodan</cp:lastModifiedBy>
  <cp:lastPrinted>2016-11-21T11:20:00Z</cp:lastPrinted>
  <dcterms:modified xmlns:xsi="http://www.w3.org/2001/XMLSchema-instance" xsi:type="dcterms:W3CDTF">2016-11-22T07:32:00Z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