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eef2" w14:paraId="699eef2" w:rsidRDefault="00D4602A" w:rsidP="0060667D" w:rsidR="00D4602A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</w:p>
    <w:p w:rsidRDefault="000D4B9F" w:rsidP="0060667D" w:rsidR="00D4602A" w:rsidRPr="0060667D">
      <w:pPr>
        <w:spacing w:lineRule="auto" w:line="240" w:after="0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>
        <w:rPr>
          <w:noProof/>
          <w:lang w:eastAsia="hr-HR"/>
        </w:rPr>
        <w:t xml:space="preserve">    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60667D" w:rsidP="0060667D" w:rsid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661B94" w:rsidP="0060667D" w:rsidR="00661B94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</w:t>
      </w:r>
      <w:r w:rsidR="000D4B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vjerovnika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Područni ured Dalmacija,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PEKARA MORENO</w:t>
      </w:r>
      <w:r w:rsidR="009F57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5A46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Matije Gupca 22, </w:t>
      </w:r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84968820225</w:t>
      </w:r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52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lipnja 2018. 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PEKARA MORENO j.</w:t>
      </w:r>
      <w:r w:rsidR="009960A0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Matije Gupca 22, OIB:84968820225</w:t>
      </w:r>
      <w:r w:rsidR="005A46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5152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lipnja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2018. u </w:t>
      </w:r>
      <w:r w:rsidR="005152E6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</w:t>
      </w:r>
      <w:r w:rsidR="000D4B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mrežnoj stranici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e-</w:t>
      </w:r>
      <w:r w:rsidR="000D4B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Oglasna ploča sudova. </w:t>
      </w:r>
    </w:p>
    <w:p w:rsidRDefault="0060667D" w:rsidP="005F4D3F" w:rsidR="005F4D3F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B05AD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m upravitelj</w:t>
      </w:r>
      <w:r w:rsidR="00B05ADE">
        <w:rPr>
          <w:rFonts w:cs="Times New Roman" w:eastAsia="Times New Roman" w:hAnsi="Times New Roman" w:ascii="Times New Roman"/>
          <w:sz w:val="24"/>
          <w:szCs w:val="24"/>
          <w:lang w:eastAsia="hr-HR"/>
        </w:rPr>
        <w:t>icom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imenuje se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Tihana Majić</w:t>
      </w:r>
      <w:r w:rsidR="005A46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Osijeka</w:t>
      </w:r>
      <w:r w:rsidR="005A46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Kardinala A. Stepinca 4</w:t>
      </w:r>
      <w:r w:rsidR="009F575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A46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661B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43035003321</w:t>
      </w:r>
      <w:r w:rsidR="009F575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5F4D3F" w:rsidR="0060667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PEKARA MORENO j.</w:t>
      </w:r>
      <w:r w:rsidR="009960A0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Matije Gupca 22, OIB:84968820225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istovremenom zaključenju stečajnoga postupka nad dužnikom će se neposredno po objavi istog na mrežnoj stranici e-Oglasna ploča sudova dostaviti sudskom registru ovog suda radi provedbe upisa činjenice otvaranja stečajnoga postupka nad dužnikom</w:t>
      </w:r>
      <w:r w:rsidR="00661B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stečajnoga upravitelja istom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</w:t>
      </w:r>
      <w:r w:rsidR="000D4B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njegovoj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pravomoćnosti radi upisa činjenice zaključenja stečajnoga postupka nad dužnikom i brisanja dužnika iz sudskog registra. 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A4603" w:rsidP="00661B94" w:rsidR="005A4603" w:rsidRPr="00B064E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A4603" w:rsidP="005A4603" w:rsidR="005A4603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Split, Podružnica Zad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ar je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23.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 za provedbu skraćenoga stečajnog postupka nad uvodno označenim dužnikom na temelju odredbe čl. 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 u tekstu: SZ) navodeći da na dan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F57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u Očevidniku redoslijeda osnova za plaćanje ima evidentirane neizvršene osnove za plaćanje u neprekinutom razdoblju od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25.550,00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</w:t>
      </w:r>
    </w:p>
    <w:p w:rsidRDefault="005A4603" w:rsidP="005A4603" w:rsidR="005A4603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Nakon izvršenog uvida u sudski registar, a postupajući sukladno odredbi čl. 430. SZ-a, ovaj sud je </w:t>
      </w:r>
      <w:r w:rsidR="009F575A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5A4603" w:rsidP="005A4603" w:rsidR="005A4603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vjerovni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ca</w:t>
      </w:r>
      <w:r w:rsidR="009F57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Područni ured Dalmacija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 propisanom roku podni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jela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 sudu prijedlog za otvaranje stečajnog postupka nad dužnikom kojim je učini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la</w:t>
      </w:r>
      <w:r w:rsidR="009F57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vjerojatnim postojanje svoje tražbine i postojanje stečajnog razloga, to je rješenjem ovoga suda poslovni br.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5152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126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9F575A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7-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F575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575A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obustavljen skraćeni stečajni postupak nad dužnikom. Nakon njegove pravomoćnosti, daljnjim rješenjem ovoga suda poslovni br. gornji od 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pokrenut je prethodni postupak radi utvrđivanja pretpostavki za otvaranje stečajnoga postupka nad dužnikom u smislu odredbi čl. 433. i čl. 115. SZ-a. </w:t>
      </w:r>
    </w:p>
    <w:p w:rsidRDefault="009960A0" w:rsidP="009960A0" w:rsidR="009960A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u prethodnom postupku od 8. veljače 2018. osoba ovlaštena za zastupanje dužnika po zakonu je u bitnom navela da dužnik nema imovinu u svom vlasništvu, da nema zaposlenih, da društvo ne posluje već duže vrijeme ali da dužnik ima volju podmiriti svoje dospjele obveze prema vjerovnicima i makar djelomično zatvoriti svoja dugovanja predlažući sudu dodjelu roka od 60 dana u kojem da će podnijeti u spis potvrdu Financijske agencije na okolnost da račun dužnika više nije u blokadi</w:t>
      </w:r>
    </w:p>
    <w:p w:rsidRDefault="009960A0" w:rsidP="009960A0" w:rsidR="009960A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dužnik nije postupio u skladu s rješenjem ovoga suda od 8. veljače 2018. radi dostave u spis navedene potvrde, to je ovaj sud zaključkom od 9. travnja 2018. istu pribavio po službenoj dužnosti. </w:t>
      </w:r>
    </w:p>
    <w:p w:rsidRDefault="009960A0" w:rsidP="009960A0" w:rsidR="009960A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iz potvrde Financijske agencije od 10. travnja 2018. jasno proizlazi da je na računima i novčanim sredstvima dužnika na dan izdavanja potvrde evidentirano 504 dana neprekidne blokade zbog nepodmirenih obveza za plaćanje u iznosu od 25.550,00 kuna iz čega jasno proizlazi postojanje stečajnih razloga nesposobnosti dužnika za plaćanje i njegove prezaduženosti u smislu odredbi čl. 5. do 7. SZ-a. </w:t>
      </w:r>
    </w:p>
    <w:p w:rsidRDefault="005A4603" w:rsidP="005A4603" w:rsidR="005A4603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Primjenom odredbe čl. 132. st. 1. i 2. SZ-a, a prije donošenja odluke kao u izreci, rješenjem </w:t>
      </w:r>
      <w:r>
        <w:rPr>
          <w:rFonts w:cs="Times New Roman" w:eastAsia="Calibri" w:hAnsi="Times New Roman" w:ascii="Times New Roman"/>
          <w:sz w:val="24"/>
          <w:szCs w:val="24"/>
        </w:rPr>
        <w:t xml:space="preserve">ovog suda poslovni br. gornji od </w:t>
      </w:r>
      <w:r w:rsidR="009960A0">
        <w:rPr>
          <w:rFonts w:cs="Times New Roman" w:eastAsia="Calibri" w:hAnsi="Times New Roman" w:ascii="Times New Roman"/>
          <w:sz w:val="24"/>
          <w:szCs w:val="24"/>
        </w:rPr>
        <w:t>19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9960A0">
        <w:rPr>
          <w:rFonts w:cs="Times New Roman" w:eastAsia="Calibri" w:hAnsi="Times New Roman" w:ascii="Times New Roman"/>
          <w:sz w:val="24"/>
          <w:szCs w:val="24"/>
        </w:rPr>
        <w:t>travnja</w:t>
      </w:r>
      <w:r>
        <w:rPr>
          <w:rFonts w:cs="Times New Roman" w:eastAsia="Calibri" w:hAnsi="Times New Roman" w:ascii="Times New Roman"/>
          <w:sz w:val="24"/>
          <w:szCs w:val="24"/>
        </w:rPr>
        <w:t xml:space="preserve"> 2018.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pozvane su osobe koje imaju pravni interes za provedbom stečajnoga postupka nad dužnikom u roku od 15 dana od isteka osmog dana od dana objave rješenja na e-oglasnoj ploči suda, solidarno uplatiti predujam u iznosu od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5.000,00 kuna potreban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stečajnoga postupka nad dužnikom uz upozorenje da će sud u protivnom, donijeti rješenje o otvaranju i istovremenom zaključenju stečajnoga postupka nad dužnikom zbog nedostatnosti stečajne mase za namirenje troškova stečajnoga postupka.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D0570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960A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61B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794D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661B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čega je rok za uplatu navedenog predujma istekao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5794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794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5A4603" w:rsidP="005A4603" w:rsidR="005A4603" w:rsidRPr="003162A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traženi iznos u određenom roku, da isti nije predujmljen ni do dana donošenja ove odluke</w:t>
      </w:r>
      <w:r w:rsidRP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to je primjenom odredbi čl. 132. st. 2., 3. i 5.  i čl. 129. st. 1. alineja 1. do 3. i st. 2. SZ-a, donesena odluka kao u točki I. do IV. izreke rješenja.</w:t>
      </w:r>
    </w:p>
    <w:p w:rsidRDefault="005A4603" w:rsidP="005A4603" w:rsidR="005A46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</w:p>
    <w:p w:rsidRDefault="005A4603" w:rsidP="005A4603" w:rsidR="005A4603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5A4603" w:rsidP="005A4603" w:rsidR="005A4603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Izbor stečajn</w:t>
      </w:r>
      <w:r w:rsidR="00B05ADE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05ADE">
        <w:rPr>
          <w:rFonts w:cs="Times New Roman" w:eastAsia="Times New Roman" w:hAnsi="Times New Roman" w:ascii="Times New Roman"/>
          <w:sz w:val="24"/>
          <w:szCs w:val="24"/>
          <w:lang w:eastAsia="hr-HR"/>
        </w:rPr>
        <w:t>ice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obavljen je metodom slučajnog odabira s liste A stečajnih upravitelja za područje nadležnosti ovog suda, a sukladno odredbi čl. 84. st. 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SZ-a. </w:t>
      </w:r>
    </w:p>
    <w:p w:rsidRDefault="005A4603" w:rsidP="005A4603" w:rsidR="005A4603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4603" w:rsidP="005A4603" w:rsidR="005A460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4603" w:rsidP="005A4603" w:rsidR="005A4603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152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lipnja 2018. </w:t>
      </w:r>
    </w:p>
    <w:p w:rsidRDefault="005A4603" w:rsidP="005A4603" w:rsidR="005A4603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4603" w:rsidP="005A4603" w:rsidR="005A4603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679B1" w:rsidP="007679B1" w:rsidR="005A4603" w:rsidRPr="00B064E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</w:t>
      </w:r>
      <w:r w:rsidR="005A4603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7679B1" w:rsidP="007679B1" w:rsidR="005A4603" w:rsidRPr="00B064EE">
      <w:pPr>
        <w:spacing w:lineRule="auto" w:line="240" w:after="0"/>
        <w:ind w:firstLine="70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</w:t>
      </w:r>
      <w:r w:rsidR="005A4603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5A4603" w:rsidP="005A4603" w:rsidR="005A4603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A4603" w:rsidP="005A4603" w:rsidR="005A46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152E6" w:rsidP="005A4603" w:rsidR="005A4603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5A4603" w:rsidP="005A4603" w:rsidR="005A4603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5A4603" w:rsidP="005A4603" w:rsidR="005A4603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4603" w:rsidP="005A4603" w:rsidR="005A460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4603" w:rsidP="005A4603" w:rsidR="005A4603" w:rsidRPr="00B064E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A4603" w:rsidP="005A4603" w:rsidR="005A4603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25794D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05ADE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Dužniku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Financijskoj agenciji, Regionalnom centru Split, Podružnici Zadar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ŽDO u Zadru, Građansko-upravnom odjelu 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Republici Hrvatskoj, Ministarstvu financija-Poreznoj upravi Zadar 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Općinskom sudu u Zadru-ovršnom odjelu 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Lučkoj kapetaniji Zadar-registru brodova  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odmah radi upisa činjenice otvaranja stečajnog postupka i imenovanja stečajnog upravitelja dužniku 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po pravomoćnosti rješenja radi brisanja dužnika iz sudskog registra  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Državnom zavodu za intelektualno vlasništvo, Ulica grada Vukovara 78, Zagreb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Pisarnici suda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5A4603" w:rsidP="005A4603" w:rsidR="005A4603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P="005A4603" w:rsidR="00DB052E">
      <w:pPr>
        <w:spacing w:lineRule="auto" w:line="240" w:after="0"/>
        <w:ind w:firstLine="708"/>
        <w:jc w:val="both"/>
      </w:pPr>
    </w:p>
    <w:sectPr w:rsidSect="0032002A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67D" w:rsidP="0060667D" w:rsidR="0060667D">
      <w:pPr>
        <w:spacing w:lineRule="auto" w:line="240" w:after="0"/>
      </w:pPr>
      <w:r>
        <w:separator/>
      </w:r>
    </w:p>
  </w:endnote>
  <w:endnote w:id="0" w:type="continuationSeparator">
    <w:p w:rsidRDefault="0060667D" w:rsidP="0060667D" w:rsidR="006066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67D" w:rsidP="0060667D" w:rsidR="0060667D">
      <w:pPr>
        <w:spacing w:lineRule="auto" w:line="240" w:after="0"/>
      </w:pPr>
      <w:r>
        <w:separator/>
      </w:r>
    </w:p>
  </w:footnote>
  <w:footnote w:id="0" w:type="continuationSeparator">
    <w:p w:rsidRDefault="0060667D" w:rsidP="0060667D" w:rsidR="006066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60667D" w:rsidP="00F52A28" w:rsidR="0032002A">
        <w:pPr>
          <w:pStyle w:val="Zaglavlje"/>
          <w:ind w:firstLine="4536"/>
          <w:jc w:val="center"/>
        </w:pPr>
        <w:r w:rsidRPr="005152E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152E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152E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5793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152E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5152E6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</w:t>
        </w:r>
        <w:r w:rsidR="005A4603">
          <w:rPr>
            <w:rFonts w:cs="Times New Roman" w:hAnsi="Times New Roman" w:ascii="Times New Roman"/>
            <w:sz w:val="24"/>
          </w:rPr>
          <w:t>5</w:t>
        </w:r>
        <w:r w:rsidR="009960A0">
          <w:rPr>
            <w:rFonts w:cs="Times New Roman" w:hAnsi="Times New Roman" w:ascii="Times New Roman"/>
            <w:sz w:val="24"/>
          </w:rPr>
          <w:t>42</w:t>
        </w:r>
        <w:r w:rsidR="005A4603">
          <w:rPr>
            <w:rFonts w:cs="Times New Roman" w:hAnsi="Times New Roman" w:ascii="Times New Roman"/>
            <w:sz w:val="24"/>
          </w:rPr>
          <w:t>/2</w:t>
        </w:r>
        <w:r w:rsidRPr="0060667D">
          <w:rPr>
            <w:rFonts w:cs="Times New Roman" w:hAnsi="Times New Roman" w:ascii="Times New Roman"/>
            <w:sz w:val="24"/>
          </w:rPr>
          <w:t>017-</w:t>
        </w:r>
        <w:r w:rsidR="009960A0">
          <w:rPr>
            <w:rFonts w:cs="Times New Roman" w:hAnsi="Times New Roman" w:ascii="Times New Roman"/>
            <w:sz w:val="24"/>
          </w:rPr>
          <w:t>10</w:t>
        </w:r>
      </w:p>
    </w:sdtContent>
  </w:sdt>
  <w:p w:rsidRDefault="0075793C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67D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</w:t>
    </w:r>
    <w:r w:rsidR="005A4603">
      <w:rPr>
        <w:rFonts w:cs="Times New Roman" w:hAnsi="Times New Roman" w:ascii="Times New Roman"/>
        <w:sz w:val="24"/>
      </w:rPr>
      <w:t>5</w:t>
    </w:r>
    <w:r w:rsidR="009960A0">
      <w:rPr>
        <w:rFonts w:cs="Times New Roman" w:hAnsi="Times New Roman" w:ascii="Times New Roman"/>
        <w:sz w:val="24"/>
      </w:rPr>
      <w:t>42</w:t>
    </w:r>
    <w:r w:rsidR="00EB4BE0">
      <w:rPr>
        <w:rFonts w:cs="Times New Roman" w:hAnsi="Times New Roman" w:ascii="Times New Roman"/>
        <w:sz w:val="24"/>
      </w:rPr>
      <w:t>/2017</w:t>
    </w:r>
    <w:r w:rsidR="009960A0">
      <w:rPr>
        <w:rFonts w:cs="Times New Roman" w:hAnsi="Times New Roman" w:ascii="Times New Roman"/>
        <w:sz w:val="24"/>
      </w:rPr>
      <w:t>-10</w:t>
    </w:r>
  </w:p>
  <w:p w:rsidRDefault="0075793C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667D"/>
    <w:rsid w:val="000065F3"/>
    <w:rsid w:val="000D4B9F"/>
    <w:rsid w:val="0025794D"/>
    <w:rsid w:val="005152E6"/>
    <w:rsid w:val="005A4603"/>
    <w:rsid w:val="005F4D3F"/>
    <w:rsid w:val="0060667D"/>
    <w:rsid w:val="00661B94"/>
    <w:rsid w:val="00730D35"/>
    <w:rsid w:val="0075793C"/>
    <w:rsid w:val="007679B1"/>
    <w:rsid w:val="007D52C5"/>
    <w:rsid w:val="009960A0"/>
    <w:rsid w:val="009F575A"/>
    <w:rsid w:val="00B05ADE"/>
    <w:rsid w:val="00D05703"/>
    <w:rsid w:val="00D05AAC"/>
    <w:rsid w:val="00D4602A"/>
    <w:rsid w:val="00DB052E"/>
    <w:rsid w:val="00E0781A"/>
    <w:rsid w:val="00EB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66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667D"/>
  </w:style>
  <w:style w:styleId="Tekstbalonia" w:type="paragraph">
    <w:name w:val="Balloon Text"/>
    <w:basedOn w:val="Normal"/>
    <w:link w:val="TekstbaloniaChar"/>
    <w:uiPriority w:val="99"/>
    <w:semiHidden/>
    <w:unhideWhenUsed/>
    <w:rsid w:val="006066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667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66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667D"/>
  </w:style>
  <w:style w:styleId="Tekstrezerviranogmjesta" w:type="character">
    <w:name w:val="Placeholder Text"/>
    <w:basedOn w:val="Zadanifontodlomka"/>
    <w:uiPriority w:val="99"/>
    <w:semiHidden/>
    <w:rsid w:val="007579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793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793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793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793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66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0667D"/>
  </w:style>
  <w:style w:styleId="Tekstbalonia" w:type="paragraph">
    <w:name w:val="Balloon Text"/>
    <w:basedOn w:val="Normal"/>
    <w:link w:val="TekstbaloniaChar"/>
    <w:uiPriority w:val="99"/>
    <w:semiHidden/>
    <w:unhideWhenUsed/>
    <w:rsid w:val="006066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667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66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0667D"/>
  </w:style>
  <w:style w:styleId="Tekstrezerviranogmjesta" w:type="character">
    <w:name w:val="Placeholder Text"/>
    <w:basedOn w:val="Zadanifontodlomka"/>
    <w:uiPriority w:val="99"/>
    <w:semiHidden/>
    <w:rsid w:val="007579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793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793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793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793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MORENO j.d.o.o. za trgovinu, ugostiteljstvo, i pekarsku djelatnost</izvorni_sadrzaj>
    <derivirana_varijabla naziv="DomainObject.Predmet.ProtustrankaFormated_1">  PEKARA MORENO j.d.o.o. za trgovinu, ugostiteljstvo, i pekarsku djelatnost</derivirana_varijabla>
  </DomainObject.Predmet.ProtustrankaFormated>
  <DomainObject.Predmet.ProtustrankaFormatedOIB>
    <izvorni_sadrzaj>  PEKARA MORENO j.d.o.o. za trgovinu, ugostiteljstvo, i pekarsku djelatnost, OIB 84968820225</izvorni_sadrzaj>
    <derivirana_varijabla naziv="DomainObject.Predmet.ProtustrankaFormatedOIB_1">  PEKARA MORENO j.d.o.o. za trgovinu, ugostiteljstvo, i pekarsku djelatnost, OIB 84968820225</derivirana_varijabla>
  </DomainObject.Predmet.ProtustrankaFormatedOIB>
  <DomainObject.Predmet.ProtustrankaFormatedWithAdress>
    <izvorni_sadrzaj> PEKARA MORENO j.d.o.o. za trgovinu, ugostiteljstvo, i pekarsku djelatnost, Matije Gupca 22, 23000 Zadar</izvorni_sadrzaj>
    <derivirana_varijabla naziv="DomainObject.Predmet.ProtustrankaFormatedWithAdress_1"> PEKARA MORENO j.d.o.o. za trgovinu, ugostiteljstvo, i pekarsku djelatnost, Matije Gupca 22, 23000 Zadar</derivirana_varijabla>
  </DomainObject.Predmet.ProtustrankaFormatedWithAdress>
  <DomainObject.Predmet.ProtustrankaFormatedWithAdressOIB>
    <izvorni_sadrzaj> PEKARA MORENO j.d.o.o. za trgovinu, ugostiteljstvo, i pekarsku djelatnost, OIB 84968820225, Matije Gupca 22, 23000 Zadar</izvorni_sadrzaj>
    <derivirana_varijabla naziv="DomainObject.Predmet.ProtustrankaFormatedWithAdressOIB_1"> PEKARA MORENO j.d.o.o. za trgovinu, ugostiteljstvo, i pekarsku djelatnost, OIB 84968820225, Matije Gupca 22, 23000 Zadar</derivirana_varijabla>
  </DomainObject.Predmet.ProtustrankaFormatedWithAdressOIB>
  <DomainObject.Predmet.ProtustrankaWithAdress>
    <izvorni_sadrzaj>PEKARA MORENO j.d.o.o. za trgovinu, ugostiteljstvo, i pekarsku djelatnost Matije Gupca 22, 23000 Zadar</izvorni_sadrzaj>
    <derivirana_varijabla naziv="DomainObject.Predmet.ProtustrankaWithAdress_1">PEKARA MORENO j.d.o.o. za trgovinu, ugostiteljstvo, i pekarsku djelatnost Matije Gupca 22, 23000 Zadar</derivirana_varijabla>
  </DomainObject.Predmet.ProtustrankaWithAdress>
  <DomainObject.Predmet.ProtustrankaWithAdressOIB>
    <izvorni_sadrzaj>PEKARA MORENO j.d.o.o. za trgovinu, ugostiteljstvo, i pekarsku djelatnost, OIB 84968820225, Matije Gupca 22, 23000 Zadar</izvorni_sadrzaj>
    <derivirana_varijabla naziv="DomainObject.Predmet.ProtustrankaWithAdressOIB_1">PEKARA MORENO j.d.o.o. za trgovinu, ugostiteljstvo, i pekarsku djelatnost, OIB 84968820225, Matije Gupca 22, 23000 Zadar</derivirana_varijabla>
  </DomainObject.Predmet.ProtustrankaWithAdressOIB>
  <DomainObject.Predmet.ProtustrankaNazivFormated>
    <izvorni_sadrzaj>PEKARA MORENO j.d.o.o. za trgovinu, ugostiteljstvo, i pekarsku djelatnost</izvorni_sadrzaj>
    <derivirana_varijabla naziv="DomainObject.Predmet.ProtustrankaNazivFormated_1">PEKARA MORENO j.d.o.o. za trgovinu, ugostiteljstvo, i pekarsku djelatnost</derivirana_varijabla>
  </DomainObject.Predmet.ProtustrankaNazivFormated>
  <DomainObject.Predmet.ProtustrankaNazivFormatedOIB>
    <izvorni_sadrzaj>PEKARA MORENO j.d.o.o. za trgovinu, ugostiteljstvo, i pekarsku djelatnost, OIB 84968820225</izvorni_sadrzaj>
    <derivirana_varijabla naziv="DomainObject.Predmet.ProtustrankaNazivFormatedOIB_1">PEKARA MORENO j.d.o.o. za trgovinu, ugostiteljstvo, i pekarsku djelatnost, OIB 84968820225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Rexha Parallangaj</izvorni_sadrzaj>
    <derivirana_varijabla naziv="DomainObject.Predmet.StrankaFormated_1">  FINA; Rexha Parallangaj</derivirana_varijabla>
  </DomainObject.Predmet.StrankaFormated>
  <DomainObject.Predmet.StrankaFormatedOIB>
    <izvorni_sadrzaj>  FINA, OIB 85821130368; Rexha Parallangaj, OIB 36096893161</izvorni_sadrzaj>
    <derivirana_varijabla naziv="DomainObject.Predmet.StrankaFormatedOIB_1">  FINA, OIB 85821130368; Rexha Parallangaj, OIB 36096893161</derivirana_varijabla>
  </DomainObject.Predmet.StrankaFormatedOIB>
  <DomainObject.Predmet.StrankaFormatedWithAdress>
    <izvorni_sadrzaj> FINA; Rexha Parallangaj, Ulica Vladimira Nazora 56, 44430 Hrvatska Kostajnica</izvorni_sadrzaj>
    <derivirana_varijabla naziv="DomainObject.Predmet.StrankaFormatedWithAdress_1"> FINA; Rexha Parallangaj, Ulica Vladimira Nazora 56, 44430 Hrvatska Kostajnica</derivirana_varijabla>
  </DomainObject.Predmet.StrankaFormatedWithAdress>
  <DomainObject.Predmet.StrankaFormatedWithAdressOIB>
    <izvorni_sadrzaj> FINA, OIB 85821130368; Rexha Parallangaj, OIB 36096893161, Ulica Vladimira Nazora 56, 44430 Hrvatska Kostajnica</izvorni_sadrzaj>
    <derivirana_varijabla naziv="DomainObject.Predmet.StrankaFormatedWithAdressOIB_1"> FINA, OIB 85821130368; Rexha Parallangaj, OIB 36096893161, Ulica Vladimira Nazora 56, 44430 Hrvatska Kostajnica</derivirana_varijabla>
  </DomainObject.Predmet.StrankaFormatedWithAdressOIB>
  <DomainObject.Predmet.StrankaWithAdress>
    <izvorni_sadrzaj>FINA ,Rexha Parallangaj Ulica Vladimira Nazora 56,44430 Hrvatska Kostajnica</izvorni_sadrzaj>
    <derivirana_varijabla naziv="DomainObject.Predmet.StrankaWithAdress_1">FINA ,Rexha Parallangaj Ulica Vladimira Nazora 56,44430 Hrvatska Kostajnica</derivirana_varijabla>
  </DomainObject.Predmet.StrankaWithAdress>
  <DomainObject.Predmet.StrankaWithAdressOIB>
    <izvorni_sadrzaj>FINA, OIB 85821130368,Rexha Parallangaj, OIB 36096893161, Ulica Vladimira Nazora 56,44430 Hrvatska Kostajnica</izvorni_sadrzaj>
    <derivirana_varijabla naziv="DomainObject.Predmet.StrankaWithAdressOIB_1">FINA, OIB 85821130368,Rexha Parallangaj, OIB 36096893161, Ulica Vladimira Nazora 56,44430 Hrvatska Kostajnica</derivirana_varijabla>
  </DomainObject.Predmet.StrankaWithAdressOIB>
  <DomainObject.Predmet.StrankaNazivFormated>
    <izvorni_sadrzaj>FINA,Rexha Parallangaj</izvorni_sadrzaj>
    <derivirana_varijabla naziv="DomainObject.Predmet.StrankaNazivFormated_1">FINA,Rexha Parallangaj</derivirana_varijabla>
  </DomainObject.Predmet.StrankaNazivFormated>
  <DomainObject.Predmet.StrankaNazivFormatedOIB>
    <izvorni_sadrzaj>FINA, OIB 85821130368,Rexha Parallangaj, OIB 36096893161</izvorni_sadrzaj>
    <derivirana_varijabla naziv="DomainObject.Predmet.StrankaNazivFormatedOIB_1">FINA, OIB 85821130368,Rexha Parallangaj, OIB 36096893161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Rexha Parallangaj</item>
    </izvorni_sadrzaj>
    <derivirana_varijabla naziv="DomainObject.Predmet.StrankaListFormated_1">
      <item>FINA</item>
      <item>Rexha Parallangaj</item>
    </derivirana_varijabla>
  </DomainObject.Predmet.StrankaListFormated>
  <DomainObject.Predmet.StrankaListFormatedOIB>
    <izvorni_sadrzaj>
      <item>FINA, OIB 85821130368</item>
      <item>Rexha Parallangaj, OIB 36096893161</item>
    </izvorni_sadrzaj>
    <derivirana_varijabla naziv="DomainObject.Predmet.StrankaListFormatedOIB_1">
      <item>FINA, OIB 85821130368</item>
      <item>Rexha Parallangaj, OIB 36096893161</item>
    </derivirana_varijabla>
  </DomainObject.Predmet.StrankaListFormatedOIB>
  <DomainObject.Predmet.StrankaListFormatedWithAdress>
    <izvorni_sadrzaj>
      <item>FINA</item>
      <item>Rexha Parallangaj, Ulica Vladimira Nazora 56, 44430 Hrvatska Kostajnica</item>
    </izvorni_sadrzaj>
    <derivirana_varijabla naziv="DomainObject.Predmet.StrankaListFormatedWithAdress_1">
      <item>FINA</item>
      <item>Rexha Parallangaj, Ulica Vladimira Nazora 56, 44430 Hrvatska Kostajnica</item>
    </derivirana_varijabla>
  </DomainObject.Predmet.StrankaListFormatedWithAdress>
  <DomainObject.Predmet.StrankaListFormatedWithAdressOIB>
    <izvorni_sadrzaj>
      <item>FINA, OIB 85821130368</item>
      <item>Rexha Parallangaj, OIB 36096893161, Ulica Vladimira Nazora 56, 44430 Hrvatska Kostajnica</item>
    </izvorni_sadrzaj>
    <derivirana_varijabla naziv="DomainObject.Predmet.StrankaListFormatedWithAdressOIB_1">
      <item>FINA, OIB 85821130368</item>
      <item>Rexha Parallangaj, OIB 36096893161, Ulica Vladimira Nazora 56, 44430 Hrvatska Kostajnica</item>
    </derivirana_varijabla>
  </DomainObject.Predmet.StrankaListFormatedWithAdressOIB>
  <DomainObject.Predmet.StrankaListNazivFormated>
    <izvorni_sadrzaj>
      <item>FINA</item>
      <item>Rexha Parallangaj</item>
    </izvorni_sadrzaj>
    <derivirana_varijabla naziv="DomainObject.Predmet.StrankaListNazivFormated_1">
      <item>FINA</item>
      <item>Rexha Parallangaj</item>
    </derivirana_varijabla>
  </DomainObject.Predmet.StrankaListNazivFormated>
  <DomainObject.Predmet.StrankaListNazivFormatedOIB>
    <izvorni_sadrzaj>
      <item>FINA, OIB 85821130368</item>
      <item>Rexha Parallangaj, OIB 36096893161</item>
    </izvorni_sadrzaj>
    <derivirana_varijabla naziv="DomainObject.Predmet.StrankaListNazivFormatedOIB_1">
      <item>FINA, OIB 85821130368</item>
      <item>Rexha Parallangaj, OIB 36096893161</item>
    </derivirana_varijabla>
  </DomainObject.Predmet.StrankaListNazivFormatedOIB>
  <DomainObject.Predmet.ProtuStrankaListFormated>
    <izvorni_sadrzaj>
      <item>PEKARA MORENO j.d.o.o. za trgovinu, ugostiteljstvo, i pekarsku djelatnost</item>
    </izvorni_sadrzaj>
    <derivirana_varijabla naziv="DomainObject.Predmet.ProtuStrankaListFormated_1">
      <item>PEKARA MORENO j.d.o.o. za trgovinu, ugostiteljstvo, i pekarsku djelatnost</item>
    </derivirana_varijabla>
  </DomainObject.Predmet.ProtuStrankaListFormated>
  <DomainObject.Predmet.ProtuStrankaListFormatedOIB>
    <izvorni_sadrzaj>
      <item>PEKARA MORENO j.d.o.o. za trgovinu, ugostiteljstvo, i pekarsku djelatnost, OIB 84968820225</item>
    </izvorni_sadrzaj>
    <derivirana_varijabla naziv="DomainObject.Predmet.ProtuStrankaListFormatedOIB_1">
      <item>PEKARA MORENO j.d.o.o. za trgovinu, ugostiteljstvo, i pekarsku djelatnost, OIB 84968820225</item>
    </derivirana_varijabla>
  </DomainObject.Predmet.ProtuStrankaListFormatedOIB>
  <DomainObject.Predmet.ProtuStrankaListFormatedWithAdress>
    <izvorni_sadrzaj>
      <item>PEKARA MORENO j.d.o.o. za trgovinu, ugostiteljstvo, i pekarsku djelatnost, Matije Gupca 22, 23000 Zadar</item>
    </izvorni_sadrzaj>
    <derivirana_varijabla naziv="DomainObject.Predmet.ProtuStrankaListFormatedWithAdress_1">
      <item>PEKARA MORENO j.d.o.o. za trgovinu, ugostiteljstvo, i pekarsku djelatnost, Matije Gupca 22, 23000 Zadar</item>
    </derivirana_varijabla>
  </DomainObject.Predmet.ProtuStrankaListFormatedWithAdress>
  <DomainObject.Predmet.ProtuStrankaListFormatedWithAdressOIB>
    <izvorni_sadrzaj>
      <item>PEKARA MORENO j.d.o.o. za trgovinu, ugostiteljstvo, i pekarsku djelatnost, OIB 84968820225, Matije Gupca 22, 23000 Zadar</item>
    </izvorni_sadrzaj>
    <derivirana_varijabla naziv="DomainObject.Predmet.ProtuStrankaListFormatedWithAdressOIB_1">
      <item>PEKARA MORENO j.d.o.o. za trgovinu, ugostiteljstvo, i pekarsku djelatnost, OIB 84968820225, Matije Gupca 22, 23000 Zadar</item>
    </derivirana_varijabla>
  </DomainObject.Predmet.ProtuStrankaListFormatedWithAdressOIB>
  <DomainObject.Predmet.ProtuStrankaListNazivFormated>
    <izvorni_sadrzaj>
      <item>PEKARA MORENO j.d.o.o. za trgovinu, ugostiteljstvo, i pekarsku djelatnost</item>
    </izvorni_sadrzaj>
    <derivirana_varijabla naziv="DomainObject.Predmet.ProtuStrankaListNazivFormated_1">
      <item>PEKARA MORENO j.d.o.o. za trgovinu, ugostiteljstvo, i pekarsku djelatnost</item>
    </derivirana_varijabla>
  </DomainObject.Predmet.ProtuStrankaListNazivFormated>
  <DomainObject.Predmet.ProtuStrankaListNazivFormatedOIB>
    <izvorni_sadrzaj>
      <item>PEKARA MORENO j.d.o.o. za trgovinu, ugostiteljstvo, i pekarsku djelatnost, OIB 84968820225</item>
    </izvorni_sadrzaj>
    <derivirana_varijabla naziv="DomainObject.Predmet.ProtuStrankaListNazivFormatedOIB_1">
      <item>PEKARA MORENO j.d.o.o. za trgovinu, ugostiteljstvo, i pekarsku djelatnost, OIB 84968820225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PEKARA MORENO j.d.o.o. za trgovinu, ugostiteljstvo, i pekarsku djelatnost</izvorni_sadrzaj>
    <derivirana_varijabla naziv="DomainObject.Predmet.ProtustrankaIDrugi_1">PEKARA MORENO j.d.o.o. za trgovinu, ugostiteljstvo, i pekarsku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PEKARA MORENO j.d.o.o. za trgovinu, ugostiteljstvo, i pekarsku djelatnost, OIB 84968820225, Matije Gupca 22, 23000 Zadar</izvorni_sadrzaj>
    <derivirana_varijabla naziv="DomainObject.Predmet.ProtustrankaIDrugiAdressOIB_1">PEKARA MORENO j.d.o.o. za trgovinu, ugostiteljstvo, i pekarsku djelatnost, OIB 84968820225,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MORENO j.d.o.o. za trgovinu, ugostiteljstvo, i pekarsku djelatnost</item>
      <item>FINA</item>
      <item>Rexha Parallangaj</item>
    </izvorni_sadrzaj>
    <derivirana_varijabla naziv="DomainObject.Predmet.SudioniciListNaziv_1">
      <item>PEKARA MORENO j.d.o.o. za trgovinu, ugostiteljstvo, i pekarsku djelatnost</item>
      <item>FINA</item>
      <item>Rexha Parallangaj</item>
    </derivirana_varijabla>
  </DomainObject.Predmet.SudioniciListNaziv>
  <DomainObject.Predmet.SudioniciListAdressOIB>
    <izvorni_sadrzaj>
      <item>PEKARA MORENO j.d.o.o. za trgovinu, ugostiteljstvo, i pekarsku djelatnost, OIB 84968820225, Matije Gupca 22,23000 Zadar</item>
      <item>FINA, OIB 85821130368</item>
      <item>Rexha Parallangaj, OIB 36096893161, Ulica Vladimira Nazora 56,44430 Hrvatska Kostajnica</item>
    </izvorni_sadrzaj>
    <derivirana_varijabla naziv="DomainObject.Predmet.SudioniciListAdressOIB_1">
      <item>PEKARA MORENO j.d.o.o. za trgovinu, ugostiteljstvo, i pekarsku djelatnost, OIB 84968820225, Matije Gupca 22,23000 Zadar</item>
      <item>FINA, OIB 85821130368</item>
      <item>Rexha Parallangaj, OIB 36096893161, Ulica Vladimira Nazora 56,44430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84968820225</item>
      <item>, OIB 85821130368</item>
      <item>, OIB 36096893161</item>
    </izvorni_sadrzaj>
    <derivirana_varijabla naziv="DomainObject.Predmet.SudioniciListNazivOIB_1">
      <item>, OIB 84968820225</item>
      <item>, OIB 85821130368</item>
      <item>, OIB 36096893161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1185</properties:Words>
  <properties:Characters>6525</properties:Characters>
  <properties:Lines>132</properties:Lines>
  <properties:Paragraphs>43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2018-05-03T06:18:00Z</dcterms:created>
  <dc:creator>wsadmin</dc:creator>
  <cp:lastModifiedBy>Nena Mužanović</cp:lastModifiedBy>
  <cp:lastPrinted>2018-05-15T11:00:00Z</cp:lastPrinted>
  <dcterms:modified xmlns:xsi="http://www.w3.org/2001/XMLSchema-instance" xsi:type="dcterms:W3CDTF">2018-06-04T11:50:00Z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(st-542-2017 PEKARA MORENO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