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4f38" w14:paraId="a0d4f3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4C1522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271C78" w:rsidRPr="00271C78">
        <w:t>UČILIŠTE LIBRI - ustanova za obrazovanje odraslih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r w:rsidR="00271C78" w:rsidRPr="00271C78">
        <w:t>V Ravnice 10</w:t>
      </w:r>
      <w:r w:rsidR="00BA142B">
        <w:t xml:space="preserve">, MBS: </w:t>
      </w:r>
      <w:r w:rsidR="00271C78" w:rsidRPr="00271C78">
        <w:t>080701803</w:t>
      </w:r>
      <w:r w:rsidR="00BA142B">
        <w:t xml:space="preserve">, OIB: </w:t>
      </w:r>
      <w:r w:rsidR="00271C78" w:rsidRPr="00271C78">
        <w:t>82923779731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71C78">
        <w:t>UČILIŠTE LIBRI - ustanova za obrazovanje odraslih, Zagreb, V Ravnice 10, MBS: 080701803, OIB: 82923779731</w:t>
      </w:r>
      <w:r w:rsidR="00D43EFC">
        <w:t xml:space="preserve">, </w:t>
      </w:r>
      <w:r>
        <w:t xml:space="preserve">iznosi </w:t>
      </w:r>
      <w:r w:rsidR="00271C78">
        <w:t>55.607,50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0A6454" w:rsidRPr="000A6454">
        <w:t xml:space="preserve">Dražen </w:t>
      </w:r>
      <w:proofErr w:type="spellStart"/>
      <w:r w:rsidR="000A6454" w:rsidRPr="000A6454">
        <w:t>Karlovčan</w:t>
      </w:r>
      <w:proofErr w:type="spellEnd"/>
      <w:r w:rsidR="000A6454" w:rsidRPr="000A6454">
        <w:t>, OIB: 22425280459</w:t>
      </w:r>
      <w:r w:rsidR="00E43AC0">
        <w:t xml:space="preserve">, </w:t>
      </w:r>
      <w:r w:rsidR="000A6454" w:rsidRPr="000A6454">
        <w:t>Zagreb, Maksimirska cesta 115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4C1522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75D" w:rsidR="00F6075D">
      <w:r>
        <w:separator/>
      </w:r>
    </w:p>
  </w:endnote>
  <w:endnote w:id="0" w:type="continuationSeparator">
    <w:p w:rsidRDefault="00F6075D" w:rsidR="00F60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75D" w:rsidR="00F6075D">
      <w:r>
        <w:separator/>
      </w:r>
    </w:p>
  </w:footnote>
  <w:footnote w:id="0" w:type="continuationSeparator">
    <w:p w:rsidRDefault="00F6075D" w:rsidR="00F60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63D09"/>
    <w:rsid w:val="00077C9D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075D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3D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3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3D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3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St-905/2017</izvorni_sadrzaj>
    <derivirana_varijabla naziv="DomainObject.Predmet.OznakaBroj_1">St-905/2017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UČILIŠTE LIBRI - ustanova za obrazovanje odraslih</izvorni_sadrzaj>
    <derivirana_varijabla naziv="DomainObject.Predmet.ProtustrankaFormated_1">  UČILIŠTE LIBRI - ustanova za obrazovanje odraslih</derivirana_varijabla>
  </DomainObject.Predmet.ProtustrankaFormated>
  <DomainObject.Predmet.ProtustrankaFormatedOIB>
    <izvorni_sadrzaj>  UČILIŠTE LIBRI - ustanova za obrazovanje odraslih, OIB 82923779731</izvorni_sadrzaj>
    <derivirana_varijabla naziv="DomainObject.Predmet.ProtustrankaFormatedOIB_1">  UČILIŠTE LIBRI - ustanova za obrazovanje odraslih, OIB 82923779731</derivirana_varijabla>
  </DomainObject.Predmet.ProtustrankaFormatedOIB>
  <DomainObject.Predmet.ProtustrankaFormatedWithAdress>
    <izvorni_sadrzaj> UČILIŠTE LIBRI - ustanova za obrazovanje odraslih, V Ravnice 10, 10000 Zagreb</izvorni_sadrzaj>
    <derivirana_varijabla naziv="DomainObject.Predmet.ProtustrankaFormatedWithAdress_1"> UČILIŠTE LIBRI - ustanova za obrazovanje odraslih, V Ravnice 10, 10000 Zagreb</derivirana_varijabla>
  </DomainObject.Predmet.ProtustrankaFormatedWithAdress>
  <DomainObject.Predmet.ProtustrankaFormatedWithAdressOIB>
    <izvorni_sadrzaj> UČILIŠTE LIBRI - ustanova za obrazovanje odraslih, OIB 82923779731, V Ravnice 10, 10000 Zagreb</izvorni_sadrzaj>
    <derivirana_varijabla naziv="DomainObject.Predmet.ProtustrankaFormatedWithAdressOIB_1"> UČILIŠTE LIBRI - ustanova za obrazovanje odraslih, OIB 82923779731, V Ravnice 10, 10000 Zagreb</derivirana_varijabla>
  </DomainObject.Predmet.ProtustrankaFormatedWithAdressOIB>
  <DomainObject.Predmet.ProtustrankaWithAdress>
    <izvorni_sadrzaj>UČILIŠTE LIBRI - ustanova za obrazovanje odraslih V Ravnice 10, 10000 Zagreb</izvorni_sadrzaj>
    <derivirana_varijabla naziv="DomainObject.Predmet.ProtustrankaWithAdress_1">UČILIŠTE LIBRI - ustanova za obrazovanje odraslih V Ravnice 10, 10000 Zagreb</derivirana_varijabla>
  </DomainObject.Predmet.ProtustrankaWithAdress>
  <DomainObject.Predmet.ProtustrankaWithAdressOIB>
    <izvorni_sadrzaj>UČILIŠTE LIBRI - ustanova za obrazovanje odraslih, OIB 82923779731, V Ravnice 10, 10000 Zagreb</izvorni_sadrzaj>
    <derivirana_varijabla naziv="DomainObject.Predmet.ProtustrankaWithAdressOIB_1">UČILIŠTE LIBRI - ustanova za obrazovanje odraslih, OIB 82923779731, V Ravnice 10, 10000 Zagreb</derivirana_varijabla>
  </DomainObject.Predmet.ProtustrankaWithAdressOIB>
  <DomainObject.Predmet.ProtustrankaNazivFormated>
    <izvorni_sadrzaj>UČILIŠTE LIBRI - ustanova za obrazovanje odraslih</izvorni_sadrzaj>
    <derivirana_varijabla naziv="DomainObject.Predmet.ProtustrankaNazivFormated_1">UČILIŠTE LIBRI - ustanova za obrazovanje odraslih</derivirana_varijabla>
  </DomainObject.Predmet.ProtustrankaNazivFormated>
  <DomainObject.Predmet.ProtustrankaNazivFormatedOIB>
    <izvorni_sadrzaj>UČILIŠTE LIBRI - ustanova za obrazovanje odraslih, OIB 82923779731</izvorni_sadrzaj>
    <derivirana_varijabla naziv="DomainObject.Predmet.ProtustrankaNazivFormatedOIB_1">UČILIŠTE LIBRI - ustanova za obrazovanje odraslih, OIB 82923779731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LIBRI - ustanova za obrazovanje odraslih</item>
    </izvorni_sadrzaj>
    <derivirana_varijabla naziv="DomainObject.Predmet.ProtuStrankaListFormated_1">
      <item>UČILIŠTE LIBRI - ustanova za obrazovanje odraslih</item>
    </derivirana_varijabla>
  </DomainObject.Predmet.ProtuStrankaListFormated>
  <DomainObject.Predmet.ProtuStrankaListFormatedOIB>
    <izvorni_sadrzaj>
      <item>UČILIŠTE LIBRI - ustanova za obrazovanje odraslih, OIB 82923779731</item>
    </izvorni_sadrzaj>
    <derivirana_varijabla naziv="DomainObject.Predmet.ProtuStrankaListFormatedOIB_1">
      <item>UČILIŠTE LIBRI - ustanova za obrazovanje odraslih, OIB 82923779731</item>
    </derivirana_varijabla>
  </DomainObject.Predmet.ProtuStrankaListFormatedOIB>
  <DomainObject.Predmet.ProtuStrankaListFormatedWithAdress>
    <izvorni_sadrzaj>
      <item>UČILIŠTE LIBRI - ustanova za obrazovanje odraslih, V Ravnice 10, 10000 Zagreb</item>
    </izvorni_sadrzaj>
    <derivirana_varijabla naziv="DomainObject.Predmet.ProtuStrankaListFormatedWithAdress_1">
      <item>UČILIŠTE LIBRI - ustanova za obrazovanje odraslih, V Ravnice 10, 10000 Zagreb</item>
    </derivirana_varijabla>
  </DomainObject.Predmet.ProtuStrankaListFormatedWithAdress>
  <DomainObject.Predmet.ProtuStrankaListFormatedWithAdressOIB>
    <izvorni_sadrzaj>
      <item>UČILIŠTE LIBRI - ustanova za obrazovanje odraslih, OIB 82923779731, V Ravnice 10, 10000 Zagreb</item>
    </izvorni_sadrzaj>
    <derivirana_varijabla naziv="DomainObject.Predmet.ProtuStrankaListFormatedWithAdressOIB_1">
      <item>UČILIŠTE LIBRI - ustanova za obrazovanje odraslih, OIB 82923779731, V Ravnice 10, 10000 Zagreb</item>
    </derivirana_varijabla>
  </DomainObject.Predmet.ProtuStrankaListFormatedWithAdressOIB>
  <DomainObject.Predmet.ProtuStrankaListNazivFormated>
    <izvorni_sadrzaj>
      <item>UČILIŠTE LIBRI - ustanova za obrazovanje odraslih</item>
    </izvorni_sadrzaj>
    <derivirana_varijabla naziv="DomainObject.Predmet.ProtuStrankaListNazivFormated_1">
      <item>UČILIŠTE LIBRI - ustanova za obrazovanje odraslih</item>
    </derivirana_varijabla>
  </DomainObject.Predmet.ProtuStrankaListNazivFormated>
  <DomainObject.Predmet.ProtuStrankaListNazivFormatedOIB>
    <izvorni_sadrzaj>
      <item>UČILIŠTE LIBRI - ustanova za obrazovanje odraslih, OIB 82923779731</item>
    </izvorni_sadrzaj>
    <derivirana_varijabla naziv="DomainObject.Predmet.ProtuStrankaListNazivFormatedOIB_1">
      <item>UČILIŠTE LIBRI - ustanova za obrazovanje odraslih, OIB 82923779731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LIBRI - ustanova za obrazovanje odraslih</izvorni_sadrzaj>
    <derivirana_varijabla naziv="DomainObject.Predmet.ProtustrankaIDrugi_1">UČILIŠTE LIBRI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LIBRI - ustanova za obrazovanje odraslih, OIB 82923779731, V Ravnice 10, 10000 Zagreb</izvorni_sadrzaj>
    <derivirana_varijabla naziv="DomainObject.Predmet.ProtustrankaIDrugiAdressOIB_1">UČILIŠTE LIBRI - ustanova za obrazovanje odraslih, OIB 82923779731, V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LIBRI - ustanova za obrazovanje odraslih</item>
    </izvorni_sadrzaj>
    <derivirana_varijabla naziv="DomainObject.Predmet.SudioniciListNaziv_1">
      <item>FINA Regionalni centar Zagreb</item>
      <item>UČILIŠTE LIBRI - ustanova za obrazovanje odraslih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LIBRI - ustanova za obrazovanje odraslih, OIB 82923779731, V Ravnice 10,10000 Zagreb</item>
    </izvorni_sadrzaj>
    <derivirana_varijabla naziv="DomainObject.Predmet.SudioniciListAdressOIB_1">
      <item>FINA Regionalni centar Zagreb, OIB 85821130368, Trg svibanjskih žrtava 1995. br. 1,10000 Zagreb</item>
      <item>UČILIŠTE LIBRI - ustanova za obrazovanje odraslih, OIB 82923779731, V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82923779731</item>
    </izvorni_sadrzaj>
    <derivirana_varijabla naziv="DomainObject.Predmet.SudioniciListNazivOIB_1">
      <item>, OIB 85821130368</item>
      <item>, OIB 82923779731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A6747-8104-459D-9EDB-FA732ACAB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2003</properties:Characters>
  <properties:Lines>49</properties:Lines>
  <properties:Paragraphs>16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2017-08-07T07:03:00Z</dcterms:modified>
  <cp:revision>189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