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a212" w14:paraId="870a212" w:rsidRDefault="003721E0" w:rsidP="003C020B" w:rsidR="003C020B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0FAD">
        <w:tab/>
      </w:r>
      <w:r w:rsidR="005B0FAD">
        <w:tab/>
      </w:r>
      <w:r w:rsidR="005B0FAD">
        <w:tab/>
      </w:r>
      <w:r w:rsidR="005B0FAD">
        <w:tab/>
      </w:r>
      <w:r w:rsidR="005B0FAD">
        <w:tab/>
      </w:r>
      <w:r w:rsidR="005B0FAD">
        <w:tab/>
      </w:r>
      <w:r w:rsidR="005B0FAD">
        <w:tab/>
      </w:r>
      <w:r w:rsidR="005B0FAD">
        <w:tab/>
      </w:r>
      <w:r w:rsidR="005B0FAD" w:rsidRPr="005B0FAD">
        <w:rPr>
          <w:b/>
        </w:rPr>
        <w:t xml:space="preserve"> Broj:7/St</w:t>
      </w:r>
      <w:r w:rsidR="005B0FAD">
        <w:rPr>
          <w:b/>
        </w:rPr>
        <w:t>-130</w:t>
      </w:r>
      <w:r w:rsidR="005B0FAD" w:rsidRPr="005B0FAD">
        <w:rPr>
          <w:b/>
        </w:rPr>
        <w:t>/201</w:t>
      </w:r>
      <w:r w:rsidR="005B0FAD">
        <w:rPr>
          <w:b/>
        </w:rPr>
        <w:t>6</w:t>
      </w:r>
      <w:r w:rsidR="005B0FAD" w:rsidRPr="005B0FAD">
        <w:rPr>
          <w:b/>
        </w:rPr>
        <w:t>-</w:t>
      </w:r>
      <w:r w:rsidR="000A294E">
        <w:rPr>
          <w:b/>
        </w:rPr>
        <w:t>24</w:t>
      </w:r>
    </w:p>
    <w:p w:rsidRDefault="000668F4" w:rsidP="003C020B" w:rsidR="000668F4" w:rsidRPr="003C020B">
      <w:pPr>
        <w:jc w:val="both"/>
        <w:rPr>
          <w:b/>
        </w:rPr>
      </w:pPr>
      <w:r w:rsidRPr="003C020B">
        <w:rPr>
          <w:b/>
        </w:rPr>
        <w:t>REPUBLIKA HRVATSKA</w:t>
      </w:r>
    </w:p>
    <w:p w:rsidRDefault="000668F4" w:rsidP="003C020B" w:rsidR="000668F4" w:rsidRPr="003C020B">
      <w:pPr>
        <w:jc w:val="both"/>
        <w:rPr>
          <w:b/>
        </w:rPr>
      </w:pPr>
      <w:r w:rsidRPr="003C020B">
        <w:rPr>
          <w:b/>
        </w:rPr>
        <w:t>TRGOVAČKI SUD U OSIJEKU</w:t>
      </w:r>
    </w:p>
    <w:p w:rsidRDefault="000668F4" w:rsidP="005B0FAD" w:rsidR="000668F4" w:rsidRPr="003C020B">
      <w:pPr>
        <w:jc w:val="both"/>
        <w:rPr>
          <w:b/>
        </w:rPr>
      </w:pPr>
      <w:r w:rsidRPr="003C020B">
        <w:rPr>
          <w:b/>
        </w:rPr>
        <w:t>STALNA SLUŽBA</w:t>
      </w:r>
      <w:r w:rsidR="009C5AA4">
        <w:rPr>
          <w:b/>
        </w:rPr>
        <w:t xml:space="preserve"> </w:t>
      </w:r>
      <w:r w:rsidR="005B0FAD">
        <w:rPr>
          <w:b/>
        </w:rPr>
        <w:t>U SLAVONSKOM BRODU</w:t>
      </w:r>
      <w:r w:rsidR="009C5AA4">
        <w:rPr>
          <w:b/>
        </w:rPr>
        <w:t xml:space="preserve">                                          </w:t>
      </w:r>
      <w:r w:rsidRPr="003C020B">
        <w:rPr>
          <w:b/>
        </w:rPr>
        <w:t xml:space="preserve">                   </w:t>
      </w:r>
      <w:r w:rsidR="00287E72">
        <w:rPr>
          <w:b/>
        </w:rPr>
        <w:t xml:space="preserve">          </w:t>
      </w:r>
      <w:r w:rsidR="00A418EC">
        <w:rPr>
          <w:b/>
        </w:rPr>
        <w:t xml:space="preserve">       </w:t>
      </w:r>
    </w:p>
    <w:p w:rsidRDefault="000668F4" w:rsidP="003C020B" w:rsidR="000668F4">
      <w:pPr>
        <w:jc w:val="both"/>
        <w:rPr>
          <w:b/>
        </w:rPr>
      </w:pPr>
      <w:r w:rsidRPr="003C020B">
        <w:rPr>
          <w:b/>
        </w:rPr>
        <w:t>Trg pobjede 13</w:t>
      </w:r>
    </w:p>
    <w:p w:rsidRDefault="009C5AA4" w:rsidP="003C020B" w:rsidR="009C5AA4" w:rsidRPr="003C020B">
      <w:pPr>
        <w:jc w:val="both"/>
        <w:rPr>
          <w:b/>
        </w:rPr>
      </w:pPr>
      <w:r>
        <w:rPr>
          <w:b/>
        </w:rPr>
        <w:t>Slavonski Brod</w:t>
      </w:r>
    </w:p>
    <w:p w:rsidRDefault="00AE684C" w:rsidP="003C020B" w:rsidR="00AE684C">
      <w:pPr>
        <w:jc w:val="both"/>
      </w:pPr>
    </w:p>
    <w:p w:rsidRDefault="00AE684C" w:rsidP="003C020B" w:rsidR="000668F4">
      <w:pPr>
        <w:jc w:val="both"/>
      </w:pPr>
      <w:r>
        <w:t xml:space="preserve"> </w:t>
      </w:r>
      <w:r>
        <w:tab/>
        <w:t xml:space="preserve"> </w:t>
      </w:r>
      <w:r>
        <w:tab/>
      </w:r>
      <w:r w:rsidR="000668F4">
        <w:t xml:space="preserve">TROGOVAČKI SUD U OSIJEKU, STALNA SLUŽBA </w:t>
      </w:r>
      <w:r w:rsidR="005B0FAD">
        <w:t>U SLAVONSKOM BRODU</w:t>
      </w:r>
      <w:r w:rsidR="009C5AA4">
        <w:t>,</w:t>
      </w:r>
      <w:r w:rsidR="000668F4">
        <w:t xml:space="preserve"> po sutkinji Mirni Vujčić, u stečajnom postupku nad stečajnim dužnikom</w:t>
      </w:r>
      <w:r w:rsidR="009C5AA4" w:rsidRPr="009C5AA4">
        <w:t xml:space="preserve"> </w:t>
      </w:r>
      <w:r w:rsidR="005B0FAD" w:rsidRPr="005B0FAD">
        <w:t>T-C oktan d.o.o. za trgovinu i usluge "u stečaju", skraćena tvrtka: T-C oktan d.o.o. "u stečaju", Slavonski Brod, Osječka 180, OIB 79590857519</w:t>
      </w:r>
      <w:r w:rsidR="000A294E">
        <w:t>,</w:t>
      </w:r>
      <w:r w:rsidR="005B0FAD" w:rsidRPr="005B0FAD">
        <w:t xml:space="preserve"> </w:t>
      </w:r>
      <w:r w:rsidR="00075992">
        <w:t xml:space="preserve">dana </w:t>
      </w:r>
      <w:r w:rsidR="005B0FAD">
        <w:t>07. rujna</w:t>
      </w:r>
      <w:r w:rsidR="00923362">
        <w:t xml:space="preserve"> 2016</w:t>
      </w:r>
      <w:r w:rsidR="000668F4">
        <w:t xml:space="preserve">. godine donio je slijedeći </w:t>
      </w:r>
    </w:p>
    <w:p w:rsidRDefault="00AE684C" w:rsidP="003C020B" w:rsidR="00AE684C">
      <w:pPr>
        <w:jc w:val="both"/>
      </w:pPr>
    </w:p>
    <w:p w:rsidRDefault="000668F4" w:rsidP="003C020B" w:rsidR="000668F4" w:rsidRPr="003C020B">
      <w:pPr>
        <w:jc w:val="center"/>
        <w:rPr>
          <w:b/>
        </w:rPr>
      </w:pPr>
      <w:r w:rsidRPr="003C020B">
        <w:rPr>
          <w:b/>
        </w:rPr>
        <w:t>Z</w:t>
      </w:r>
      <w:r w:rsidR="000A294E">
        <w:rPr>
          <w:b/>
        </w:rPr>
        <w:t xml:space="preserve"> </w:t>
      </w:r>
      <w:r w:rsidRPr="003C020B">
        <w:rPr>
          <w:b/>
        </w:rPr>
        <w:t>A</w:t>
      </w:r>
      <w:r w:rsidR="000A294E">
        <w:rPr>
          <w:b/>
        </w:rPr>
        <w:t xml:space="preserve"> </w:t>
      </w:r>
      <w:r w:rsidRPr="003C020B">
        <w:rPr>
          <w:b/>
        </w:rPr>
        <w:t>K</w:t>
      </w:r>
      <w:r w:rsidR="000A294E">
        <w:rPr>
          <w:b/>
        </w:rPr>
        <w:t xml:space="preserve"> </w:t>
      </w:r>
      <w:r w:rsidRPr="003C020B">
        <w:rPr>
          <w:b/>
        </w:rPr>
        <w:t>L</w:t>
      </w:r>
      <w:r w:rsidR="000A294E">
        <w:rPr>
          <w:b/>
        </w:rPr>
        <w:t xml:space="preserve"> </w:t>
      </w:r>
      <w:r w:rsidRPr="003C020B">
        <w:rPr>
          <w:b/>
        </w:rPr>
        <w:t>J</w:t>
      </w:r>
      <w:r w:rsidR="000A294E">
        <w:rPr>
          <w:b/>
        </w:rPr>
        <w:t xml:space="preserve"> </w:t>
      </w:r>
      <w:r w:rsidRPr="003C020B">
        <w:rPr>
          <w:b/>
        </w:rPr>
        <w:t>U</w:t>
      </w:r>
      <w:r w:rsidR="000A294E">
        <w:rPr>
          <w:b/>
        </w:rPr>
        <w:t xml:space="preserve"> </w:t>
      </w:r>
      <w:r w:rsidRPr="003C020B">
        <w:rPr>
          <w:b/>
        </w:rPr>
        <w:t>Č</w:t>
      </w:r>
      <w:r w:rsidR="000A294E">
        <w:rPr>
          <w:b/>
        </w:rPr>
        <w:t xml:space="preserve"> </w:t>
      </w:r>
      <w:r w:rsidRPr="003C020B">
        <w:rPr>
          <w:b/>
        </w:rPr>
        <w:t>A</w:t>
      </w:r>
      <w:r w:rsidR="000A294E">
        <w:rPr>
          <w:b/>
        </w:rPr>
        <w:t xml:space="preserve"> </w:t>
      </w:r>
      <w:r w:rsidRPr="003C020B">
        <w:rPr>
          <w:b/>
        </w:rPr>
        <w:t>K</w:t>
      </w:r>
    </w:p>
    <w:p w:rsidRDefault="000668F4" w:rsidP="003C020B" w:rsidR="000668F4">
      <w:pPr>
        <w:jc w:val="both"/>
      </w:pPr>
    </w:p>
    <w:p w:rsidRDefault="00AE684C" w:rsidP="002E076E" w:rsidR="002E076E">
      <w:pPr>
        <w:jc w:val="both"/>
      </w:pPr>
      <w:r>
        <w:t xml:space="preserve"> </w:t>
      </w:r>
      <w:r>
        <w:tab/>
        <w:t xml:space="preserve"> </w:t>
      </w:r>
      <w:r>
        <w:tab/>
      </w:r>
      <w:r w:rsidR="008817FE">
        <w:t>I.</w:t>
      </w:r>
      <w:r>
        <w:t xml:space="preserve"> </w:t>
      </w:r>
      <w:r w:rsidR="000668F4">
        <w:t xml:space="preserve">Saziva se prva sjednica Odbora vjerovnika stečajnog </w:t>
      </w:r>
      <w:r w:rsidR="00EA4863">
        <w:t xml:space="preserve">dužnika </w:t>
      </w:r>
      <w:r w:rsidR="005B0FAD" w:rsidRPr="005B0FAD">
        <w:t>T-C oktan d.o.o. za trgovinu i usluge "u stečaju", skraćena tvrtka: T-C oktan d.o.o. "u stečaju", Slavonski Brod, Osječka 180, OIB 79590857519</w:t>
      </w:r>
    </w:p>
    <w:p w:rsidRDefault="009C5AA4" w:rsidP="002E076E" w:rsidR="009C5AA4">
      <w:pPr>
        <w:ind w:firstLine="1440"/>
        <w:jc w:val="both"/>
      </w:pPr>
    </w:p>
    <w:p w:rsidRDefault="00287E72" w:rsidP="003C020B" w:rsidR="000A294E">
      <w:pPr>
        <w:jc w:val="center"/>
        <w:rPr>
          <w:b/>
        </w:rPr>
      </w:pPr>
      <w:r>
        <w:rPr>
          <w:b/>
        </w:rPr>
        <w:t>za dan</w:t>
      </w:r>
      <w:r w:rsidR="000A294E">
        <w:rPr>
          <w:b/>
        </w:rPr>
        <w:t xml:space="preserve"> 11.</w:t>
      </w:r>
      <w:r>
        <w:rPr>
          <w:b/>
        </w:rPr>
        <w:t xml:space="preserve"> </w:t>
      </w:r>
      <w:r w:rsidR="000A294E">
        <w:rPr>
          <w:b/>
        </w:rPr>
        <w:t>listopada</w:t>
      </w:r>
      <w:r>
        <w:rPr>
          <w:b/>
        </w:rPr>
        <w:t xml:space="preserve"> </w:t>
      </w:r>
      <w:r w:rsidR="002E076E">
        <w:rPr>
          <w:b/>
        </w:rPr>
        <w:t>2016</w:t>
      </w:r>
      <w:r>
        <w:rPr>
          <w:b/>
        </w:rPr>
        <w:t xml:space="preserve">. godine u </w:t>
      </w:r>
      <w:r w:rsidR="000A294E">
        <w:rPr>
          <w:b/>
        </w:rPr>
        <w:t>10</w:t>
      </w:r>
      <w:r w:rsidR="000668F4" w:rsidRPr="003C020B">
        <w:rPr>
          <w:b/>
        </w:rPr>
        <w:t>,00 sati u prostorijama ovoga suda</w:t>
      </w:r>
      <w:r w:rsidR="001448B2">
        <w:rPr>
          <w:b/>
        </w:rPr>
        <w:t>,</w:t>
      </w:r>
      <w:r w:rsidR="000668F4" w:rsidRPr="003C020B">
        <w:rPr>
          <w:b/>
        </w:rPr>
        <w:t xml:space="preserve"> </w:t>
      </w:r>
    </w:p>
    <w:p w:rsidRDefault="000668F4" w:rsidP="003C020B" w:rsidR="000668F4" w:rsidRPr="003C020B">
      <w:pPr>
        <w:jc w:val="center"/>
        <w:rPr>
          <w:b/>
        </w:rPr>
      </w:pPr>
      <w:r w:rsidRPr="003C020B">
        <w:rPr>
          <w:b/>
        </w:rPr>
        <w:t>Trg</w:t>
      </w:r>
      <w:r w:rsidR="000A294E">
        <w:rPr>
          <w:b/>
        </w:rPr>
        <w:t xml:space="preserve"> </w:t>
      </w:r>
      <w:r w:rsidRPr="003C020B">
        <w:rPr>
          <w:b/>
        </w:rPr>
        <w:t xml:space="preserve">pobjede 13, </w:t>
      </w:r>
      <w:r w:rsidR="009C5AA4">
        <w:rPr>
          <w:b/>
        </w:rPr>
        <w:t xml:space="preserve">Slavonski Brod, </w:t>
      </w:r>
      <w:r w:rsidRPr="003C020B">
        <w:rPr>
          <w:b/>
        </w:rPr>
        <w:t>soba 78, III kat.</w:t>
      </w:r>
    </w:p>
    <w:p w:rsidRDefault="000668F4" w:rsidP="003C020B" w:rsidR="000668F4">
      <w:pPr>
        <w:jc w:val="both"/>
      </w:pPr>
    </w:p>
    <w:p w:rsidRDefault="000A294E" w:rsidP="000A294E" w:rsidR="000A294E" w:rsidRPr="000A29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A294E">
        <w:t xml:space="preserve">II. Na sjednicu se pozivaju članovi Odbora vjerovnika izabrani na Izvještajnom ročištu – Skupštini vjerovnika održanom </w:t>
      </w:r>
      <w:r>
        <w:t>05. rujna</w:t>
      </w:r>
      <w:r w:rsidRPr="000A294E">
        <w:t xml:space="preserve"> 201</w:t>
      </w:r>
      <w:r>
        <w:t>6</w:t>
      </w:r>
      <w:r w:rsidRPr="000A294E">
        <w:t>. godine i to:</w:t>
      </w:r>
    </w:p>
    <w:p w:rsidRDefault="009C5AA4" w:rsidP="005B0FAD" w:rsidR="009C5AA4">
      <w:pPr>
        <w:jc w:val="both"/>
      </w:pPr>
    </w:p>
    <w:p w:rsidRDefault="009C5AA4" w:rsidP="000A294E" w:rsidR="0004089B">
      <w:pPr>
        <w:ind w:firstLine="1440"/>
        <w:jc w:val="both"/>
      </w:pPr>
      <w:r>
        <w:t>-</w:t>
      </w:r>
      <w:r w:rsidR="00AE684C">
        <w:t xml:space="preserve"> </w:t>
      </w:r>
      <w:r w:rsidR="000A294E" w:rsidRPr="000A294E">
        <w:t>REPUBLIKA HRVATSKA</w:t>
      </w:r>
      <w:r w:rsidR="000A294E">
        <w:t xml:space="preserve">, </w:t>
      </w:r>
      <w:r w:rsidR="000A294E" w:rsidRPr="000A294E">
        <w:t>Ministarstvo financija, Porezna uprava,</w:t>
      </w:r>
      <w:r w:rsidR="000A294E">
        <w:t xml:space="preserve"> </w:t>
      </w:r>
      <w:r w:rsidR="000A294E" w:rsidRPr="000A294E">
        <w:t>Područni ured Slavonija i Baranja, OIB 18683136487</w:t>
      </w:r>
      <w:r w:rsidR="00C96781">
        <w:t xml:space="preserve"> zastupana po</w:t>
      </w:r>
      <w:r w:rsidR="002E076E">
        <w:t xml:space="preserve"> Županijsko državno odvjetništvo, Građansko-upravni odjel Slavonski Brod</w:t>
      </w:r>
    </w:p>
    <w:p w:rsidRDefault="005B0FAD" w:rsidP="000A294E" w:rsidR="000A294E">
      <w:pPr>
        <w:ind w:firstLine="1440"/>
        <w:jc w:val="both"/>
      </w:pPr>
      <w:r>
        <w:t xml:space="preserve">- </w:t>
      </w:r>
      <w:r w:rsidR="000A294E" w:rsidRPr="000A294E">
        <w:t>H-ABDUCO d.o.o., Zagreb, Slavonska avenija 6a, OIB: 13667298928</w:t>
      </w:r>
    </w:p>
    <w:p w:rsidRDefault="00214FA3" w:rsidP="000A294E" w:rsidR="00214FA3">
      <w:pPr>
        <w:ind w:firstLine="1440"/>
        <w:jc w:val="both"/>
      </w:pPr>
      <w:r>
        <w:t>-</w:t>
      </w:r>
      <w:r w:rsidR="005B0FAD">
        <w:t xml:space="preserve"> </w:t>
      </w:r>
      <w:r w:rsidR="000A294E" w:rsidRPr="000A294E">
        <w:t>KOMUNALAC d.o.o., Slavonski Brod, Stjepana pl. Horvata 38, OIB: 61888142985</w:t>
      </w:r>
    </w:p>
    <w:p w:rsidRDefault="000668F4" w:rsidP="003C020B" w:rsidR="000668F4">
      <w:pPr>
        <w:jc w:val="both"/>
      </w:pPr>
    </w:p>
    <w:p w:rsidRDefault="000668F4" w:rsidP="003C020B" w:rsidR="000668F4">
      <w:pPr>
        <w:ind w:firstLine="708" w:left="708"/>
        <w:jc w:val="both"/>
      </w:pPr>
      <w:r>
        <w:t>III. Za sjednicu se predlaže slijedeći Dnevni red:</w:t>
      </w:r>
    </w:p>
    <w:p w:rsidRDefault="000668F4" w:rsidP="003C020B" w:rsidR="000668F4">
      <w:pPr>
        <w:jc w:val="both"/>
      </w:pPr>
    </w:p>
    <w:p w:rsidRDefault="000A294E" w:rsidP="003C020B" w:rsidR="000A294E">
      <w:pPr>
        <w:jc w:val="both"/>
      </w:pPr>
      <w:r>
        <w:t xml:space="preserve"> </w:t>
      </w:r>
      <w:r>
        <w:tab/>
        <w:t xml:space="preserve"> </w:t>
      </w:r>
      <w:r>
        <w:tab/>
        <w:t>1. Izbor predsjednika Odbora vjerovnika</w:t>
      </w:r>
    </w:p>
    <w:p w:rsidRDefault="000A294E" w:rsidP="00421014" w:rsidR="00421014">
      <w:pPr>
        <w:ind w:firstLine="24" w:left="1416"/>
        <w:jc w:val="both"/>
      </w:pPr>
      <w:r>
        <w:t>2</w:t>
      </w:r>
      <w:r w:rsidR="00421014">
        <w:t>.</w:t>
      </w:r>
      <w:r w:rsidR="00AE684C">
        <w:t xml:space="preserve"> </w:t>
      </w:r>
      <w:r w:rsidR="00421014">
        <w:t xml:space="preserve">Izvješće stečajnog upravitelja </w:t>
      </w:r>
      <w:r w:rsidR="00421014" w:rsidRPr="005962A7">
        <w:t xml:space="preserve">o dosadašnjem tijeku stečajnog postupka i </w:t>
      </w:r>
      <w:r w:rsidR="00421014">
        <w:t xml:space="preserve">    </w:t>
      </w:r>
    </w:p>
    <w:p w:rsidRDefault="00421014" w:rsidP="00421014" w:rsidR="00421014" w:rsidRPr="005962A7">
      <w:pPr>
        <w:ind w:firstLine="24" w:left="1416"/>
        <w:jc w:val="both"/>
      </w:pPr>
      <w:r>
        <w:t xml:space="preserve">   </w:t>
      </w:r>
      <w:r w:rsidRPr="005962A7">
        <w:t>stanju stečajne mase.</w:t>
      </w:r>
    </w:p>
    <w:p w:rsidRDefault="000A294E" w:rsidP="000A294E" w:rsidR="000A294E">
      <w:pPr>
        <w:ind w:firstLine="1440"/>
        <w:jc w:val="both"/>
      </w:pPr>
      <w:r>
        <w:t>3</w:t>
      </w:r>
      <w:r w:rsidR="00421014" w:rsidRPr="005962A7">
        <w:t>.</w:t>
      </w:r>
      <w:r w:rsidR="00AE684C">
        <w:t xml:space="preserve"> </w:t>
      </w:r>
      <w:r w:rsidR="002E076E">
        <w:t>Odlučivanje o predračunu troškova stečajnog postupka</w:t>
      </w:r>
    </w:p>
    <w:p w:rsidRDefault="000A294E" w:rsidP="00421014" w:rsidR="00421014" w:rsidRPr="003677BD">
      <w:pPr>
        <w:ind w:firstLine="1440"/>
        <w:jc w:val="both"/>
      </w:pPr>
      <w:r>
        <w:t>4</w:t>
      </w:r>
      <w:r w:rsidR="00421014" w:rsidRPr="003677BD">
        <w:t>. Razno</w:t>
      </w:r>
    </w:p>
    <w:p w:rsidRDefault="000668F4" w:rsidP="003C020B" w:rsidR="000668F4">
      <w:pPr>
        <w:jc w:val="both"/>
      </w:pPr>
    </w:p>
    <w:p w:rsidRDefault="00075992" w:rsidP="003C020B" w:rsidR="000668F4">
      <w:pPr>
        <w:ind w:firstLine="708" w:left="708"/>
        <w:jc w:val="both"/>
      </w:pPr>
      <w:r>
        <w:t xml:space="preserve">U Slavonskom Brodu, </w:t>
      </w:r>
      <w:r w:rsidR="005B0FAD">
        <w:t>07. rujna</w:t>
      </w:r>
      <w:r w:rsidR="00387DD0">
        <w:t xml:space="preserve">  201</w:t>
      </w:r>
      <w:r w:rsidR="00051555">
        <w:t>6</w:t>
      </w:r>
      <w:r w:rsidR="000668F4">
        <w:t>. godine</w:t>
      </w:r>
    </w:p>
    <w:p w:rsidRDefault="000668F4" w:rsidP="003C020B" w:rsidR="000668F4">
      <w:pPr>
        <w:jc w:val="both"/>
      </w:pPr>
    </w:p>
    <w:p w:rsidRDefault="000668F4" w:rsidP="003C020B" w:rsidR="000668F4">
      <w:pPr>
        <w:jc w:val="both"/>
      </w:pPr>
      <w:r>
        <w:t xml:space="preserve">                                                                            </w:t>
      </w:r>
      <w:r w:rsidR="00315AFB">
        <w:t xml:space="preserve">                       </w:t>
      </w:r>
      <w:r>
        <w:t xml:space="preserve"> Stečajna sutkinja</w:t>
      </w:r>
    </w:p>
    <w:p w:rsidRDefault="000668F4" w:rsidP="003C020B" w:rsidR="00AE684C">
      <w:pPr>
        <w:jc w:val="both"/>
      </w:pPr>
      <w:r>
        <w:t xml:space="preserve">                                                                              </w:t>
      </w:r>
      <w:r w:rsidR="00315AFB">
        <w:t xml:space="preserve">                     </w:t>
      </w:r>
      <w:r w:rsidR="00051555">
        <w:t xml:space="preserve">  </w:t>
      </w:r>
      <w:r w:rsidR="00AE684C">
        <w:t xml:space="preserve"> </w:t>
      </w:r>
      <w:r w:rsidR="00315AFB">
        <w:t xml:space="preserve"> </w:t>
      </w:r>
      <w:smartTag w:element="PersonName" w:uri="urn:schemas-microsoft-com:office:smarttags">
        <w:r>
          <w:t>Mirna Vujčić</w:t>
        </w:r>
      </w:smartTag>
      <w:r w:rsidR="00AE684C">
        <w:t xml:space="preserve">    </w:t>
      </w:r>
    </w:p>
    <w:p w:rsidRDefault="00AE684C" w:rsidP="003C020B" w:rsidR="000668F4">
      <w:pPr>
        <w:jc w:val="both"/>
      </w:pPr>
      <w:r>
        <w:t xml:space="preserve">            </w:t>
      </w:r>
      <w:r w:rsidR="00315AFB">
        <w:t xml:space="preserve">                                                              </w:t>
      </w:r>
    </w:p>
    <w:p w:rsidRDefault="000668F4" w:rsidP="003C020B" w:rsidR="000668F4" w:rsidRPr="003C020B">
      <w:pPr>
        <w:jc w:val="both"/>
        <w:rPr>
          <w:sz w:val="20"/>
          <w:szCs w:val="20"/>
        </w:rPr>
      </w:pPr>
      <w:r w:rsidRPr="003C020B">
        <w:rPr>
          <w:sz w:val="20"/>
          <w:szCs w:val="20"/>
        </w:rPr>
        <w:t>NAPUTAK O PRAVNOM LIJEKU:</w:t>
      </w:r>
    </w:p>
    <w:p w:rsidRDefault="000668F4" w:rsidP="003C020B" w:rsidR="000668F4" w:rsidRPr="003C020B">
      <w:pPr>
        <w:jc w:val="both"/>
        <w:rPr>
          <w:sz w:val="20"/>
          <w:szCs w:val="20"/>
        </w:rPr>
      </w:pPr>
      <w:r w:rsidRPr="003C020B">
        <w:rPr>
          <w:sz w:val="20"/>
          <w:szCs w:val="20"/>
        </w:rPr>
        <w:t>Protiv ovog zaključka nije dopuštena žalba.</w:t>
      </w:r>
    </w:p>
    <w:p w:rsidRDefault="000668F4" w:rsidP="003C020B" w:rsidR="000668F4">
      <w:pPr>
        <w:jc w:val="both"/>
      </w:pPr>
      <w:r>
        <w:t xml:space="preserve">    </w:t>
      </w:r>
    </w:p>
    <w:p w:rsidRDefault="005B0FAD" w:rsidP="003C020B" w:rsidR="005B0FAD">
      <w:pPr>
        <w:jc w:val="both"/>
      </w:pPr>
    </w:p>
    <w:p w:rsidRDefault="000668F4" w:rsidP="003C020B" w:rsidR="000668F4">
      <w:pPr>
        <w:jc w:val="both"/>
      </w:pPr>
      <w:r>
        <w:t>DNA</w:t>
      </w:r>
    </w:p>
    <w:p w:rsidRDefault="002E076E" w:rsidP="003C020B" w:rsidR="000668F4">
      <w:pPr>
        <w:jc w:val="both"/>
      </w:pPr>
      <w:r>
        <w:t>- Rješenje objaviti na mrežnoj stranici e-Oglasna ploča sudova.</w:t>
      </w:r>
    </w:p>
    <w:p w:rsidRDefault="000A294E" w:rsidP="003C020B" w:rsidR="000A294E">
      <w:pPr>
        <w:jc w:val="both"/>
      </w:pPr>
      <w:r>
        <w:t>- Dostaviti članovima Odbora vjerovnika</w:t>
      </w:r>
    </w:p>
    <w:p w:rsidRDefault="000668F4" w:rsidP="003C020B" w:rsidR="000668F4">
      <w:pPr>
        <w:jc w:val="both"/>
      </w:pPr>
    </w:p>
    <w:sectPr w:rsidR="000668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B0D5B"/>
    <w:multiLevelType w:val="hybridMultilevel"/>
    <w:tmpl w:val="E6423704"/>
    <w:lvl w:tplc="B7BC3D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68F4"/>
    <w:rsid w:val="0004089B"/>
    <w:rsid w:val="00051555"/>
    <w:rsid w:val="000668F4"/>
    <w:rsid w:val="00075992"/>
    <w:rsid w:val="000A294E"/>
    <w:rsid w:val="000B5301"/>
    <w:rsid w:val="000E03FD"/>
    <w:rsid w:val="001448B2"/>
    <w:rsid w:val="00156201"/>
    <w:rsid w:val="001A38DD"/>
    <w:rsid w:val="00214FA3"/>
    <w:rsid w:val="00287E72"/>
    <w:rsid w:val="002E076E"/>
    <w:rsid w:val="00315AFB"/>
    <w:rsid w:val="003721E0"/>
    <w:rsid w:val="00387DD0"/>
    <w:rsid w:val="003C020B"/>
    <w:rsid w:val="00421014"/>
    <w:rsid w:val="004545C2"/>
    <w:rsid w:val="004A1FD9"/>
    <w:rsid w:val="004E73F6"/>
    <w:rsid w:val="00583BCF"/>
    <w:rsid w:val="005B0FAD"/>
    <w:rsid w:val="00691C40"/>
    <w:rsid w:val="006B5A35"/>
    <w:rsid w:val="006E5D71"/>
    <w:rsid w:val="007A5DAB"/>
    <w:rsid w:val="007D1921"/>
    <w:rsid w:val="008542AF"/>
    <w:rsid w:val="008817FE"/>
    <w:rsid w:val="00923362"/>
    <w:rsid w:val="009C5AA4"/>
    <w:rsid w:val="00A0069A"/>
    <w:rsid w:val="00A25FB6"/>
    <w:rsid w:val="00A418EC"/>
    <w:rsid w:val="00A56D19"/>
    <w:rsid w:val="00AC5F53"/>
    <w:rsid w:val="00AE684C"/>
    <w:rsid w:val="00B46490"/>
    <w:rsid w:val="00B61885"/>
    <w:rsid w:val="00B62FA7"/>
    <w:rsid w:val="00BA2643"/>
    <w:rsid w:val="00C03222"/>
    <w:rsid w:val="00C96781"/>
    <w:rsid w:val="00D318C9"/>
    <w:rsid w:val="00D92A7B"/>
    <w:rsid w:val="00E41C46"/>
    <w:rsid w:val="00EA4863"/>
    <w:rsid w:val="00F7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721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721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D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D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D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D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721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721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D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D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D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D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T-C oktan d.o.o. za trgovinu i usluge</izvorni_sadrzaj>
    <derivirana_varijabla naziv="DomainObject.Predmet.ProtustrankaFormated_1">  T-C oktan d.o.o. za trgovinu i usluge</derivirana_varijabla>
  </DomainObject.Predmet.ProtustrankaFormated>
  <DomainObject.Predmet.ProtustrankaFormatedOIB>
    <izvorni_sadrzaj>  T-C oktan d.o.o. za trgovinu i usluge, OIB 79590857519</izvorni_sadrzaj>
    <derivirana_varijabla naziv="DomainObject.Predmet.ProtustrankaFormatedOIB_1">  T-C oktan d.o.o. za trgovinu i usluge, OIB 79590857519</derivirana_varijabla>
  </DomainObject.Predmet.ProtustrankaFormatedOIB>
  <DomainObject.Predmet.ProtustrankaFormatedWithAdress>
    <izvorni_sadrzaj> T-C oktan d.o.o. za trgovinu i usluge, Osječka 180, 35000 Slavonski Brod</izvorni_sadrzaj>
    <derivirana_varijabla naziv="DomainObject.Predmet.ProtustrankaFormatedWithAdress_1"> T-C oktan d.o.o. za trgovinu i usluge, Osječka 180, 35000 Slavonski Brod</derivirana_varijabla>
  </DomainObject.Predmet.ProtustrankaFormatedWithAdress>
  <DomainObject.Predmet.ProtustrankaFormatedWithAdressOIB>
    <izvorni_sadrzaj> T-C oktan d.o.o. za trgovinu i usluge, OIB 79590857519, Osječka 180, 35000 Slavonski Brod</izvorni_sadrzaj>
    <derivirana_varijabla naziv="DomainObject.Predmet.ProtustrankaFormatedWithAdressOIB_1"> T-C oktan d.o.o. za trgovinu i usluge, OIB 79590857519, Osječka 180, 35000 Slavonski Brod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</item>
    </izvorni_sadrzaj>
    <derivirana_varijabla naziv="DomainObject.Predmet.ProtuStrankaListFormated_1">
      <item>T-C oktan d.o.o. za trgovinu i usluge</item>
    </derivirana_varijabla>
  </DomainObject.Predmet.ProtuStrankaListFormated>
  <DomainObject.Predmet.ProtuStrankaListFormatedOIB>
    <izvorni_sadrzaj>
      <item>T-C oktan d.o.o. za trgovinu i usluge, OIB 79590857519</item>
    </izvorni_sadrzaj>
    <derivirana_varijabla naziv="DomainObject.Predmet.ProtuStrankaListFormatedOIB_1">
      <item>T-C oktan d.o.o. za trgovinu i usluge, OIB 79590857519</item>
    </derivirana_varijabla>
  </DomainObject.Predmet.ProtuStrankaListFormatedOIB>
  <DomainObject.Predmet.ProtuStrankaListFormatedWithAdress>
    <izvorni_sadrzaj>
      <item>T-C oktan d.o.o. za trgovinu i usluge, Osječka 180, 35000 Slavonski Brod</item>
    </izvorni_sadrzaj>
    <derivirana_varijabla naziv="DomainObject.Predmet.ProtuStrankaListFormatedWithAdress_1">
      <item>T-C oktan d.o.o. za trgovinu i usluge, Osječka 180, 35000 Slavonski Brod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</item>
    </izvorni_sadrzaj>
    <derivirana_varijabla naziv="DomainObject.Predmet.ProtuStrankaListFormatedWithAdressOIB_1">
      <item>T-C oktan d.o.o. za trgovinu i usluge, OIB 79590857519, Osječka 180, 35000 Slavonski Brod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263</properties:Words>
  <properties:Characters>1529</properties:Characters>
  <properties:Lines>51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2016-09-07T06:47:00Z</dcterms:created>
  <dc:creator>alet</dc:creator>
  <cp:keywords/>
  <cp:lastModifiedBy>wsadmin</cp:lastModifiedBy>
  <cp:lastPrinted>2016-02-01T08:59:00Z</cp:lastPrinted>
  <dcterms:modified xmlns:xsi="http://www.w3.org/2001/XMLSchema-instance" xsi:type="dcterms:W3CDTF">2016-09-07T07:02:00Z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