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58cf7" w14:paraId="2858cf7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773A14">
        <w:rPr>
          <w:rStyle w:val="Naglaeno"/>
          <w:b w:val="false"/>
        </w:rPr>
        <w:t>19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555B67">
        <w:rPr>
          <w:rStyle w:val="Naglaeno"/>
          <w:b w:val="false"/>
        </w:rPr>
        <w:t>2</w:t>
      </w:r>
      <w:r w:rsidR="006E2353">
        <w:rPr>
          <w:rStyle w:val="Naglaeno"/>
          <w:b w:val="false"/>
        </w:rPr>
        <w:t>80</w:t>
      </w:r>
      <w:r w:rsidR="00F72634">
        <w:rPr>
          <w:rStyle w:val="Naglaeno"/>
          <w:b w:val="false"/>
        </w:rPr>
        <w:t>/18</w:t>
      </w:r>
      <w:r w:rsidR="001E3FCA">
        <w:rPr>
          <w:rStyle w:val="Naglaeno"/>
          <w:b w:val="false"/>
        </w:rPr>
        <w:t>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 xml:space="preserve">po sudskom savjetniku </w:t>
      </w:r>
      <w:r w:rsidR="00773A14">
        <w:t>Marini Ljubičić Knežević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C111D8">
        <w:t>Osijek</w:t>
      </w:r>
      <w:r w:rsidR="00F564E3">
        <w:t>,</w:t>
      </w:r>
      <w:r w:rsidR="00EA1A0E">
        <w:t xml:space="preserve"> </w:t>
      </w:r>
      <w:r w:rsidR="00F72634">
        <w:t xml:space="preserve">L. </w:t>
      </w:r>
      <w:proofErr w:type="spellStart"/>
      <w:r w:rsidR="00F72634">
        <w:t>Jä</w:t>
      </w:r>
      <w:r w:rsidR="00C111D8">
        <w:t>gera</w:t>
      </w:r>
      <w:proofErr w:type="spellEnd"/>
      <w:r w:rsidR="00C111D8">
        <w:t xml:space="preserve">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6E2353">
        <w:t>ALI &amp; ŽELJKO j.</w:t>
      </w:r>
      <w:r w:rsidR="003C02EA">
        <w:t>d.o.o.</w:t>
      </w:r>
      <w:r w:rsidR="002034D6">
        <w:t xml:space="preserve">, </w:t>
      </w:r>
      <w:r w:rsidR="00FA0E78">
        <w:t xml:space="preserve">OIB: </w:t>
      </w:r>
      <w:r w:rsidR="006E2353">
        <w:t>29576705435</w:t>
      </w:r>
      <w:r w:rsidR="00555B67">
        <w:t>,</w:t>
      </w:r>
      <w:r w:rsidR="00A948C4">
        <w:t xml:space="preserve"> </w:t>
      </w:r>
      <w:r w:rsidR="00B57C6B">
        <w:t xml:space="preserve">MBS: </w:t>
      </w:r>
      <w:r w:rsidR="006E2353">
        <w:t>030183488</w:t>
      </w:r>
      <w:r w:rsidR="00467353">
        <w:t xml:space="preserve">, </w:t>
      </w:r>
      <w:r w:rsidR="006E2353">
        <w:t xml:space="preserve">Osijek, Bartula Kašića 70,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6E2353">
        <w:t>9</w:t>
      </w:r>
      <w:r w:rsidR="003C02EA">
        <w:t>. travnja</w:t>
      </w:r>
      <w:r w:rsidR="002208DD">
        <w:t xml:space="preserve"> </w:t>
      </w:r>
      <w:r w:rsidR="00224AFF">
        <w:t>20</w:t>
      </w:r>
      <w:r w:rsidR="008A40C2">
        <w:t>1</w:t>
      </w:r>
      <w:r w:rsidR="00F72634">
        <w:t>8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5D3B91">
        <w:t>ALI &amp; ŽELJKO</w:t>
      </w:r>
      <w:r w:rsidR="006E2353">
        <w:t xml:space="preserve"> j.d.o.o., OIB: 29576705435, MBS: 030183488, Osijek, Bartula Kašića 70,</w:t>
      </w:r>
      <w:r w:rsidR="003C02EA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6E2353">
        <w:t>22.901,30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CD3D2A">
        <w:t>ALI AŠIMI</w:t>
      </w:r>
      <w:r w:rsidR="00B57C6B">
        <w:t xml:space="preserve">, OIB: </w:t>
      </w:r>
      <w:r w:rsidR="00CD3D2A">
        <w:t>51339158845</w:t>
      </w:r>
      <w:r w:rsidR="001C15F7">
        <w:t>,</w:t>
      </w:r>
      <w:r w:rsidR="00AD5A05">
        <w:t xml:space="preserve"> </w:t>
      </w:r>
      <w:r w:rsidR="00CD3D2A">
        <w:t>Osijek, Vrbaska 14</w:t>
      </w:r>
      <w:r w:rsidR="00AD5A05">
        <w:t>,</w:t>
      </w:r>
      <w:r w:rsidR="00FA0E78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467353">
        <w:t>2</w:t>
      </w:r>
      <w:r w:rsidR="00CD3D2A">
        <w:t>80</w:t>
      </w:r>
      <w:r w:rsidR="004E6173">
        <w:t xml:space="preserve">18 </w:t>
      </w:r>
      <w:r>
        <w:t>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773A14" w:rsidP="000408AE" w:rsidR="003E6D4F">
      <w:pPr>
        <w:ind w:left="708"/>
        <w:jc w:val="center"/>
      </w:pPr>
      <w:r>
        <w:t xml:space="preserve">U Osijeku </w:t>
      </w:r>
      <w:r w:rsidR="00CD3D2A">
        <w:t>9</w:t>
      </w:r>
      <w:r w:rsidR="0083471E">
        <w:t>. travnja</w:t>
      </w:r>
      <w:r w:rsidR="004E6173">
        <w:t xml:space="preserve"> 2018</w:t>
      </w:r>
      <w:r w:rsidR="0054259D">
        <w:t>.</w:t>
      </w: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773A14">
        <w:t>A: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 xml:space="preserve">     </w:t>
      </w:r>
      <w:r w:rsidR="00CD1237">
        <w:t>Sudska savjetnica</w:t>
      </w:r>
      <w:r w:rsidR="00F5714E">
        <w:t xml:space="preserve">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773A14">
        <w:tab/>
      </w:r>
      <w:r w:rsidR="00773A14">
        <w:tab/>
      </w:r>
      <w:r w:rsidR="00773A14">
        <w:tab/>
        <w:t xml:space="preserve"> </w:t>
      </w:r>
      <w:r w:rsidR="00F5714E">
        <w:t xml:space="preserve"> </w:t>
      </w:r>
      <w:r w:rsidR="00773A14">
        <w:t xml:space="preserve">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D3D2A">
        <w:t>25</w:t>
      </w:r>
      <w:r w:rsidR="0083471E">
        <w:t>/5</w:t>
      </w:r>
      <w:r w:rsidR="004E6173">
        <w:t xml:space="preserve"> </w:t>
      </w:r>
      <w:r w:rsidR="004E6173">
        <w:tab/>
      </w:r>
      <w:r w:rsidR="00773A14" w:rsidRPr="00773A14">
        <w:t xml:space="preserve"> 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>Marina Ljubičić Knežević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1A6"/>
    <w:rsid w:val="00077C9D"/>
    <w:rsid w:val="0008378A"/>
    <w:rsid w:val="00086021"/>
    <w:rsid w:val="00091B4B"/>
    <w:rsid w:val="00093008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5F7"/>
    <w:rsid w:val="001C1653"/>
    <w:rsid w:val="001C73F4"/>
    <w:rsid w:val="001C7F1E"/>
    <w:rsid w:val="001D552C"/>
    <w:rsid w:val="001E2000"/>
    <w:rsid w:val="001E375C"/>
    <w:rsid w:val="001E3FCA"/>
    <w:rsid w:val="001F721E"/>
    <w:rsid w:val="002034D6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3771F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02EA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67353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173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5B67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3AB8"/>
    <w:rsid w:val="005C598E"/>
    <w:rsid w:val="005D2A79"/>
    <w:rsid w:val="005D3B91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201B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0E82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3F94"/>
    <w:rsid w:val="006C4FDF"/>
    <w:rsid w:val="006C6763"/>
    <w:rsid w:val="006E2353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73A14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3B47"/>
    <w:rsid w:val="00834492"/>
    <w:rsid w:val="0083471E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870F3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1329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948C4"/>
    <w:rsid w:val="00AA6B6E"/>
    <w:rsid w:val="00AB7B53"/>
    <w:rsid w:val="00AD0676"/>
    <w:rsid w:val="00AD251E"/>
    <w:rsid w:val="00AD5A05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57C6B"/>
    <w:rsid w:val="00B61E52"/>
    <w:rsid w:val="00B62D82"/>
    <w:rsid w:val="00B67389"/>
    <w:rsid w:val="00B75762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001F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D1237"/>
    <w:rsid w:val="00CD3D2A"/>
    <w:rsid w:val="00CE0EE4"/>
    <w:rsid w:val="00CE3DC5"/>
    <w:rsid w:val="00CF033B"/>
    <w:rsid w:val="00CF63EE"/>
    <w:rsid w:val="00CF7FA3"/>
    <w:rsid w:val="00D03FA6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385B"/>
    <w:rsid w:val="00ED4C16"/>
    <w:rsid w:val="00ED68FE"/>
    <w:rsid w:val="00EF2A11"/>
    <w:rsid w:val="00EF5498"/>
    <w:rsid w:val="00EF6E9E"/>
    <w:rsid w:val="00EF76AD"/>
    <w:rsid w:val="00F00213"/>
    <w:rsid w:val="00F00C28"/>
    <w:rsid w:val="00F00CBB"/>
    <w:rsid w:val="00F02A50"/>
    <w:rsid w:val="00F040DB"/>
    <w:rsid w:val="00F135BB"/>
    <w:rsid w:val="00F13845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2634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3B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D3B9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D3B9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3B9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3B9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3B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D3B9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D3B9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3B9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3B9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St-280/2018-3</izvorni_sadrzaj>
    <derivirana_varijabla naziv="DomainObject.Oznaka_1">St-280/2018-3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St-280/2018</izvorni_sadrzaj>
    <derivirana_varijabla naziv="DomainObject.Predmet.OznakaBroj_1">St-280/2018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ALI &amp; ŽELJKO j.d.o.o. za ugostiteljstvo</izvorni_sadrzaj>
    <derivirana_varijabla naziv="DomainObject.Predmet.ProtustrankaFormated_1">  ALI &amp; ŽELJKO j.d.o.o. za ugostiteljstvo</derivirana_varijabla>
  </DomainObject.Predmet.ProtustrankaFormated>
  <DomainObject.Predmet.ProtustrankaFormatedOIB>
    <izvorni_sadrzaj>  ALI &amp; ŽELJKO j.d.o.o. za ugostiteljstvo, OIB 29576705435</izvorni_sadrzaj>
    <derivirana_varijabla naziv="DomainObject.Predmet.ProtustrankaFormatedOIB_1">  ALI &amp; ŽELJKO j.d.o.o. za ugostiteljstvo, OIB 29576705435</derivirana_varijabla>
  </DomainObject.Predmet.ProtustrankaFormatedOIB>
  <DomainObject.Predmet.ProtustrankaFormatedWithAdress>
    <izvorni_sadrzaj> ALI &amp; ŽELJKO j.d.o.o. za ugostiteljstvo, Bartula Kašića 70, 31000 Osijek</izvorni_sadrzaj>
    <derivirana_varijabla naziv="DomainObject.Predmet.ProtustrankaFormatedWithAdress_1"> ALI &amp; ŽELJKO j.d.o.o. za ugostiteljstvo, Bartula Kašića 70, 31000 Osijek</derivirana_varijabla>
  </DomainObject.Predmet.ProtustrankaFormatedWithAdress>
  <DomainObject.Predmet.ProtustrankaFormatedWithAdressOIB>
    <izvorni_sadrzaj> ALI &amp; ŽELJKO j.d.o.o. za ugostiteljstvo, OIB 29576705435, Bartula Kašića 70, 31000 Osijek</izvorni_sadrzaj>
    <derivirana_varijabla naziv="DomainObject.Predmet.ProtustrankaFormatedWithAdressOIB_1"> ALI &amp; ŽELJKO j.d.o.o. za ugostiteljstvo, OIB 29576705435, Bartula Kašića 70, 31000 Osijek</derivirana_varijabla>
  </DomainObject.Predmet.ProtustrankaFormatedWithAdressOIB>
  <DomainObject.Predmet.ProtustrankaWithAdress>
    <izvorni_sadrzaj>ALI &amp; ŽELJKO j.d.o.o. za ugostiteljstvo Bartula Kašića 70, 31000 Osijek</izvorni_sadrzaj>
    <derivirana_varijabla naziv="DomainObject.Predmet.ProtustrankaWithAdress_1">ALI &amp; ŽELJKO j.d.o.o. za ugostiteljstvo Bartula Kašića 70, 31000 Osijek</derivirana_varijabla>
  </DomainObject.Predmet.ProtustrankaWithAdress>
  <DomainObject.Predmet.ProtustrankaWithAdressOIB>
    <izvorni_sadrzaj>ALI &amp; ŽELJKO j.d.o.o. za ugostiteljstvo, OIB 29576705435, Bartula Kašića 70, 31000 Osijek</izvorni_sadrzaj>
    <derivirana_varijabla naziv="DomainObject.Predmet.ProtustrankaWithAdressOIB_1">ALI &amp; ŽELJKO j.d.o.o. za ugostiteljstvo, OIB 29576705435, Bartula Kašića 70, 31000 Osijek</derivirana_varijabla>
  </DomainObject.Predmet.ProtustrankaWithAdressOIB>
  <DomainObject.Predmet.ProtustrankaNazivFormated>
    <izvorni_sadrzaj>ALI &amp; ŽELJKO j.d.o.o. za ugostiteljstvo</izvorni_sadrzaj>
    <derivirana_varijabla naziv="DomainObject.Predmet.ProtustrankaNazivFormated_1">ALI &amp; ŽELJKO j.d.o.o. za ugostiteljstvo</derivirana_varijabla>
  </DomainObject.Predmet.ProtustrankaNazivFormated>
  <DomainObject.Predmet.ProtustrankaNazivFormatedOIB>
    <izvorni_sadrzaj>ALI &amp; ŽELJKO j.d.o.o. za ugostiteljstvo, OIB 29576705435</izvorni_sadrzaj>
    <derivirana_varijabla naziv="DomainObject.Predmet.ProtustrankaNazivFormatedOIB_1">ALI &amp; ŽELJKO j.d.o.o. za ugostiteljstvo, OIB 29576705435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ALI &amp; ŽELJKO j.d.o.o. za ugostiteljstvo</item>
    </izvorni_sadrzaj>
    <derivirana_varijabla naziv="DomainObject.Predmet.ProtuStrankaListFormated_1">
      <item>ALI &amp; ŽELJKO j.d.o.o. za ugostiteljstvo</item>
    </derivirana_varijabla>
  </DomainObject.Predmet.ProtuStrankaListFormated>
  <DomainObject.Predmet.ProtuStrankaListFormatedOIB>
    <izvorni_sadrzaj>
      <item>ALI &amp; ŽELJKO j.d.o.o. za ugostiteljstvo, OIB 29576705435</item>
    </izvorni_sadrzaj>
    <derivirana_varijabla naziv="DomainObject.Predmet.ProtuStrankaListFormatedOIB_1">
      <item>ALI &amp; ŽELJKO j.d.o.o. za ugostiteljstvo, OIB 29576705435</item>
    </derivirana_varijabla>
  </DomainObject.Predmet.ProtuStrankaListFormatedOIB>
  <DomainObject.Predmet.ProtuStrankaListFormatedWithAdress>
    <izvorni_sadrzaj>
      <item>ALI &amp; ŽELJKO j.d.o.o. za ugostiteljstvo, Bartula Kašića 70, 31000 Osijek</item>
    </izvorni_sadrzaj>
    <derivirana_varijabla naziv="DomainObject.Predmet.ProtuStrankaListFormatedWithAdress_1">
      <item>ALI &amp; ŽELJKO j.d.o.o. za ugostiteljstvo, Bartula Kašića 70, 31000 Osijek</item>
    </derivirana_varijabla>
  </DomainObject.Predmet.ProtuStrankaListFormatedWithAdress>
  <DomainObject.Predmet.ProtuStrankaListFormatedWithAdressOIB>
    <izvorni_sadrzaj>
      <item>ALI &amp; ŽELJKO j.d.o.o. za ugostiteljstvo, OIB 29576705435, Bartula Kašića 70, 31000 Osijek</item>
    </izvorni_sadrzaj>
    <derivirana_varijabla naziv="DomainObject.Predmet.ProtuStrankaListFormatedWithAdressOIB_1">
      <item>ALI &amp; ŽELJKO j.d.o.o. za ugostiteljstvo, OIB 29576705435, Bartula Kašića 70, 31000 Osijek</item>
    </derivirana_varijabla>
  </DomainObject.Predmet.ProtuStrankaListFormatedWithAdressOIB>
  <DomainObject.Predmet.ProtuStrankaListNazivFormated>
    <izvorni_sadrzaj>
      <item>ALI &amp; ŽELJKO j.d.o.o. za ugostiteljstvo</item>
    </izvorni_sadrzaj>
    <derivirana_varijabla naziv="DomainObject.Predmet.ProtuStrankaListNazivFormated_1">
      <item>ALI &amp; ŽELJKO j.d.o.o. za ugostiteljstvo</item>
    </derivirana_varijabla>
  </DomainObject.Predmet.ProtuStrankaListNazivFormated>
  <DomainObject.Predmet.ProtuStrankaListNazivFormatedOIB>
    <izvorni_sadrzaj>
      <item>ALI &amp; ŽELJKO j.d.o.o. za ugostiteljstvo, OIB 29576705435</item>
    </izvorni_sadrzaj>
    <derivirana_varijabla naziv="DomainObject.Predmet.ProtuStrankaListNazivFormatedOIB_1">
      <item>ALI &amp; ŽELJKO j.d.o.o. za ugostiteljstvo, OIB 29576705435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>St-280/2018-3</izvorni_sadrzaj>
    <derivirana_varijabla naziv="DomainObject.PoslovniBrojDokumenta_1">St-280/2018-3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ALI &amp; ŽELJKO j.d.o.o. za ugostiteljstvo</izvorni_sadrzaj>
    <derivirana_varijabla naziv="DomainObject.Predmet.ProtustrankaIDrugi_1">ALI &amp; ŽELJKO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ALI &amp; ŽELJKO j.d.o.o. za ugostiteljstvo, OIB 29576705435, Bartula Kašića 70, 31000 Osijek</izvorni_sadrzaj>
    <derivirana_varijabla naziv="DomainObject.Predmet.ProtustrankaIDrugiAdressOIB_1">ALI &amp; ŽELJKO j.d.o.o. za ugostiteljstvo, OIB 29576705435, Bartula Kašića 70,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ALI &amp; ŽELJKO j.d.o.o. za ugostiteljstvo</item>
    </izvorni_sadrzaj>
    <derivirana_varijabla naziv="DomainObject.Predmet.SudioniciListNaziv_1">
      <item>FINA RC OSIJEK</item>
      <item>ALI &amp; ŽELJKO j.d.o.o. za ugostiteljstvo</item>
    </derivirana_varijabla>
  </DomainObject.Predmet.SudioniciListNaziv>
  <DomainObject.Predmet.SudioniciListAdressOIB>
    <izvorni_sadrzaj>
      <item>FINA RC OSIJEK, OIB 85821130368</item>
      <item>ALI &amp; ŽELJKO j.d.o.o. za ugostiteljstvo, OIB 29576705435, Bartula Kašića 70,31000 Osijek</item>
    </izvorni_sadrzaj>
    <derivirana_varijabla naziv="DomainObject.Predmet.SudioniciListAdressOIB_1">
      <item>FINA RC OSIJEK, OIB 85821130368</item>
      <item>ALI &amp; ŽELJKO j.d.o.o. za ugostiteljstvo, OIB 29576705435, Bartula Kašića 70,31000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29576705435</item>
    </izvorni_sadrzaj>
    <derivirana_varijabla naziv="DomainObject.Predmet.SudioniciListNazivOIB_1">
      <item>, OIB 85821130368</item>
      <item>, OIB 29576705435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8D15B3-B5D7-4F4D-B856-4F101395A4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379</properties:Words>
  <properties:Characters>2048</properties:Characters>
  <properties:Lines>47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2018-04-09T08:27:00Z</dcterms:created>
  <dc:creator>Korisnik</dc:creator>
  <cp:lastModifiedBy>Snježana Andrijanić</cp:lastModifiedBy>
  <cp:lastPrinted>2018-04-09T12:00:00Z</cp:lastPrinted>
  <dcterms:modified xmlns:xsi="http://www.w3.org/2001/XMLSchema-instance" xsi:type="dcterms:W3CDTF">2018-04-09T12:00:00Z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St-280/2018-3 / Odluka - Oglas (oglas -280-18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