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4e93" w14:paraId="c014e93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D661F4">
        <w:t>St-7114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D661F4">
        <w:t xml:space="preserve"> </w:t>
      </w:r>
      <w:r w:rsidR="00D661F4" w:rsidRPr="00D661F4">
        <w:t>AXIS-MEDI d.o.o., Zagreb, Vlaška 95, OIB: 20416441941</w:t>
      </w:r>
      <w:r w:rsidR="002047FA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D661F4">
        <w:t xml:space="preserve"> </w:t>
      </w:r>
      <w:r w:rsidR="00D661F4" w:rsidRPr="00D661F4">
        <w:t>AXIS-MEDI d.o.o., Zagreb, Vlaška 95, OIB: 20416441941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D661F4">
        <w:t xml:space="preserve"> </w:t>
      </w:r>
      <w:r w:rsidR="00D661F4" w:rsidRPr="00D661F4">
        <w:t>AXIS-MEDI d.o.o., Zagreb, Vlaška 95, OIB: 20416441941</w:t>
      </w:r>
      <w:r w:rsidR="00D661F4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1C0385" w:rsidP="001C0385" w:rsidR="001C0385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1C0385" w:rsidP="00720C69" w:rsidR="001C0385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1C0385" w:rsidP="00720C69" w:rsidR="001C0385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0ED" w:rsidR="009250ED">
      <w:r>
        <w:separator/>
      </w:r>
    </w:p>
  </w:endnote>
  <w:endnote w:id="0" w:type="continuationSeparator">
    <w:p w:rsidRDefault="009250ED" w:rsidR="00925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0ED" w:rsidR="009250ED">
      <w:r>
        <w:separator/>
      </w:r>
    </w:p>
  </w:footnote>
  <w:footnote w:id="0" w:type="continuationSeparator">
    <w:p w:rsidRDefault="009250ED" w:rsidR="009250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D661F4">
      <w:t>7114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0385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23829"/>
    <w:rsid w:val="00C309CC"/>
    <w:rsid w:val="00C36C8B"/>
    <w:rsid w:val="00C44E65"/>
    <w:rsid w:val="00C53584"/>
    <w:rsid w:val="00C5439C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7114</izvorni_sadrzaj>
    <derivirana_varijabla naziv="DomainObject.Predmet.Broj_1">7114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St-7114/2016</izvorni_sadrzaj>
    <derivirana_varijabla naziv="DomainObject.Predmet.OznakaBroj_1">St-7114/2016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AXIS-MEDI d.o.o. zastupanog po punomoćniku Ljuben Seizov</izvorni_sadrzaj>
    <derivirana_varijabla naziv="DomainObject.Predmet.ProtustrankaFormated_1">  AXIS-MEDI d.o.o. zastupanog po punomoćniku Ljuben Seizov</derivirana_varijabla>
  </DomainObject.Predmet.ProtustrankaFormated>
  <DomainObject.Predmet.ProtustrankaFormatedOIB>
    <izvorni_sadrzaj>  AXIS-MEDI d.o.o., OIB 20416441941 zastupanog po punomoćniku Ljuben Seizov</izvorni_sadrzaj>
    <derivirana_varijabla naziv="DomainObject.Predmet.ProtustrankaFormatedOIB_1">  AXIS-MEDI d.o.o., OIB 20416441941 zastupanog po punomoćniku Ljuben Seizov</derivirana_varijabla>
  </DomainObject.Predmet.ProtustrankaFormatedOIB>
  <DomainObject.Predmet.ProtustrankaFormatedWithAdress>
    <izvorni_sadrzaj> AXIS-MEDI d.o.o., Vlaška 95, 10000 Zagreb zastupanog po punomoćniku Ljuben Seizov</izvorni_sadrzaj>
    <derivirana_varijabla naziv="DomainObject.Predmet.ProtustrankaFormatedWithAdress_1"> AXIS-MEDI d.o.o., Vlaška 95, 10000 Zagreb zastupanog po punomoćniku Ljuben Seizov</derivirana_varijabla>
  </DomainObject.Predmet.ProtustrankaFormatedWithAdress>
  <DomainObject.Predmet.ProtustrankaFormatedWithAdressOIB>
    <izvorni_sadrzaj> AXIS-MEDI d.o.o., OIB 20416441941, Vlaška 95, 10000 Zagreb zastupanog po punomoćniku Ljuben Seizov</izvorni_sadrzaj>
    <derivirana_varijabla naziv="DomainObject.Predmet.ProtustrankaFormatedWithAdressOIB_1"> AXIS-MEDI d.o.o., OIB 20416441941, Vlaška 95, 10000 Zagreb zastupanog po punomoćniku Ljuben Seizov</derivirana_varijabla>
  </DomainObject.Predmet.ProtustrankaFormatedWithAdressOIB>
  <DomainObject.Predmet.ProtustrankaWithAdress>
    <izvorni_sadrzaj>AXIS-MEDI d.o.o. Vlaška 95, 10000 Zagreb</izvorni_sadrzaj>
    <derivirana_varijabla naziv="DomainObject.Predmet.ProtustrankaWithAdress_1">AXIS-MEDI d.o.o. Vlaška 95, 10000 Zagreb</derivirana_varijabla>
  </DomainObject.Predmet.ProtustrankaWithAdress>
  <DomainObject.Predmet.ProtustrankaWithAdressOIB>
    <izvorni_sadrzaj>AXIS-MEDI d.o.o., OIB 20416441941, Vlaška 95, 10000 Zagreb</izvorni_sadrzaj>
    <derivirana_varijabla naziv="DomainObject.Predmet.ProtustrankaWithAdressOIB_1">AXIS-MEDI d.o.o., OIB 20416441941, Vlaška 95, 10000 Zagreb</derivirana_varijabla>
  </DomainObject.Predmet.ProtustrankaWithAdressOIB>
  <DomainObject.Predmet.ProtustrankaNazivFormated>
    <izvorni_sadrzaj>AXIS-MEDI d.o.o.</izvorni_sadrzaj>
    <derivirana_varijabla naziv="DomainObject.Predmet.ProtustrankaNazivFormated_1">AXIS-MEDI d.o.o.</derivirana_varijabla>
  </DomainObject.Predmet.ProtustrankaNazivFormated>
  <DomainObject.Predmet.ProtustrankaNazivFormatedOIB>
    <izvorni_sadrzaj>AXIS-MEDI d.o.o., OIB 20416441941</izvorni_sadrzaj>
    <derivirana_varijabla naziv="DomainObject.Predmet.ProtustrankaNazivFormatedOIB_1">AXIS-MEDI d.o.o., OIB 20416441941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AXIS-MEDI d.o.o. zastupanog po punomoćniku Ljuben Seizov</item>
    </izvorni_sadrzaj>
    <derivirana_varijabla naziv="DomainObject.Predmet.ProtuStrankaListFormated_1">
      <item>AXIS-MEDI d.o.o. zastupanog po punomoćniku Ljuben Seizov</item>
    </derivirana_varijabla>
  </DomainObject.Predmet.ProtuStrankaListFormated>
  <DomainObject.Predmet.ProtuStrankaListFormatedOIB>
    <izvorni_sadrzaj>
      <item>AXIS-MEDI d.o.o., OIB 20416441941 zastupanog po punomoćniku Ljuben Seizov</item>
    </izvorni_sadrzaj>
    <derivirana_varijabla naziv="DomainObject.Predmet.ProtuStrankaListFormatedOIB_1">
      <item>AXIS-MEDI d.o.o., OIB 20416441941 zastupanog po punomoćniku Ljuben Seizov</item>
    </derivirana_varijabla>
  </DomainObject.Predmet.ProtuStrankaListFormatedOIB>
  <DomainObject.Predmet.ProtuStrankaListFormatedWithAdress>
    <izvorni_sadrzaj>
      <item>AXIS-MEDI d.o.o., Vlaška 95, 10000 Zagreb zastupanog po punomoćniku Ljuben Seizov</item>
    </izvorni_sadrzaj>
    <derivirana_varijabla naziv="DomainObject.Predmet.ProtuStrankaListFormatedWithAdress_1">
      <item>AXIS-MEDI d.o.o., Vlaška 95, 10000 Zagreb zastupanog po punomoćniku Ljuben Seizov</item>
    </derivirana_varijabla>
  </DomainObject.Predmet.ProtuStrankaListFormatedWithAdress>
  <DomainObject.Predmet.ProtuStrankaListFormatedWithAdressOIB>
    <izvorni_sadrzaj>
      <item>AXIS-MEDI d.o.o., OIB 20416441941, Vlaška 95, 10000 Zagreb zastupanog po punomoćniku Ljuben Seizov</item>
    </izvorni_sadrzaj>
    <derivirana_varijabla naziv="DomainObject.Predmet.ProtuStrankaListFormatedWithAdressOIB_1">
      <item>AXIS-MEDI d.o.o., OIB 20416441941, Vlaška 95, 10000 Zagreb zastupanog po punomoćniku Ljuben Seizov</item>
    </derivirana_varijabla>
  </DomainObject.Predmet.ProtuStrankaListFormatedWithAdressOIB>
  <DomainObject.Predmet.ProtuStrankaListNazivFormated>
    <izvorni_sadrzaj>
      <item>AXIS-MEDI d.o.o.</item>
    </izvorni_sadrzaj>
    <derivirana_varijabla naziv="DomainObject.Predmet.ProtuStrankaListNazivFormated_1">
      <item>AXIS-MEDI d.o.o.</item>
    </derivirana_varijabla>
  </DomainObject.Predmet.ProtuStrankaListNazivFormated>
  <DomainObject.Predmet.ProtuStrankaListNazivFormatedOIB>
    <izvorni_sadrzaj>
      <item>AXIS-MEDI d.o.o., OIB 20416441941</item>
    </izvorni_sadrzaj>
    <derivirana_varijabla naziv="DomainObject.Predmet.ProtuStrankaListNazivFormatedOIB_1">
      <item>AXIS-MEDI d.o.o., OIB 20416441941</item>
    </derivirana_varijabla>
  </DomainObject.Predmet.ProtuStrankaListNazivFormatedOIB>
  <DomainObject.Predmet.OstaliListFormated>
    <izvorni_sadrzaj>
      <item>Ljuben Seizov punomoćnik sudionika u postupku AXIS-MEDI d.o.o.</item>
    </izvorni_sadrzaj>
    <derivirana_varijabla naziv="DomainObject.Predmet.OstaliListFormated_1">
      <item>Ljuben Seizov punomoćnik sudionika u postupku AXIS-MEDI d.o.o.</item>
    </derivirana_varijabla>
  </DomainObject.Predmet.OstaliListFormated>
  <DomainObject.Predmet.OstaliListFormatedOIB>
    <izvorni_sadrzaj>
      <item>Ljuben Seizov, OIB 24871279524 punomoćnik sudionika u postupku AXIS-MEDI d.o.o.</item>
    </izvorni_sadrzaj>
    <derivirana_varijabla naziv="DomainObject.Predmet.OstaliListFormatedOIB_1">
      <item>Ljuben Seizov, OIB 24871279524 punomoćnik sudionika u postupku AXIS-MEDI d.o.o.</item>
    </derivirana_varijabla>
  </DomainObject.Predmet.OstaliListFormatedOIB>
  <DomainObject.Predmet.OstaliListFormatedWithAdress>
    <izvorni_sadrzaj>
      <item>Ljuben Seizov, VLAŠKA 95, 10000 Zagreb punomoćnik sudionika u postupku AXIS-MEDI d.o.o.</item>
    </izvorni_sadrzaj>
    <derivirana_varijabla naziv="DomainObject.Predmet.OstaliListFormatedWithAdress_1">
      <item>Ljuben Seizov, VLAŠKA 95, 10000 Zagreb punomoćnik sudionika u postupku AXIS-MEDI d.o.o.</item>
    </derivirana_varijabla>
  </DomainObject.Predmet.OstaliListFormatedWithAdress>
  <DomainObject.Predmet.OstaliListFormatedWithAdressOIB>
    <izvorni_sadrzaj>
      <item>Ljuben Seizov, OIB 24871279524, VLAŠKA 95, 10000 Zagreb punomoćnik sudionika u postupku AXIS-MEDI d.o.o.</item>
    </izvorni_sadrzaj>
    <derivirana_varijabla naziv="DomainObject.Predmet.OstaliListFormatedWithAdressOIB_1">
      <item>Ljuben Seizov, OIB 24871279524, VLAŠKA 95, 10000 Zagreb punomoćnik sudionika u postupku AXIS-MEDI d.o.o.</item>
    </derivirana_varijabla>
  </DomainObject.Predmet.OstaliListFormatedWithAdressOIB>
  <DomainObject.Predmet.OstaliListNazivFormated>
    <izvorni_sadrzaj>
      <item>Ljuben Seizov</item>
    </izvorni_sadrzaj>
    <derivirana_varijabla naziv="DomainObject.Predmet.OstaliListNazivFormated_1">
      <item>Ljuben Seizov</item>
    </derivirana_varijabla>
  </DomainObject.Predmet.OstaliListNazivFormated>
  <DomainObject.Predmet.OstaliListNazivFormatedOIB>
    <izvorni_sadrzaj>
      <item>Ljuben Seizov, OIB 24871279524</item>
    </izvorni_sadrzaj>
    <derivirana_varijabla naziv="DomainObject.Predmet.OstaliListNazivFormatedOIB_1">
      <item>Ljuben Seizov, OIB 24871279524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AXIS-MEDI d.o.o.</izvorni_sadrzaj>
    <derivirana_varijabla naziv="DomainObject.Predmet.ProtustrankaIDrugi_1">AXIS-MEDI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AXIS-MEDI d.o.o., OIB 20416441941, Vlaška 95, 10000 Zagreb</izvorni_sadrzaj>
    <derivirana_varijabla naziv="DomainObject.Predmet.ProtustrankaIDrugiAdressOIB_1">AXIS-MEDI d.o.o., OIB 20416441941,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AXIS-MEDI d.o.o.</item>
      <item>Ljuben Seizov</item>
    </izvorni_sadrzaj>
    <derivirana_varijabla naziv="DomainObject.Predmet.SudioniciListNaziv_1">
      <item>FINA Regionalni centar Zagreb</item>
      <item>AXIS-MEDI d.o.o.</item>
      <item>Ljuben Seizov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AXIS-MEDI d.o.o., OIB 20416441941, Vlaška 95,10000 Zagreb</item>
      <item>Ljuben Seizov, OIB 24871279524, VLAŠKA 95,10000 Zagreb</item>
    </izvorni_sadrzaj>
    <derivirana_varijabla naziv="DomainObject.Predmet.SudioniciListAdressOIB_1">
      <item>FINA Regionalni centar Zagreb, OIB 85821130368, Trg svibanjskih žrtava 1995. br. 1,10000 Zagreb</item>
      <item>AXIS-MEDI d.o.o., OIB 20416441941, Vlaška 95,10000 Zagreb</item>
      <item>Ljuben Seizov, OIB 24871279524,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20416441941</item>
      <item>, OIB 24871279524</item>
    </izvorni_sadrzaj>
    <derivirana_varijabla naziv="DomainObject.Predmet.SudioniciListNazivOIB_1">
      <item>, OIB 85821130368</item>
      <item>, OIB 20416441941</item>
      <item>, OIB 24871279524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6CFC2-EF3D-42D6-BAEA-0562B641E4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1736</properties:Characters>
  <properties:Lines>62</properties:Lines>
  <properties:Paragraphs>21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2017-03-09T13:23:00Z</cp:lastPrinted>
  <dcterms:modified xmlns:xsi="http://www.w3.org/2001/XMLSchema-instance" xsi:type="dcterms:W3CDTF">2017-03-09T13:23:00Z</dcterms:modified>
  <cp:revision>35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