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5bc7" w14:paraId="2265bc7" w:rsidRDefault="00F56EE7" w:rsidP="008548C7" w:rsidR="008548C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8548C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548C7" w:rsidP="00B82EDA" w:rsidR="008548C7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48C7" w:rsidP="00B82EDA" w:rsidR="008548C7" w:rsidRPr="00B97334">
            <w:pPr>
              <w:jc w:val="center"/>
            </w:pPr>
            <w:r w:rsidRPr="00B97334">
              <w:t>Republika Hrvatska</w:t>
            </w:r>
          </w:p>
          <w:p w:rsidRDefault="008548C7" w:rsidP="00B82EDA" w:rsidR="008548C7" w:rsidRPr="00B97334">
            <w:pPr>
              <w:jc w:val="center"/>
            </w:pPr>
            <w:r w:rsidRPr="00B97334">
              <w:t>Trgovački sud u Osijeku</w:t>
            </w:r>
          </w:p>
          <w:p w:rsidRDefault="008548C7" w:rsidP="00B82EDA" w:rsidR="008548C7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8548C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548C7" w:rsidP="007746BF" w:rsidR="008548C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526E31">
              <w:t>23</w:t>
            </w:r>
            <w:r w:rsidR="007746BF">
              <w:t>6</w:t>
            </w:r>
            <w:r>
              <w:t>/2018-4</w:t>
            </w:r>
            <w:r w:rsidRPr="00B97334">
              <w:t xml:space="preserve"> </w:t>
            </w:r>
          </w:p>
        </w:tc>
      </w:tr>
    </w:tbl>
    <w:p w:rsidRDefault="008548C7" w:rsidP="008548C7" w:rsidR="008548C7"/>
    <w:p w:rsidRDefault="00110983" w:rsidP="00110983" w:rsidR="001109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7746BF">
        <w:t>KRNJAŠ</w:t>
      </w:r>
      <w:proofErr w:type="spellEnd"/>
      <w:r w:rsidR="007746BF">
        <w:t xml:space="preserve"> NOVI j.d.o.o. za trgovinu i usluge Vinkovci, Ivana Vučića 14, </w:t>
      </w:r>
      <w:proofErr w:type="spellStart"/>
      <w:r w:rsidR="007746BF">
        <w:t>OIB</w:t>
      </w:r>
      <w:proofErr w:type="spellEnd"/>
      <w:r w:rsidR="007746BF">
        <w:t xml:space="preserve">: 29715530093, </w:t>
      </w:r>
      <w:proofErr w:type="spellStart"/>
      <w:r w:rsidR="007746BF">
        <w:t>MBS</w:t>
      </w:r>
      <w:proofErr w:type="spellEnd"/>
      <w:r w:rsidR="007746BF">
        <w:t xml:space="preserve">: 030181601, </w:t>
      </w:r>
      <w:r w:rsidR="00526E31">
        <w:t>dana 9. siječnja 2019.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proofErr w:type="spellStart"/>
      <w:r w:rsidR="007746BF">
        <w:t>KRNJAŠ</w:t>
      </w:r>
      <w:proofErr w:type="spellEnd"/>
      <w:r w:rsidR="007746BF">
        <w:t xml:space="preserve"> NOVI j.d.o.o. za trgovinu i usluge Vinkovci, Ivana Vučića 14, </w:t>
      </w:r>
      <w:proofErr w:type="spellStart"/>
      <w:r w:rsidR="007746BF">
        <w:t>OIB</w:t>
      </w:r>
      <w:proofErr w:type="spellEnd"/>
      <w:r w:rsidR="007746BF">
        <w:t xml:space="preserve">: 29715530093, </w:t>
      </w:r>
      <w:proofErr w:type="spellStart"/>
      <w:r w:rsidR="007746BF">
        <w:t>MBS</w:t>
      </w:r>
      <w:proofErr w:type="spellEnd"/>
      <w:r w:rsidR="007746BF">
        <w:t>: 030181601</w:t>
      </w:r>
      <w:r w:rsidR="00526E31">
        <w:t>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7746BF">
        <w:t xml:space="preserve">David Jakovljević, </w:t>
      </w:r>
      <w:proofErr w:type="spellStart"/>
      <w:r w:rsidR="007746BF">
        <w:t>OIB</w:t>
      </w:r>
      <w:proofErr w:type="spellEnd"/>
      <w:r w:rsidR="007746BF">
        <w:t xml:space="preserve">: 63014812654, Sesvete, </w:t>
      </w:r>
      <w:proofErr w:type="spellStart"/>
      <w:r w:rsidR="007746BF">
        <w:t>Kašinska</w:t>
      </w:r>
      <w:proofErr w:type="spellEnd"/>
      <w:r w:rsidR="007746BF">
        <w:t xml:space="preserve"> 7.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7746BF">
        <w:t>KRNJAŠ</w:t>
      </w:r>
      <w:proofErr w:type="spellEnd"/>
      <w:r w:rsidR="007746BF">
        <w:t xml:space="preserve"> NOVI j.d.o.o. za trgovinu i usluge Vinkovci, Ivana Vučića 14, </w:t>
      </w:r>
      <w:proofErr w:type="spellStart"/>
      <w:r w:rsidR="007746BF">
        <w:t>OIB</w:t>
      </w:r>
      <w:proofErr w:type="spellEnd"/>
      <w:r w:rsidR="007746BF">
        <w:t xml:space="preserve">: 29715530093, </w:t>
      </w:r>
      <w:proofErr w:type="spellStart"/>
      <w:r w:rsidR="007746BF">
        <w:t>MBS</w:t>
      </w:r>
      <w:proofErr w:type="spellEnd"/>
      <w:r w:rsidR="007746BF">
        <w:t>: 030181601</w:t>
      </w:r>
      <w:r w:rsidR="00526E31"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9054EA">
        <w:rPr>
          <w:bCs/>
        </w:rPr>
        <w:t>26</w:t>
      </w:r>
      <w:r w:rsidR="0082124D">
        <w:rPr>
          <w:bCs/>
        </w:rPr>
        <w:t>. listopada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7746BF">
        <w:t>KRNJAŠ</w:t>
      </w:r>
      <w:proofErr w:type="spellEnd"/>
      <w:r w:rsidR="007746BF">
        <w:t xml:space="preserve"> NOVI j.d.o.o. za trgovinu i usluge Vinkovci, Ivana Vučića 14, </w:t>
      </w:r>
      <w:proofErr w:type="spellStart"/>
      <w:r w:rsidR="007746BF">
        <w:t>OIB</w:t>
      </w:r>
      <w:proofErr w:type="spellEnd"/>
      <w:r w:rsidR="007746BF">
        <w:t xml:space="preserve">: 29715530093, </w:t>
      </w:r>
      <w:proofErr w:type="spellStart"/>
      <w:r w:rsidR="007746BF">
        <w:t>MBS</w:t>
      </w:r>
      <w:proofErr w:type="spellEnd"/>
      <w:r w:rsidR="007746BF">
        <w:t>: 030181601</w:t>
      </w:r>
      <w:r w:rsidR="00526E31">
        <w:t>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526E31">
        <w:t>6. studeni</w:t>
      </w:r>
      <w:r w:rsidR="008548C7">
        <w:t xml:space="preserve"> </w:t>
      </w:r>
      <w:r w:rsidR="00F334C8">
        <w:t>2018.</w:t>
      </w:r>
      <w:r>
        <w:t>, objavio oglas na mrežnoj stranici e-oglasna ploča sudova pod poslovnim brojem St-</w:t>
      </w:r>
      <w:r w:rsidR="008548C7">
        <w:t>1</w:t>
      </w:r>
      <w:r w:rsidR="00526E31">
        <w:t>23</w:t>
      </w:r>
      <w:r w:rsidR="009054EA">
        <w:t>6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525973">
        <w:t>9. siječnja 2019.</w:t>
      </w:r>
      <w:r w:rsidR="00F334C8">
        <w:t xml:space="preserve">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  <w:t>Viši sudski savjetnik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  <w:t xml:space="preserve">    Joso Jovanović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</w:t>
      </w:r>
    </w:p>
    <w:p w:rsidRDefault="00A247C1" w:rsidP="00967AAD" w:rsidR="007A31D3">
      <w:pPr>
        <w:pStyle w:val="Tijeloteksta"/>
        <w:ind w:left="360"/>
        <w:jc w:val="left"/>
      </w:pP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</w:p>
    <w:p w:rsidRDefault="009D2F35" w:rsidP="00967AAD" w:rsidR="009D2F35">
      <w:pPr>
        <w:pStyle w:val="Tijeloteksta"/>
        <w:ind w:left="360"/>
        <w:jc w:val="left"/>
      </w:pPr>
    </w:p>
    <w:p w:rsidRDefault="00B22B60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9054EA" w:rsidP="00656FF9" w:rsidR="00D925DB">
      <w:pPr>
        <w:pStyle w:val="Tijeloteksta"/>
        <w:numPr>
          <w:ilvl w:val="0"/>
          <w:numId w:val="3"/>
        </w:numPr>
        <w:jc w:val="left"/>
      </w:pPr>
      <w:r>
        <w:t>registar suda – odmah elektronski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B22B60">
      <w:t xml:space="preserve">Poslovni broj: </w:t>
    </w:r>
    <w:r>
      <w:t>20 St-</w:t>
    </w:r>
    <w:r w:rsidR="00B22B60">
      <w:t>1</w:t>
    </w:r>
    <w:r w:rsidR="009054EA">
      <w:t>2</w:t>
    </w:r>
    <w:r w:rsidR="00525973">
      <w:t>3</w:t>
    </w:r>
    <w:r w:rsidR="009054EA">
      <w:t>6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C0548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25973"/>
    <w:rsid w:val="00526E31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746BF"/>
    <w:rsid w:val="0078009A"/>
    <w:rsid w:val="00796AED"/>
    <w:rsid w:val="007A31D3"/>
    <w:rsid w:val="007A4540"/>
    <w:rsid w:val="007E7376"/>
    <w:rsid w:val="007F0819"/>
    <w:rsid w:val="008069AE"/>
    <w:rsid w:val="00817C66"/>
    <w:rsid w:val="0082124D"/>
    <w:rsid w:val="00844DE0"/>
    <w:rsid w:val="008548C7"/>
    <w:rsid w:val="00860129"/>
    <w:rsid w:val="00875548"/>
    <w:rsid w:val="008A66B9"/>
    <w:rsid w:val="008C7029"/>
    <w:rsid w:val="00901EF5"/>
    <w:rsid w:val="009054EA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2B60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83A23"/>
    <w:rsid w:val="00F97E76"/>
    <w:rsid w:val="00FC7391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C7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C73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C73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3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3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C7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C73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C73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3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3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St-1236/2018</izvorni_sadrzaj>
    <derivirana_varijabla naziv="DomainObject.Predmet.OznakaBroj_1">St-1236/2018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KRNJAŠ NOVI j.d.o.o. za trgovinu i usluge</izvorni_sadrzaj>
    <derivirana_varijabla naziv="DomainObject.Predmet.ProtustrankaFormated_1">  KRNJAŠ NOVI j.d.o.o. za trgovinu i usluge</derivirana_varijabla>
  </DomainObject.Predmet.ProtustrankaFormated>
  <DomainObject.Predmet.ProtustrankaFormatedOIB>
    <izvorni_sadrzaj>  KRNJAŠ NOVI j.d.o.o. za trgovinu i usluge, OIB 29715530093</izvorni_sadrzaj>
    <derivirana_varijabla naziv="DomainObject.Predmet.ProtustrankaFormatedOIB_1">  KRNJAŠ NOVI j.d.o.o. za trgovinu i usluge, OIB 29715530093</derivirana_varijabla>
  </DomainObject.Predmet.ProtustrankaFormatedOIB>
  <DomainObject.Predmet.ProtustrankaFormatedWithAdress>
    <izvorni_sadrzaj> KRNJAŠ NOVI j.d.o.o. za trgovinu i usluge, Ivana Vučića 14, 32100 Vinkovci</izvorni_sadrzaj>
    <derivirana_varijabla naziv="DomainObject.Predmet.ProtustrankaFormatedWithAdress_1"> KRNJAŠ NOVI j.d.o.o. za trgovinu i usluge, Ivana Vučića 14, 32100 Vinkovci</derivirana_varijabla>
  </DomainObject.Predmet.ProtustrankaFormatedWithAdress>
  <DomainObject.Predmet.ProtustrankaFormatedWithAdressOIB>
    <izvorni_sadrzaj> KRNJAŠ NOVI j.d.o.o. za trgovinu i usluge, OIB 29715530093, Ivana Vučića 14, 32100 Vinkovci</izvorni_sadrzaj>
    <derivirana_varijabla naziv="DomainObject.Predmet.ProtustrankaFormatedWithAdressOIB_1"> KRNJAŠ NOVI j.d.o.o. za trgovinu i usluge, OIB 29715530093, Ivana Vučića 14, 32100 Vinkovci</derivirana_varijabla>
  </DomainObject.Predmet.ProtustrankaFormatedWithAdressOIB>
  <DomainObject.Predmet.ProtustrankaWithAdress>
    <izvorni_sadrzaj>KRNJAŠ NOVI j.d.o.o. za trgovinu i usluge Ivana Vučića 14, 32100 Vinkovci</izvorni_sadrzaj>
    <derivirana_varijabla naziv="DomainObject.Predmet.ProtustrankaWithAdress_1">KRNJAŠ NOVI j.d.o.o. za trgovinu i usluge Ivana Vučića 14, 32100 Vinkovci</derivirana_varijabla>
  </DomainObject.Predmet.ProtustrankaWithAdress>
  <DomainObject.Predmet.ProtustrankaWithAdressOIB>
    <izvorni_sadrzaj>KRNJAŠ NOVI j.d.o.o. za trgovinu i usluge, OIB 29715530093, Ivana Vučića 14, 32100 Vinkovci</izvorni_sadrzaj>
    <derivirana_varijabla naziv="DomainObject.Predmet.ProtustrankaWithAdressOIB_1">KRNJAŠ NOVI j.d.o.o. za trgovinu i usluge, OIB 29715530093, Ivana Vučića 14, 32100 Vinkovci</derivirana_varijabla>
  </DomainObject.Predmet.ProtustrankaWithAdressOIB>
  <DomainObject.Predmet.ProtustrankaNazivFormated>
    <izvorni_sadrzaj>KRNJAŠ NOVI j.d.o.o. za trgovinu i usluge</izvorni_sadrzaj>
    <derivirana_varijabla naziv="DomainObject.Predmet.ProtustrankaNazivFormated_1">KRNJAŠ NOVI j.d.o.o. za trgovinu i usluge</derivirana_varijabla>
  </DomainObject.Predmet.ProtustrankaNazivFormated>
  <DomainObject.Predmet.ProtustrankaNazivFormatedOIB>
    <izvorni_sadrzaj>KRNJAŠ NOVI j.d.o.o. za trgovinu i usluge, OIB 29715530093</izvorni_sadrzaj>
    <derivirana_varijabla naziv="DomainObject.Predmet.ProtustrankaNazivFormatedOIB_1">KRNJAŠ NOVI j.d.o.o. za trgovinu i usluge, OIB 29715530093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KRNJAŠ NOVI j.d.o.o. za trgovinu i usluge</item>
    </izvorni_sadrzaj>
    <derivirana_varijabla naziv="DomainObject.Predmet.ProtuStrankaListFormated_1">
      <item>KRNJAŠ NOVI j.d.o.o. za trgovinu i usluge</item>
    </derivirana_varijabla>
  </DomainObject.Predmet.ProtuStrankaListFormated>
  <DomainObject.Predmet.ProtuStrankaListFormatedOIB>
    <izvorni_sadrzaj>
      <item>KRNJAŠ NOVI j.d.o.o. za trgovinu i usluge, OIB 29715530093</item>
    </izvorni_sadrzaj>
    <derivirana_varijabla naziv="DomainObject.Predmet.ProtuStrankaListFormatedOIB_1">
      <item>KRNJAŠ NOVI j.d.o.o. za trgovinu i usluge, OIB 29715530093</item>
    </derivirana_varijabla>
  </DomainObject.Predmet.ProtuStrankaListFormatedOIB>
  <DomainObject.Predmet.ProtuStrankaListFormatedWithAdress>
    <izvorni_sadrzaj>
      <item>KRNJAŠ NOVI j.d.o.o. za trgovinu i usluge, Ivana Vučića 14, 32100 Vinkovci</item>
    </izvorni_sadrzaj>
    <derivirana_varijabla naziv="DomainObject.Predmet.ProtuStrankaListFormatedWithAdress_1">
      <item>KRNJAŠ NOVI j.d.o.o. za trgovinu i usluge, Ivana Vučića 14, 32100 Vinkovci</item>
    </derivirana_varijabla>
  </DomainObject.Predmet.ProtuStrankaListFormatedWithAdress>
  <DomainObject.Predmet.ProtuStrankaListFormatedWithAdressOIB>
    <izvorni_sadrzaj>
      <item>KRNJAŠ NOVI j.d.o.o. za trgovinu i usluge, OIB 29715530093, Ivana Vučića 14, 32100 Vinkovci</item>
    </izvorni_sadrzaj>
    <derivirana_varijabla naziv="DomainObject.Predmet.ProtuStrankaListFormatedWithAdressOIB_1">
      <item>KRNJAŠ NOVI j.d.o.o. za trgovinu i usluge, OIB 29715530093, Ivana Vučića 14, 32100 Vinkovci</item>
    </derivirana_varijabla>
  </DomainObject.Predmet.ProtuStrankaListFormatedWithAdressOIB>
  <DomainObject.Predmet.ProtuStrankaListNazivFormated>
    <izvorni_sadrzaj>
      <item>KRNJAŠ NOVI j.d.o.o. za trgovinu i usluge</item>
    </izvorni_sadrzaj>
    <derivirana_varijabla naziv="DomainObject.Predmet.ProtuStrankaListNazivFormated_1">
      <item>KRNJAŠ NOVI j.d.o.o. za trgovinu i usluge</item>
    </derivirana_varijabla>
  </DomainObject.Predmet.ProtuStrankaListNazivFormated>
  <DomainObject.Predmet.ProtuStrankaListNazivFormatedOIB>
    <izvorni_sadrzaj>
      <item>KRNJAŠ NOVI j.d.o.o. za trgovinu i usluge, OIB 29715530093</item>
    </izvorni_sadrzaj>
    <derivirana_varijabla naziv="DomainObject.Predmet.ProtuStrankaListNazivFormatedOIB_1">
      <item>KRNJAŠ NOVI j.d.o.o. za trgovinu i usluge, OIB 29715530093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KRNJAŠ NOVI j.d.o.o. za trgovinu i usluge</izvorni_sadrzaj>
    <derivirana_varijabla naziv="DomainObject.Predmet.ProtustrankaIDrugi_1">KRNJAŠ NOVI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KRNJAŠ NOVI j.d.o.o. za trgovinu i usluge, OIB 29715530093, Ivana Vučića 14, 32100 Vinkovci</izvorni_sadrzaj>
    <derivirana_varijabla naziv="DomainObject.Predmet.ProtustrankaIDrugiAdressOIB_1">KRNJAŠ NOVI j.d.o.o. za trgovinu i usluge, OIB 29715530093, Ivana Vučića 14,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KRNJAŠ NOVI j.d.o.o. za trgovinu i usluge</item>
    </izvorni_sadrzaj>
    <derivirana_varijabla naziv="DomainObject.Predmet.SudioniciListNaziv_1">
      <item>FINA RC OSIJEK</item>
      <item>KRNJAŠ NOVI j.d.o.o. za trgovinu i usluge</item>
    </derivirana_varijabla>
  </DomainObject.Predmet.SudioniciListNaziv>
  <DomainObject.Predmet.SudioniciListAdressOIB>
    <izvorni_sadrzaj>
      <item>FINA RC OSIJEK, OIB 85821130368</item>
      <item>KRNJAŠ NOVI j.d.o.o. za trgovinu i usluge, OIB 29715530093, Ivana Vučića 14,32100 Vinkovci</item>
    </izvorni_sadrzaj>
    <derivirana_varijabla naziv="DomainObject.Predmet.SudioniciListAdressOIB_1">
      <item>FINA RC OSIJEK, OIB 85821130368</item>
      <item>KRNJAŠ NOVI j.d.o.o. za trgovinu i usluge, OIB 29715530093, Ivana Vučića 14,32100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29715530093</item>
    </izvorni_sadrzaj>
    <derivirana_varijabla naziv="DomainObject.Predmet.SudioniciListNazivOIB_1">
      <item>, OIB 85821130368</item>
      <item>, OIB 29715530093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2307B-F8E9-487B-BFA1-A075CE9A1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2809</properties:Characters>
  <properties:Lines>83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2019-01-09T10:40:00Z</dcterms:created>
  <dc:creator>Korisnik</dc:creator>
  <cp:lastModifiedBy>Ljiljana Floršić</cp:lastModifiedBy>
  <cp:lastPrinted>2019-01-09T10:42:00Z</cp:lastPrinted>
  <dcterms:modified xmlns:xsi="http://www.w3.org/2001/XMLSchema-instance" xsi:type="dcterms:W3CDTF">2019-01-09T10:43:00Z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(St-1236-18 - otvaranje i zaključenje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