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a671" w14:paraId="91da67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F04D81">
        <w:t>1</w:t>
      </w:r>
      <w:r w:rsidR="00565E93">
        <w:t>8</w:t>
      </w:r>
      <w:r w:rsidR="00F04D81">
        <w:t>24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F04D81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272CC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F04D81" w:rsidRPr="00F04D81">
        <w:t>ČIŠĆENJE RAUSNI</w:t>
      </w:r>
      <w:r w:rsidR="00A94562">
        <w:t>C</w:t>
      </w:r>
      <w:r w:rsidR="00F04D81" w:rsidRPr="00F04D81">
        <w:t>-VESTEMAR d.o.o. za usluge, Osijek, Ružina ulica 21, MBS 030117774, OIB 81109715229</w:t>
      </w:r>
      <w:r w:rsidR="00450C50" w:rsidRPr="00450C50">
        <w:t>, dana 2</w:t>
      </w:r>
      <w:r w:rsidR="00F04D81">
        <w:t>3</w:t>
      </w:r>
      <w:r w:rsidR="00450C50" w:rsidRPr="00450C50">
        <w:t xml:space="preserve">. </w:t>
      </w:r>
      <w:r w:rsidR="00F04D81">
        <w:t>kolovoz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F04D81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F04D81" w:rsidRPr="00F04D81">
        <w:t>ČIŠĆENJE RAUSNI</w:t>
      </w:r>
      <w:r w:rsidR="00A94562">
        <w:t>C</w:t>
      </w:r>
      <w:r w:rsidR="00F04D81" w:rsidRPr="00F04D81">
        <w:t>-VESTEMAR d.o.o. za usluge, Osijek, Ružina ulica 21, MBS 030117774, OIB 81109715229</w:t>
      </w:r>
      <w:r>
        <w:t>.</w:t>
      </w:r>
    </w:p>
    <w:p w:rsidRDefault="009B228A" w:rsidP="004E475E" w:rsidR="009B228A">
      <w:pPr>
        <w:jc w:val="both"/>
      </w:pPr>
    </w:p>
    <w:p w:rsidRDefault="009B228A" w:rsidP="00F04D81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F04D81" w:rsidRPr="00F04D81">
        <w:t>ČIŠĆENJE RAUSNI</w:t>
      </w:r>
      <w:r w:rsidR="00A94562">
        <w:t>C</w:t>
      </w:r>
      <w:r w:rsidR="00F04D81" w:rsidRPr="00F04D81">
        <w:t>-VESTEMAR d.o.o. za usluge, Osijek, Ružina ulica 21, MBS 030117774, OIB 81109715229</w:t>
      </w:r>
    </w:p>
    <w:p w:rsidRDefault="003C7EC1" w:rsidP="009365DD" w:rsidR="003C7EC1">
      <w:pPr>
        <w:jc w:val="both"/>
      </w:pPr>
    </w:p>
    <w:p w:rsidRDefault="00E84DF8" w:rsidP="00A320F5" w:rsidR="00F12013">
      <w:pPr>
        <w:ind w:firstLine="720" w:left="2160"/>
      </w:pPr>
      <w:r>
        <w:t>29</w:t>
      </w:r>
      <w:r w:rsidR="00F12013">
        <w:t xml:space="preserve">. </w:t>
      </w:r>
      <w:r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9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15C5D" w:rsidP="00F82857" w:rsidR="00F82857">
      <w:pPr>
        <w:jc w:val="both"/>
      </w:pPr>
      <w:r>
        <w:tab/>
      </w:r>
      <w:r w:rsidR="00F82857">
        <w:t xml:space="preserve">Predlagatelj FINA je dana </w:t>
      </w:r>
      <w:r w:rsidR="00E84DF8">
        <w:t>1</w:t>
      </w:r>
      <w:r w:rsidR="00A94562">
        <w:t>3</w:t>
      </w:r>
      <w:r w:rsidR="00F82857">
        <w:t>.0</w:t>
      </w:r>
      <w:r w:rsidR="00E84DF8">
        <w:t>6</w:t>
      </w:r>
      <w:r w:rsidR="00F82857">
        <w:t xml:space="preserve">.2016. godine podnijela ovome sudu prijedlog za </w:t>
      </w:r>
      <w:r w:rsidR="005335A7">
        <w:t>otvara</w:t>
      </w:r>
      <w:r w:rsidR="00F82857">
        <w:t xml:space="preserve">nje stečajnog postupka nad dužnikom </w:t>
      </w:r>
      <w:r w:rsidR="00E84DF8" w:rsidRPr="00E84DF8">
        <w:t>ČIŠĆENJE RAUSNI</w:t>
      </w:r>
      <w:r w:rsidR="00A94562">
        <w:t>C</w:t>
      </w:r>
      <w:r w:rsidR="00E84DF8" w:rsidRPr="00E84DF8">
        <w:t>-VESTEMAR d.o.o. za usluge, Osijek, Ružina ulica 21, MBS 030117774, OIB 81109715229</w:t>
      </w:r>
      <w:r w:rsidR="00BC6939" w:rsidRPr="00BC6939">
        <w:t xml:space="preserve"> </w:t>
      </w:r>
      <w:r w:rsidR="00F82857">
        <w:t xml:space="preserve">temeljem odredbe čl. </w:t>
      </w:r>
      <w:r w:rsidR="00825754">
        <w:t>444</w:t>
      </w:r>
      <w:r w:rsidR="00F82857">
        <w:t xml:space="preserve">. st. </w:t>
      </w:r>
      <w:r w:rsidR="00825754">
        <w:t>2</w:t>
      </w:r>
      <w:r w:rsidR="00F82857">
        <w:t>. Stečajnog zakona (NN 71/15</w:t>
      </w:r>
      <w:r w:rsidR="005335A7">
        <w:t>, dalje: SZ</w:t>
      </w:r>
      <w:r w:rsidR="00F82857">
        <w:t>).</w:t>
      </w:r>
    </w:p>
    <w:p w:rsidRDefault="00F82857" w:rsidP="00F82857" w:rsidR="00F82857">
      <w:pPr>
        <w:jc w:val="both"/>
      </w:pPr>
    </w:p>
    <w:p w:rsidRDefault="00F82857" w:rsidP="00F82857" w:rsidR="00F82857">
      <w:pPr>
        <w:jc w:val="both"/>
      </w:pPr>
      <w:r>
        <w:tab/>
        <w:t xml:space="preserve">U prijedlogu je navela da na dan </w:t>
      </w:r>
      <w:r w:rsidR="00825754">
        <w:t>1</w:t>
      </w:r>
      <w:r>
        <w:t>.0</w:t>
      </w:r>
      <w:r w:rsidR="00825754">
        <w:t>9</w:t>
      </w:r>
      <w:r>
        <w:t>.201</w:t>
      </w:r>
      <w:r w:rsidR="00825754">
        <w:t>5</w:t>
      </w:r>
      <w:r>
        <w:t xml:space="preserve">. dužnik u Očevidniku redoslijeda osnova za plaćanje ima evidentirane neizvršene osnove za plaćanje </w:t>
      </w:r>
      <w:r w:rsidR="005335A7">
        <w:t xml:space="preserve">u neprekinutom razdoblju od </w:t>
      </w:r>
      <w:r w:rsidR="00E84DF8">
        <w:t>680</w:t>
      </w:r>
      <w:r w:rsidR="005335A7">
        <w:t xml:space="preserve"> dana </w:t>
      </w:r>
      <w:r>
        <w:t xml:space="preserve">u ukupnom iznosu od </w:t>
      </w:r>
      <w:r w:rsidR="00E84DF8">
        <w:t>45.964,56</w:t>
      </w:r>
      <w:r>
        <w:t xml:space="preserve"> kn, u koji iznos je uračunata kamata i naknada FINE za provedbe ovrhe na novčanim sredstvima dužnika. Navodi da dužnik ima </w:t>
      </w:r>
      <w:r w:rsidR="00F15546">
        <w:t>2</w:t>
      </w:r>
      <w:r>
        <w:t xml:space="preserve"> zaposlen</w:t>
      </w:r>
      <w:r w:rsidR="00F15546">
        <w:t>a</w:t>
      </w:r>
      <w:r>
        <w:t xml:space="preserve"> radnika.</w:t>
      </w:r>
    </w:p>
    <w:p w:rsidRDefault="00F82857" w:rsidP="00F82857" w:rsidR="00F82857">
      <w:pPr>
        <w:jc w:val="both"/>
      </w:pPr>
    </w:p>
    <w:p w:rsidRDefault="00F82857" w:rsidP="00F82857" w:rsidR="0065067F">
      <w:pPr>
        <w:jc w:val="both"/>
      </w:pPr>
      <w:r>
        <w:tab/>
        <w:t xml:space="preserve">Dostavlja popis računa i oročenih novčanih sredstava dužnika na dan </w:t>
      </w:r>
      <w:r w:rsidR="00F15546">
        <w:t>10</w:t>
      </w:r>
      <w:r>
        <w:t>.0</w:t>
      </w:r>
      <w:r w:rsidR="00F15546">
        <w:t>6</w:t>
      </w:r>
      <w:r w:rsidR="005465CE">
        <w:t>.2016.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E60563">
        <w:t>444</w:t>
      </w:r>
      <w:r w:rsidRPr="00176811">
        <w:t xml:space="preserve">. st. </w:t>
      </w:r>
      <w:r w:rsidR="00E60563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>donio rješenje o pokretanju prethodnog postupka (čl. 115. st. 1.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440509">
        <w:t>2</w:t>
      </w:r>
      <w:r w:rsidR="00313C37">
        <w:t>3</w:t>
      </w:r>
      <w:r>
        <w:t xml:space="preserve">. </w:t>
      </w:r>
      <w:r w:rsidR="00313C37">
        <w:t>kolovoz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313C37" w:rsidP="00DB36F1" w:rsidR="00DB36F1">
      <w:pPr>
        <w:numPr>
          <w:ilvl w:val="0"/>
          <w:numId w:val="6"/>
        </w:numPr>
        <w:jc w:val="both"/>
      </w:pPr>
      <w:r>
        <w:t>Boris Rausni</w:t>
      </w:r>
      <w:r w:rsidR="00A94562">
        <w:t>c</w:t>
      </w:r>
      <w:r>
        <w:t>-Vestemar</w:t>
      </w:r>
      <w:r w:rsidR="00DB36F1" w:rsidRPr="00DB36F1">
        <w:t xml:space="preserve">, Osijek, </w:t>
      </w:r>
      <w:r>
        <w:t>Ružina Ulica 21</w:t>
      </w:r>
    </w:p>
    <w:p w:rsidRDefault="00F30DA0" w:rsidP="00DB36F1" w:rsidR="00F30DA0">
      <w:pPr>
        <w:numPr>
          <w:ilvl w:val="0"/>
          <w:numId w:val="6"/>
        </w:numPr>
        <w:jc w:val="both"/>
      </w:pPr>
      <w:r>
        <w:t xml:space="preserve">ŽDO GUO </w:t>
      </w:r>
      <w:r w:rsidR="0065067F">
        <w:t>Osijek</w:t>
      </w:r>
    </w:p>
    <w:p w:rsidRDefault="00C724C7" w:rsidP="00C724C7" w:rsidR="00C724C7">
      <w:pPr>
        <w:numPr>
          <w:ilvl w:val="0"/>
          <w:numId w:val="6"/>
        </w:numPr>
        <w:jc w:val="both"/>
      </w:pPr>
      <w:r>
        <w:t>sudskom registru elektroničkom poštom</w:t>
      </w:r>
    </w:p>
    <w:p w:rsidRDefault="00C724C7" w:rsidP="00C724C7" w:rsidR="00C724C7" w:rsidRPr="00295F3E">
      <w:pPr>
        <w:numPr>
          <w:ilvl w:val="0"/>
          <w:numId w:val="6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C724C7" w:rsidP="00C724C7" w:rsidR="00C724C7">
      <w:pPr>
        <w:numPr>
          <w:ilvl w:val="0"/>
          <w:numId w:val="6"/>
        </w:numPr>
        <w:jc w:val="both"/>
      </w:pPr>
      <w:r>
        <w:t xml:space="preserve">objaviti na </w:t>
      </w:r>
      <w:r w:rsidRPr="00C724C7">
        <w:t>mrežnoj stranici e-Oglasna ploča sudova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C724C7">
        <w:t>29</w:t>
      </w:r>
      <w:r>
        <w:t>/</w:t>
      </w:r>
      <w:r w:rsidR="00C724C7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5C9" w:rsidP="00FD0F32" w:rsidR="009645C9">
      <w:r>
        <w:separator/>
      </w:r>
    </w:p>
  </w:endnote>
  <w:endnote w:id="0" w:type="continuationSeparator">
    <w:p w:rsidRDefault="009645C9" w:rsidP="00FD0F32" w:rsidR="00964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5C9" w:rsidP="00FD0F32" w:rsidR="009645C9">
      <w:r>
        <w:separator/>
      </w:r>
    </w:p>
  </w:footnote>
  <w:footnote w:id="0" w:type="continuationSeparator">
    <w:p w:rsidRDefault="009645C9" w:rsidP="00FD0F32" w:rsidR="00964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6ED3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F04D81" w:rsidRPr="00F04D81">
      <w:t>14 St-1824/16-13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272CC"/>
    <w:rsid w:val="0003421E"/>
    <w:rsid w:val="00044014"/>
    <w:rsid w:val="00061E21"/>
    <w:rsid w:val="000817DB"/>
    <w:rsid w:val="00084DCC"/>
    <w:rsid w:val="000B1DB2"/>
    <w:rsid w:val="000C1636"/>
    <w:rsid w:val="000E0280"/>
    <w:rsid w:val="000E0D09"/>
    <w:rsid w:val="000F6394"/>
    <w:rsid w:val="001127C1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B1BFB"/>
    <w:rsid w:val="001D113B"/>
    <w:rsid w:val="001D4964"/>
    <w:rsid w:val="001D61CD"/>
    <w:rsid w:val="001E5608"/>
    <w:rsid w:val="001F3818"/>
    <w:rsid w:val="001F4E53"/>
    <w:rsid w:val="0020511E"/>
    <w:rsid w:val="002257DF"/>
    <w:rsid w:val="00234C2C"/>
    <w:rsid w:val="00237D77"/>
    <w:rsid w:val="00260090"/>
    <w:rsid w:val="002C458E"/>
    <w:rsid w:val="002C4C28"/>
    <w:rsid w:val="002D75D8"/>
    <w:rsid w:val="002F66B0"/>
    <w:rsid w:val="00302F1C"/>
    <w:rsid w:val="00307662"/>
    <w:rsid w:val="003100CA"/>
    <w:rsid w:val="00313C37"/>
    <w:rsid w:val="0031473C"/>
    <w:rsid w:val="00333984"/>
    <w:rsid w:val="00354972"/>
    <w:rsid w:val="00383A81"/>
    <w:rsid w:val="00384CB6"/>
    <w:rsid w:val="00394CAB"/>
    <w:rsid w:val="003C7EC1"/>
    <w:rsid w:val="003D468C"/>
    <w:rsid w:val="003E3BDF"/>
    <w:rsid w:val="003F637C"/>
    <w:rsid w:val="0041002D"/>
    <w:rsid w:val="00440509"/>
    <w:rsid w:val="00450C50"/>
    <w:rsid w:val="004A41B7"/>
    <w:rsid w:val="004B3B7F"/>
    <w:rsid w:val="004B691F"/>
    <w:rsid w:val="004C009C"/>
    <w:rsid w:val="004C0A09"/>
    <w:rsid w:val="004C2E6C"/>
    <w:rsid w:val="004D098B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465CE"/>
    <w:rsid w:val="00556AFC"/>
    <w:rsid w:val="00565E93"/>
    <w:rsid w:val="00576460"/>
    <w:rsid w:val="005861A8"/>
    <w:rsid w:val="005A0866"/>
    <w:rsid w:val="005A74CE"/>
    <w:rsid w:val="005B28D3"/>
    <w:rsid w:val="00611430"/>
    <w:rsid w:val="00626F9E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412F6"/>
    <w:rsid w:val="00753FC1"/>
    <w:rsid w:val="00765F39"/>
    <w:rsid w:val="007717F2"/>
    <w:rsid w:val="00772088"/>
    <w:rsid w:val="00790F14"/>
    <w:rsid w:val="007B7EDC"/>
    <w:rsid w:val="007C7C7F"/>
    <w:rsid w:val="007D14E6"/>
    <w:rsid w:val="007D2250"/>
    <w:rsid w:val="007D79A8"/>
    <w:rsid w:val="008034D7"/>
    <w:rsid w:val="00814644"/>
    <w:rsid w:val="00815C5D"/>
    <w:rsid w:val="00825754"/>
    <w:rsid w:val="008508C3"/>
    <w:rsid w:val="0086404A"/>
    <w:rsid w:val="0086731F"/>
    <w:rsid w:val="008847F8"/>
    <w:rsid w:val="00884C61"/>
    <w:rsid w:val="00886270"/>
    <w:rsid w:val="00891A16"/>
    <w:rsid w:val="008B7B03"/>
    <w:rsid w:val="008F0351"/>
    <w:rsid w:val="00907C67"/>
    <w:rsid w:val="00913729"/>
    <w:rsid w:val="00916ED3"/>
    <w:rsid w:val="00925019"/>
    <w:rsid w:val="00925A27"/>
    <w:rsid w:val="00934FA1"/>
    <w:rsid w:val="009365DD"/>
    <w:rsid w:val="009504AE"/>
    <w:rsid w:val="0096332B"/>
    <w:rsid w:val="009635B8"/>
    <w:rsid w:val="009645C9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22B74"/>
    <w:rsid w:val="00A320F5"/>
    <w:rsid w:val="00A353C1"/>
    <w:rsid w:val="00A36539"/>
    <w:rsid w:val="00A370D7"/>
    <w:rsid w:val="00A37C30"/>
    <w:rsid w:val="00A5102B"/>
    <w:rsid w:val="00A65C1A"/>
    <w:rsid w:val="00A87A94"/>
    <w:rsid w:val="00A92278"/>
    <w:rsid w:val="00A94562"/>
    <w:rsid w:val="00AA2AA8"/>
    <w:rsid w:val="00AB6EA6"/>
    <w:rsid w:val="00AC621F"/>
    <w:rsid w:val="00AD0F3C"/>
    <w:rsid w:val="00AD694D"/>
    <w:rsid w:val="00AF7215"/>
    <w:rsid w:val="00B062F1"/>
    <w:rsid w:val="00B11825"/>
    <w:rsid w:val="00B246D8"/>
    <w:rsid w:val="00B460FE"/>
    <w:rsid w:val="00B50218"/>
    <w:rsid w:val="00B60B69"/>
    <w:rsid w:val="00B84963"/>
    <w:rsid w:val="00B95C5A"/>
    <w:rsid w:val="00BA13EB"/>
    <w:rsid w:val="00BA3984"/>
    <w:rsid w:val="00BB3ED9"/>
    <w:rsid w:val="00BC203B"/>
    <w:rsid w:val="00BC6939"/>
    <w:rsid w:val="00BF0F14"/>
    <w:rsid w:val="00BF7875"/>
    <w:rsid w:val="00C03878"/>
    <w:rsid w:val="00C0764A"/>
    <w:rsid w:val="00C30255"/>
    <w:rsid w:val="00C30DBA"/>
    <w:rsid w:val="00C316FD"/>
    <w:rsid w:val="00C354FB"/>
    <w:rsid w:val="00C455AD"/>
    <w:rsid w:val="00C467DE"/>
    <w:rsid w:val="00C50158"/>
    <w:rsid w:val="00C67E69"/>
    <w:rsid w:val="00C724C7"/>
    <w:rsid w:val="00C96257"/>
    <w:rsid w:val="00CA05DB"/>
    <w:rsid w:val="00CA3AC2"/>
    <w:rsid w:val="00CA40D5"/>
    <w:rsid w:val="00CD76BD"/>
    <w:rsid w:val="00CF4B2A"/>
    <w:rsid w:val="00D02115"/>
    <w:rsid w:val="00D131ED"/>
    <w:rsid w:val="00D43995"/>
    <w:rsid w:val="00D45D6C"/>
    <w:rsid w:val="00D5401B"/>
    <w:rsid w:val="00D601D5"/>
    <w:rsid w:val="00D76E41"/>
    <w:rsid w:val="00D85221"/>
    <w:rsid w:val="00D939E7"/>
    <w:rsid w:val="00D97346"/>
    <w:rsid w:val="00DA4393"/>
    <w:rsid w:val="00DB36F1"/>
    <w:rsid w:val="00DB43E8"/>
    <w:rsid w:val="00DC032E"/>
    <w:rsid w:val="00DD25A3"/>
    <w:rsid w:val="00E03131"/>
    <w:rsid w:val="00E05F2C"/>
    <w:rsid w:val="00E14899"/>
    <w:rsid w:val="00E27673"/>
    <w:rsid w:val="00E42141"/>
    <w:rsid w:val="00E51EF4"/>
    <w:rsid w:val="00E60563"/>
    <w:rsid w:val="00E82BC0"/>
    <w:rsid w:val="00E84DF8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4D81"/>
    <w:rsid w:val="00F078AC"/>
    <w:rsid w:val="00F10B9E"/>
    <w:rsid w:val="00F12013"/>
    <w:rsid w:val="00F15546"/>
    <w:rsid w:val="00F30DA0"/>
    <w:rsid w:val="00F45589"/>
    <w:rsid w:val="00F63C71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6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1824</izvorni_sadrzaj>
    <derivirana_varijabla naziv="DomainObject.Predmet.Broj_1">1824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St-1824/2016</izvorni_sadrzaj>
    <derivirana_varijabla naziv="DomainObject.Predmet.OznakaBroj_1">St-1824/2016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ČIŠĆENJE RAUSNIC-VESTEMAR d.o.o.za usluge</izvorni_sadrzaj>
    <derivirana_varijabla naziv="DomainObject.Predmet.ProtustrankaFormated_1">  ČIŠĆENJE RAUSNIC-VESTEMAR d.o.o.za usluge</derivirana_varijabla>
  </DomainObject.Predmet.ProtustrankaFormated>
  <DomainObject.Predmet.ProtustrankaFormatedOIB>
    <izvorni_sadrzaj>  ČIŠĆENJE RAUSNIC-VESTEMAR d.o.o.za usluge, OIB 81109715229</izvorni_sadrzaj>
    <derivirana_varijabla naziv="DomainObject.Predmet.ProtustrankaFormatedOIB_1">  ČIŠĆENJE RAUSNIC-VESTEMAR d.o.o.za usluge, OIB 81109715229</derivirana_varijabla>
  </DomainObject.Predmet.ProtustrankaFormatedOIB>
  <DomainObject.Predmet.ProtustrankaFormatedWithAdress>
    <izvorni_sadrzaj> ČIŠĆENJE RAUSNIC-VESTEMAR d.o.o.za usluge, Ružina ulica 21, 31000 Osijek</izvorni_sadrzaj>
    <derivirana_varijabla naziv="DomainObject.Predmet.ProtustrankaFormatedWithAdress_1"> ČIŠĆENJE RAUSNIC-VESTEMAR d.o.o.za usluge, Ružina ulica 21, 31000 Osijek</derivirana_varijabla>
  </DomainObject.Predmet.ProtustrankaFormatedWithAdress>
  <DomainObject.Predmet.ProtustrankaFormatedWithAdressOIB>
    <izvorni_sadrzaj> ČIŠĆENJE RAUSNIC-VESTEMAR d.o.o.za usluge, OIB 81109715229, Ružina ulica 21, 31000 Osijek</izvorni_sadrzaj>
    <derivirana_varijabla naziv="DomainObject.Predmet.ProtustrankaFormatedWithAdressOIB_1"> ČIŠĆENJE RAUSNIC-VESTEMAR d.o.o.za usluge, OIB 81109715229, Ružina ulica 21, 31000 Osijek</derivirana_varijabla>
  </DomainObject.Predmet.ProtustrankaFormatedWithAdressOIB>
  <DomainObject.Predmet.ProtustrankaWithAdress>
    <izvorni_sadrzaj>ČIŠĆENJE RAUSNIC-VESTEMAR d.o.o.za usluge Ružina ulica 21, 31000 Osijek</izvorni_sadrzaj>
    <derivirana_varijabla naziv="DomainObject.Predmet.ProtustrankaWithAdress_1">ČIŠĆENJE RAUSNIC-VESTEMAR d.o.o.za usluge Ružina ulica 21, 31000 Osijek</derivirana_varijabla>
  </DomainObject.Predmet.ProtustrankaWithAdress>
  <DomainObject.Predmet.ProtustrankaWithAdressOIB>
    <izvorni_sadrzaj>ČIŠĆENJE RAUSNIC-VESTEMAR d.o.o.za usluge, OIB 81109715229, Ružina ulica 21, 31000 Osijek</izvorni_sadrzaj>
    <derivirana_varijabla naziv="DomainObject.Predmet.ProtustrankaWithAdressOIB_1">ČIŠĆENJE RAUSNIC-VESTEMAR d.o.o.za usluge, OIB 81109715229, Ružina ulica 21, 31000 Osijek</derivirana_varijabla>
  </DomainObject.Predmet.ProtustrankaWithAdressOIB>
  <DomainObject.Predmet.ProtustrankaNazivFormated>
    <izvorni_sadrzaj>ČIŠĆENJE RAUSNIC-VESTEMAR d.o.o.za usluge</izvorni_sadrzaj>
    <derivirana_varijabla naziv="DomainObject.Predmet.ProtustrankaNazivFormated_1">ČIŠĆENJE RAUSNIC-VESTEMAR d.o.o.za usluge</derivirana_varijabla>
  </DomainObject.Predmet.ProtustrankaNazivFormated>
  <DomainObject.Predmet.ProtustrankaNazivFormatedOIB>
    <izvorni_sadrzaj>ČIŠĆENJE RAUSNIC-VESTEMAR d.o.o.za usluge, OIB 81109715229</izvorni_sadrzaj>
    <derivirana_varijabla naziv="DomainObject.Predmet.ProtustrankaNazivFormatedOIB_1">ČIŠĆENJE RAUSNIC-VESTEMAR d.o.o.za usluge, OIB 81109715229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ČIŠĆENJE RAUSNIC-VESTEMAR d.o.o.za usluge</item>
    </izvorni_sadrzaj>
    <derivirana_varijabla naziv="DomainObject.Predmet.ProtuStrankaListFormated_1">
      <item>ČIŠĆENJE RAUSNIC-VESTEMAR d.o.o.za usluge</item>
    </derivirana_varijabla>
  </DomainObject.Predmet.ProtuStrankaListFormated>
  <DomainObject.Predmet.ProtuStrankaListFormatedOIB>
    <izvorni_sadrzaj>
      <item>ČIŠĆENJE RAUSNIC-VESTEMAR d.o.o.za usluge, OIB 81109715229</item>
    </izvorni_sadrzaj>
    <derivirana_varijabla naziv="DomainObject.Predmet.ProtuStrankaListFormatedOIB_1">
      <item>ČIŠĆENJE RAUSNIC-VESTEMAR d.o.o.za usluge, OIB 81109715229</item>
    </derivirana_varijabla>
  </DomainObject.Predmet.ProtuStrankaListFormatedOIB>
  <DomainObject.Predmet.ProtuStrankaListFormatedWithAdress>
    <izvorni_sadrzaj>
      <item>ČIŠĆENJE RAUSNIC-VESTEMAR d.o.o.za usluge, Ružina ulica 21, 31000 Osijek</item>
    </izvorni_sadrzaj>
    <derivirana_varijabla naziv="DomainObject.Predmet.ProtuStrankaListFormatedWithAdress_1">
      <item>ČIŠĆENJE RAUSNIC-VESTEMAR d.o.o.za usluge, Ružina ulica 21, 31000 Osijek</item>
    </derivirana_varijabla>
  </DomainObject.Predmet.ProtuStrankaListFormatedWithAdress>
  <DomainObject.Predmet.ProtuStrankaListFormatedWithAdressOIB>
    <izvorni_sadrzaj>
      <item>ČIŠĆENJE RAUSNIC-VESTEMAR d.o.o.za usluge, OIB 81109715229, Ružina ulica 21, 31000 Osijek</item>
    </izvorni_sadrzaj>
    <derivirana_varijabla naziv="DomainObject.Predmet.ProtuStrankaListFormatedWithAdressOIB_1">
      <item>ČIŠĆENJE RAUSNIC-VESTEMAR d.o.o.za usluge, OIB 81109715229, Ružina ulica 21, 31000 Osijek</item>
    </derivirana_varijabla>
  </DomainObject.Predmet.ProtuStrankaListFormatedWithAdressOIB>
  <DomainObject.Predmet.ProtuStrankaListNazivFormated>
    <izvorni_sadrzaj>
      <item>ČIŠĆENJE RAUSNIC-VESTEMAR d.o.o.za usluge</item>
    </izvorni_sadrzaj>
    <derivirana_varijabla naziv="DomainObject.Predmet.ProtuStrankaListNazivFormated_1">
      <item>ČIŠĆENJE RAUSNIC-VESTEMAR d.o.o.za usluge</item>
    </derivirana_varijabla>
  </DomainObject.Predmet.ProtuStrankaListNazivFormated>
  <DomainObject.Predmet.ProtuStrankaListNazivFormatedOIB>
    <izvorni_sadrzaj>
      <item>ČIŠĆENJE RAUSNIC-VESTEMAR d.o.o.za usluge, OIB 81109715229</item>
    </izvorni_sadrzaj>
    <derivirana_varijabla naziv="DomainObject.Predmet.ProtuStrankaListNazivFormatedOIB_1">
      <item>ČIŠĆENJE RAUSNIC-VESTEMAR d.o.o.za usluge, OIB 81109715229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ČIŠĆENJE RAUSNIC-VESTEMAR d.o.o.za usluge</izvorni_sadrzaj>
    <derivirana_varijabla naziv="DomainObject.Predmet.ProtustrankaIDrugi_1">ČIŠĆENJE RAUSNIC-VESTEMAR d.o.o.za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ČIŠĆENJE RAUSNIC-VESTEMAR d.o.o.za usluge, OIB 81109715229, Ružina ulica 21, 31000 Osijek</izvorni_sadrzaj>
    <derivirana_varijabla naziv="DomainObject.Predmet.ProtustrankaIDrugiAdressOIB_1">ČIŠĆENJE RAUSNIC-VESTEMAR d.o.o.za usluge, OIB 81109715229, Ružina ulica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ČIŠĆENJE RAUSNIC-VESTEMAR d.o.o.za usluge</item>
    </izvorni_sadrzaj>
    <derivirana_varijabla naziv="DomainObject.Predmet.SudioniciListNaziv_1">
      <item>FINA RC OSIJEK</item>
      <item>ČIŠĆENJE RAUSNIC-VESTEMAR d.o.o.za usluge</item>
    </derivirana_varijabla>
  </DomainObject.Predmet.SudioniciListNaziv>
  <DomainObject.Predmet.SudioniciListAdressOIB>
    <izvorni_sadrzaj>
      <item>FINA RC OSIJEK, OIB 85821130368</item>
      <item>ČIŠĆENJE RAUSNIC-VESTEMAR d.o.o.za usluge, OIB 81109715229, Ružina ulica 21,31000 Osijek</item>
    </izvorni_sadrzaj>
    <derivirana_varijabla naziv="DomainObject.Predmet.SudioniciListAdressOIB_1">
      <item>FINA RC OSIJEK, OIB 85821130368</item>
      <item>ČIŠĆENJE RAUSNIC-VESTEMAR d.o.o.za usluge, OIB 81109715229, Ružina ulica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81109715229</item>
    </izvorni_sadrzaj>
    <derivirana_varijabla naziv="DomainObject.Predmet.SudioniciListNazivOIB_1">
      <item>, OIB 85821130368</item>
      <item>, OIB 81109715229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F0D56-7516-4FEA-8F90-033CAAF91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2112</properties:Characters>
  <properties:Lines>69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2016-08-23T10:00:00Z</dcterms:created>
  <dc:creator>tkovacevic</dc:creator>
  <cp:lastModifiedBy>Elizabeta Đeke</cp:lastModifiedBy>
  <cp:lastPrinted>2016-08-23T08:37:00Z</cp:lastPrinted>
  <dcterms:modified xmlns:xsi="http://www.w3.org/2001/XMLSchema-instance" xsi:type="dcterms:W3CDTF">2016-08-23T10:00:00Z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