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cddf" w14:paraId="640cdd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F0065">
        <w:t>233/17-4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 xml:space="preserve">za provedbom skraćenog stečajnog postupka nad dužnikom </w:t>
      </w:r>
      <w:r w:rsidR="00EF0065">
        <w:t xml:space="preserve">DOMAGOJ-TRGOVINA </w:t>
      </w:r>
      <w:r w:rsidR="009A3FFA">
        <w:t>jednosta</w:t>
      </w:r>
      <w:r w:rsidR="008654B8">
        <w:t>vno društvo s ograničenom odgovornošću</w:t>
      </w:r>
      <w:r w:rsidR="009A3FFA">
        <w:t xml:space="preserve"> za trgovinu </w:t>
      </w:r>
      <w:r w:rsidR="00EF0065">
        <w:t xml:space="preserve">Zagreb, </w:t>
      </w:r>
      <w:proofErr w:type="spellStart"/>
      <w:r w:rsidR="00EF0065">
        <w:t>Divka</w:t>
      </w:r>
      <w:proofErr w:type="spellEnd"/>
      <w:r w:rsidR="00EF0065">
        <w:t xml:space="preserve"> Budaka 17, OIB 708</w:t>
      </w:r>
      <w:r w:rsidR="0017081B">
        <w:t>6443200</w:t>
      </w:r>
      <w:r w:rsidR="0059076E">
        <w:t>0</w:t>
      </w:r>
      <w:r w:rsidR="0017081B">
        <w:t xml:space="preserve">, MBS </w:t>
      </w:r>
      <w:r w:rsidR="00F271D6">
        <w:t>080954964, dan</w:t>
      </w:r>
      <w:r w:rsidR="008654B8">
        <w:t xml:space="preserve">a </w:t>
      </w:r>
      <w:r w:rsidR="00F271D6">
        <w:t>2</w:t>
      </w:r>
      <w:r w:rsidR="00821947">
        <w:t>4</w:t>
      </w:r>
      <w:r w:rsidR="000A2F69">
        <w:t xml:space="preserve">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F271D6">
        <w:t xml:space="preserve">DOMAGOJ-TRGOVINA jednostavno društvo s ograničenom odgovornošću za trgovinu  Zagreb, </w:t>
      </w:r>
      <w:proofErr w:type="spellStart"/>
      <w:r w:rsidR="00F271D6">
        <w:t>Divka</w:t>
      </w:r>
      <w:proofErr w:type="spellEnd"/>
      <w:r w:rsidR="00F271D6">
        <w:t xml:space="preserve"> Budaka 17, OIB 708644320</w:t>
      </w:r>
      <w:r w:rsidR="0059076E">
        <w:t>0</w:t>
      </w:r>
      <w:r w:rsidR="00F271D6">
        <w:t>0, MBS 080954964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FF11D6">
        <w:t xml:space="preserve">Domagoj </w:t>
      </w:r>
      <w:proofErr w:type="spellStart"/>
      <w:r w:rsidR="00FF11D6">
        <w:t>Repač</w:t>
      </w:r>
      <w:proofErr w:type="spellEnd"/>
      <w:r w:rsidR="00FF11D6">
        <w:t xml:space="preserve"> iz Zagreba, </w:t>
      </w:r>
      <w:proofErr w:type="spellStart"/>
      <w:r w:rsidR="00FF11D6">
        <w:t>Đorđićeva</w:t>
      </w:r>
      <w:proofErr w:type="spellEnd"/>
      <w:r w:rsidR="00FF11D6">
        <w:t xml:space="preserve"> 24, OIB  24977406612.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</w:t>
      </w:r>
      <w:r w:rsidRPr="00E33CF7">
        <w:rPr>
          <w:bCs/>
          <w:sz w:val="22"/>
        </w:rPr>
        <w:t xml:space="preserve">nad dužnikom </w:t>
      </w:r>
      <w:r w:rsidR="00F271D6" w:rsidRPr="00E33CF7">
        <w:rPr>
          <w:sz w:val="22"/>
        </w:rPr>
        <w:t xml:space="preserve">DOMAGOJ-TRGOVINA jednostavno društvo s ograničenom odgovornošću za trgovinu Zagreb, </w:t>
      </w:r>
      <w:proofErr w:type="spellStart"/>
      <w:r w:rsidR="00F271D6" w:rsidRPr="00E33CF7">
        <w:rPr>
          <w:sz w:val="22"/>
        </w:rPr>
        <w:t>Divka</w:t>
      </w:r>
      <w:proofErr w:type="spellEnd"/>
      <w:r w:rsidR="00F271D6" w:rsidRPr="00E33CF7">
        <w:rPr>
          <w:sz w:val="22"/>
        </w:rPr>
        <w:t xml:space="preserve"> Budaka 17, OIB 70864432</w:t>
      </w:r>
      <w:r w:rsidR="0059076E">
        <w:rPr>
          <w:sz w:val="22"/>
        </w:rPr>
        <w:t>0</w:t>
      </w:r>
      <w:r w:rsidR="00F271D6">
        <w:t>00, MBS 080954964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332709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3. studenoga 2016.</w:t>
      </w:r>
      <w:r>
        <w:t xml:space="preserve"> zahtjev za provedbu skraćenog stečajnog postupka nad dužnikom </w:t>
      </w:r>
      <w:r w:rsidR="00F271D6">
        <w:t>DOMAGOJ-TRGOVINA jednostavno društvo s ograničenom odgovornošću za trgovinu OIB 708644320</w:t>
      </w:r>
      <w:r w:rsidR="0059076E">
        <w:t>0</w:t>
      </w:r>
      <w:r w:rsidR="00F271D6">
        <w:t xml:space="preserve">0, sa sjedištem u </w:t>
      </w:r>
      <w:proofErr w:type="spellStart"/>
      <w:r w:rsidR="00F271D6">
        <w:t>Divka</w:t>
      </w:r>
      <w:proofErr w:type="spellEnd"/>
      <w:r w:rsidR="00F271D6">
        <w:t xml:space="preserve"> Budaka 17, Zagreb.  </w:t>
      </w:r>
    </w:p>
    <w:p w:rsidRDefault="00F271D6" w:rsidP="00F271D6" w:rsidR="00F271D6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A97664">
        <w:t>7</w:t>
      </w:r>
      <w:r>
        <w:t xml:space="preserve">-3 od </w:t>
      </w:r>
      <w:r w:rsidR="00A97664">
        <w:t>11. siječnja 2017</w:t>
      </w:r>
      <w:r>
        <w:t>. odredio Trgovački sud u Osijeku kao drugi stvarno nadležni sud za postupanje u stečajnim predmetima Trgovačkog suda u Zagrebu.</w:t>
      </w:r>
    </w:p>
    <w:p w:rsidRDefault="00FF11D6" w:rsidP="00F271D6" w:rsidR="00FF11D6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546D74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5C26E4">
        <w:t>2</w:t>
      </w:r>
      <w:r w:rsidR="00DC2DE1">
        <w:t>33/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C26E4">
        <w:t>2</w:t>
      </w:r>
      <w:r w:rsidR="00821947">
        <w:t>4</w:t>
      </w:r>
      <w:r w:rsidR="000A2F69">
        <w:t xml:space="preserve">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DF" w:rsidP="00C02BFE" w:rsidR="00B537DF">
      <w:r>
        <w:separator/>
      </w:r>
    </w:p>
  </w:endnote>
  <w:endnote w:id="0" w:type="continuationSeparator">
    <w:p w:rsidRDefault="00B537DF" w:rsidP="00C02BFE" w:rsidR="00B53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DF" w:rsidP="00C02BFE" w:rsidR="00B537DF">
      <w:r>
        <w:separator/>
      </w:r>
    </w:p>
  </w:footnote>
  <w:footnote w:id="0" w:type="continuationSeparator">
    <w:p w:rsidRDefault="00B537DF" w:rsidP="00C02BFE" w:rsidR="00B53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C26E4">
      <w:t>233/17-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7759D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6D74"/>
    <w:rsid w:val="005736CB"/>
    <w:rsid w:val="0059076E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05A1"/>
    <w:rsid w:val="008215F1"/>
    <w:rsid w:val="00821947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97664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537DF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57EFE"/>
    <w:rsid w:val="00C62BDE"/>
    <w:rsid w:val="00C63862"/>
    <w:rsid w:val="00C878D4"/>
    <w:rsid w:val="00C957C6"/>
    <w:rsid w:val="00CC340C"/>
    <w:rsid w:val="00CD0B45"/>
    <w:rsid w:val="00CD1B04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33CF7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27ED1"/>
    <w:rsid w:val="00F414CC"/>
    <w:rsid w:val="00F47516"/>
    <w:rsid w:val="00F71E82"/>
    <w:rsid w:val="00FA119A"/>
    <w:rsid w:val="00FB30E5"/>
    <w:rsid w:val="00FB51A3"/>
    <w:rsid w:val="00FC1695"/>
    <w:rsid w:val="00FC47AA"/>
    <w:rsid w:val="00FC5D1E"/>
    <w:rsid w:val="00FD125C"/>
    <w:rsid w:val="00FD51A5"/>
    <w:rsid w:val="00FF11D6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St-233/2017-4</izvorni_sadrzaj>
    <derivirana_varijabla naziv="DomainObject.Oznaka_1">St-233/2017-4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DOMAGOJ-TRGOVINA jednostavno društvo s ograničenom odgovornošću za trgovinu</izvorni_sadrzaj>
    <derivirana_varijabla naziv="DomainObject.Predmet.ProtustrankaFormated_1">  DOMAGOJ-TRGOVINA jednostavno društvo s ograničenom odgovornošću za trgovinu</derivirana_varijabla>
  </DomainObject.Predmet.ProtustrankaFormated>
  <DomainObject.Predmet.ProtustrankaFormatedOIB>
    <izvorni_sadrzaj>  DOMAGOJ-TRGOVINA jednostavno društvo s ograničenom odgovornošću za trgovinu, OIB 70864432000</izvorni_sadrzaj>
    <derivirana_varijabla naziv="DomainObject.Predmet.ProtustrankaFormatedOIB_1">  DOMAGOJ-TRGOVINA jednostavno društvo s ograničenom odgovornošću za trgovinu, OIB 70864432000</derivirana_varijabla>
  </DomainObject.Predmet.ProtustrankaFormatedOIB>
  <DomainObject.Predmet.ProtustrankaFormatedWithAdress>
    <izvorni_sadrzaj> DOMAGOJ-TRGOVINA jednostavno društvo s ograničenom odgovornošću za trgovinu, Divka Budaka 17, 10000 Zagreb</izvorni_sadrzaj>
    <derivirana_varijabla naziv="DomainObject.Predmet.ProtustrankaFormatedWithAdress_1"> DOMAGOJ-TRGOVINA jednostavno društvo s ograničenom odgovornošću za trgovinu, Divka Budaka 17, 10000 Zagreb</derivirana_varijabla>
  </DomainObject.Predmet.ProtustrankaFormatedWithAdress>
  <DomainObject.Predmet.ProtustrankaFormatedWithAdressOIB>
    <izvorni_sadrzaj> DOMAGOJ-TRGOVINA jednostavno društvo s ograničenom odgovornošću za trgovinu, OIB 70864432000, Divka Budaka 17, 10000 Zagreb</izvorni_sadrzaj>
    <derivirana_varijabla naziv="DomainObject.Predmet.ProtustrankaFormatedWithAdressOIB_1"> DOMAGOJ-TRGOVINA jednostavno društvo s ograničenom odgovornošću za trgovinu, OIB 70864432000, Divka Budaka 17, 10000 Zagreb</derivirana_varijabla>
  </DomainObject.Predmet.ProtustrankaFormatedWithAdressOIB>
  <DomainObject.Predmet.ProtustrankaWithAdress>
    <izvorni_sadrzaj>DOMAGOJ-TRGOVINA jednostavno društvo s ograničenom odgovornošću za trgovinu Divka Budaka 17, 10000 Zagreb</izvorni_sadrzaj>
    <derivirana_varijabla naziv="DomainObject.Predmet.ProtustrankaWithAdress_1">DOMAGOJ-TRGOVINA jednostavno društvo s ograničenom odgovornošću za trgovinu Divka Budaka 17, 10000 Zagreb</derivirana_varijabla>
  </DomainObject.Predmet.ProtustrankaWithAdress>
  <DomainObject.Predmet.ProtustrankaWithAdressOIB>
    <izvorni_sadrzaj>DOMAGOJ-TRGOVINA jednostavno društvo s ograničenom odgovornošću za trgovinu, OIB 70864432000, Divka Budaka 17, 10000 Zagreb</izvorni_sadrzaj>
    <derivirana_varijabla naziv="DomainObject.Predmet.ProtustrankaWithAdressOIB_1">DOMAGOJ-TRGOVINA jednostavno društvo s ograničenom odgovornošću za trgovinu, OIB 70864432000, Divka Budaka 17, 10000 Zagreb</derivirana_varijabla>
  </DomainObject.Predmet.ProtustrankaWithAdressOIB>
  <DomainObject.Predmet.ProtustrankaNazivFormated>
    <izvorni_sadrzaj>DOMAGOJ-TRGOVINA jednostavno društvo s ograničenom odgovornošću za trgovinu</izvorni_sadrzaj>
    <derivirana_varijabla naziv="DomainObject.Predmet.ProtustrankaNazivFormated_1">DOMAGOJ-TRGOVINA jednostavno društvo s ograničenom odgovornošću za trgovinu</derivirana_varijabla>
  </DomainObject.Predmet.ProtustrankaNazivFormated>
  <DomainObject.Predmet.ProtustrankaNazivFormatedOIB>
    <izvorni_sadrzaj>DOMAGOJ-TRGOVINA jednostavno društvo s ograničenom odgovornošću za trgovinu, OIB 70864432000</izvorni_sadrzaj>
    <derivirana_varijabla naziv="DomainObject.Predmet.ProtustrankaNazivFormatedOIB_1">DOMAGOJ-TRGOVINA jednostavno društvo s ograničenom odgovornošću za trgovinu, OIB 70864432000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DOMAGOJ-TRGOVINA jednostavno društvo s ograničenom odgovornošću za trgovinu</item>
    </izvorni_sadrzaj>
    <derivirana_varijabla naziv="DomainObject.Predmet.ProtuStrankaListFormated_1">
      <item>DOMAGOJ-TRGOVINA jednostavno društvo s ograničenom odgovornošću za trgovinu</item>
    </derivirana_varijabla>
  </DomainObject.Predmet.ProtuStrankaListFormated>
  <DomainObject.Predmet.ProtuStrankaListFormatedOIB>
    <izvorni_sadrzaj>
      <item>DOMAGOJ-TRGOVINA jednostavno društvo s ograničenom odgovornošću za trgovinu, OIB 70864432000</item>
    </izvorni_sadrzaj>
    <derivirana_varijabla naziv="DomainObject.Predmet.ProtuStrankaListFormatedOIB_1">
      <item>DOMAGOJ-TRGOVINA jednostavno društvo s ograničenom odgovornošću za trgovinu, OIB 70864432000</item>
    </derivirana_varijabla>
  </DomainObject.Predmet.ProtuStrankaListFormatedOIB>
  <DomainObject.Predmet.ProtuStrankaListFormatedWithAdress>
    <izvorni_sadrzaj>
      <item>DOMAGOJ-TRGOVINA jednostavno društvo s ograničenom odgovornošću za trgovinu, Divka Budaka 17, 10000 Zagreb</item>
    </izvorni_sadrzaj>
    <derivirana_varijabla naziv="DomainObject.Predmet.ProtuStrankaListFormatedWithAdress_1">
      <item>DOMAGOJ-TRGOVINA jednostavno društvo s ograničenom odgovornošću za trgovinu, Divka Budaka 17, 10000 Zagreb</item>
    </derivirana_varijabla>
  </DomainObject.Predmet.ProtuStrankaListFormatedWithAdress>
  <DomainObject.Predmet.ProtuStrankaListFormatedWithAdressOIB>
    <izvorni_sadrzaj>
      <item>DOMAGOJ-TRGOVINA jednostavno društvo s ograničenom odgovornošću za trgovinu, OIB 70864432000, Divka Budaka 17, 10000 Zagreb</item>
    </izvorni_sadrzaj>
    <derivirana_varijabla naziv="DomainObject.Predmet.ProtuStrankaListFormatedWithAdressOIB_1">
      <item>DOMAGOJ-TRGOVINA jednostavno društvo s ograničenom odgovornošću za trgovinu, OIB 70864432000, Divka Budaka 17, 10000 Zagreb</item>
    </derivirana_varijabla>
  </DomainObject.Predmet.ProtuStrankaListFormatedWithAdressOIB>
  <DomainObject.Predmet.ProtuStrankaListNazivFormated>
    <izvorni_sadrzaj>
      <item>DOMAGOJ-TRGOVINA jednostavno društvo s ograničenom odgovornošću za trgovinu</item>
    </izvorni_sadrzaj>
    <derivirana_varijabla naziv="DomainObject.Predmet.ProtuStrankaListNazivFormated_1">
      <item>DOMAGOJ-TRGOVINA jednostavno društvo s ograničenom odgovornošću za trgovinu</item>
    </derivirana_varijabla>
  </DomainObject.Predmet.ProtuStrankaListNazivFormated>
  <DomainObject.Predmet.ProtuStrankaListNazivFormatedOIB>
    <izvorni_sadrzaj>
      <item>DOMAGOJ-TRGOVINA jednostavno društvo s ograničenom odgovornošću za trgovinu, OIB 70864432000</item>
    </izvorni_sadrzaj>
    <derivirana_varijabla naziv="DomainObject.Predmet.ProtuStrankaListNazivFormatedOIB_1">
      <item>DOMAGOJ-TRGOVINA jednostavno društvo s ograničenom odgovornošću za trgovinu, OIB 70864432000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St-233/2017-4</izvorni_sadrzaj>
    <derivirana_varijabla naziv="DomainObject.PoslovniBrojDokumenta_1">St-233/2017-4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DOMAGOJ-TRGOVINA jednostavno društvo s ograničenom odgovornošću za trgovinu</izvorni_sadrzaj>
    <derivirana_varijabla naziv="DomainObject.Predmet.ProtustrankaIDrugi_1">DOMAGOJ-TRGOVINA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DOMAGOJ-TRGOVINA jednostavno društvo s ograničenom odgovornošću za trgovinu, OIB 70864432000, Divka Budaka 17, 10000 Zagreb</izvorni_sadrzaj>
    <derivirana_varijabla naziv="DomainObject.Predmet.ProtustrankaIDrugiAdressOIB_1">DOMAGOJ-TRGOVINA jednostavno društvo s ograničenom odgovornošću za trgovinu, OIB 70864432000, Divka Budaka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St-233/2017-4</izvorni_sadrzaj>
    <derivirana_varijabla naziv="DomainObject.Predmet.OdlukaRjesenje.Oznaka_1">St-233/2017-4</derivirana_varijabla>
  </DomainObject.Predmet.OdlukaRjesenje.Oznaka>
  <DomainObject.Predmet.SudioniciListNaziv>
    <izvorni_sadrzaj>
      <item>DOMAGOJ-TRGOVINA jednostavno društvo s ograničenom odgovornošću za trgovinu</item>
      <item>FINA Regionalni centar Zagreb</item>
    </izvorni_sadrzaj>
    <derivirana_varijabla naziv="DomainObject.Predmet.SudioniciListNaziv_1">
      <item>DOMAGOJ-TRGOVINA jednostavno društvo s ograničenom odgovornošću za trgovinu</item>
      <item>FINA Regionalni centar Zagreb</item>
    </derivirana_varijabla>
  </DomainObject.Predmet.SudioniciListNaziv>
  <DomainObject.Predmet.SudioniciListAdressOIB>
    <izvorni_sadrzaj>
      <item>DOMAGOJ-TRGOVINA jednostavno društvo s ograničenom odgovornošću za trgovinu, OIB 70864432000, Divka Budaka 17,10000 Zagreb</item>
      <item>FINA Regionalni centar Zagreb, OIB 85821130368, Trg svibanjskih žrtava 1995. br. 1,10000 Zagreb</item>
    </izvorni_sadrzaj>
    <derivirana_varijabla naziv="DomainObject.Predmet.SudioniciListAdressOIB_1">
      <item>DOMAGOJ-TRGOVINA jednostavno društvo s ograničenom odgovornošću za trgovinu, OIB 70864432000, Divka Budaka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70864432000</item>
      <item>, OIB 85821130368</item>
    </izvorni_sadrzaj>
    <derivirana_varijabla naziv="DomainObject.Predmet.SudioniciListNazivOIB_1">
      <item>, OIB 70864432000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25F70-8516-4C3B-82EE-41CBC5AF4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2482</properties:Characters>
  <properties:Lines>93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2017-03-27T09:31:00Z</dcterms:created>
  <dc:creator>Darija Miličević</dc:creator>
  <cp:lastModifiedBy>Darija Miličević</cp:lastModifiedBy>
  <cp:lastPrinted>2017-04-24T09:53:00Z</cp:lastPrinted>
  <dcterms:modified xmlns:xsi="http://www.w3.org/2001/XMLSchema-instance" xsi:type="dcterms:W3CDTF">2017-04-24T09:54:00Z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