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1912e" w14:paraId="061912e" w:rsidRDefault="009C03A7" w:rsidP="00910611" w:rsidR="009C03A7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03A7" w:rsidP="00D04179" w:rsidR="009C03A7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9C03A7" w:rsidP="00D04179" w:rsidR="009C03A7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9C03A7" w:rsidP="00D04179" w:rsidR="009C03A7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31E0E" w:rsidP="00A8533D" w:rsidR="00131E0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E06DB0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="00026501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3336B3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E9596C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49687D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574518">
        <w:rPr>
          <w:rFonts w:eastAsia="Times New Roman" w:hAnsi="Times New Roman" w:ascii="Times New Roman"/>
          <w:sz w:val="24"/>
          <w:szCs w:val="24"/>
          <w:lang w:eastAsia="hr-HR"/>
        </w:rPr>
        <w:t xml:space="preserve">. rujna </w:t>
      </w:r>
      <w:r w:rsidR="0074746D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3336B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3336B3" w:rsidRPr="003336B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336B3" w:rsidRPr="003336B3">
        <w:rPr>
          <w:rFonts w:eastAsia="Times New Roman" w:hAnsi="Times New Roman" w:ascii="Times New Roman"/>
          <w:bCs/>
          <w:sz w:val="24"/>
          <w:szCs w:val="24"/>
          <w:lang w:eastAsia="hr-HR"/>
        </w:rPr>
        <w:t>ALATNICA RIJEKA d.o.o. Rijeka, Svilno 55, OIB: 05103290016, MBS: 040269814</w:t>
      </w:r>
      <w:r w:rsidR="003336B3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257EAD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E21BA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84298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3D0869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E06DB0">
        <w:rPr>
          <w:rFonts w:eastAsia="Times New Roman" w:hAnsi="Times New Roman" w:ascii="Times New Roman"/>
          <w:sz w:val="24"/>
          <w:szCs w:val="24"/>
          <w:lang w:eastAsia="hr-HR"/>
        </w:rPr>
        <w:t>. kolovoza</w:t>
      </w:r>
      <w:r w:rsidR="008D48F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AF7A40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3336B3">
        <w:rPr>
          <w:rFonts w:eastAsia="Times New Roman" w:hAnsi="Times New Roman" w:ascii="Times New Roman"/>
          <w:sz w:val="24"/>
          <w:szCs w:val="24"/>
          <w:lang w:eastAsia="hr-HR"/>
        </w:rPr>
        <w:t>23.068,45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E9596C">
        <w:rPr>
          <w:rFonts w:eastAsia="Times New Roman" w:hAnsi="Times New Roman" w:ascii="Times New Roman"/>
          <w:sz w:val="24"/>
          <w:szCs w:val="24"/>
        </w:rPr>
        <w:t>2</w:t>
      </w:r>
      <w:r w:rsidR="0049687D">
        <w:rPr>
          <w:rFonts w:eastAsia="Times New Roman" w:hAnsi="Times New Roman" w:ascii="Times New Roman"/>
          <w:sz w:val="24"/>
          <w:szCs w:val="24"/>
        </w:rPr>
        <w:t>9</w:t>
      </w:r>
      <w:r w:rsidR="00E9596C">
        <w:rPr>
          <w:rFonts w:eastAsia="Times New Roman" w:hAnsi="Times New Roman" w:ascii="Times New Roman"/>
          <w:sz w:val="24"/>
          <w:szCs w:val="24"/>
        </w:rPr>
        <w:t>. rujna</w:t>
      </w:r>
      <w:r w:rsidR="00574518">
        <w:rPr>
          <w:rFonts w:eastAsia="Times New Roman" w:hAnsi="Times New Roman" w:ascii="Times New Roman"/>
          <w:sz w:val="24"/>
          <w:szCs w:val="24"/>
        </w:rPr>
        <w:t xml:space="preserve"> </w:t>
      </w:r>
      <w:r w:rsidR="0074746D">
        <w:rPr>
          <w:rFonts w:eastAsia="Times New Roman" w:hAnsi="Times New Roman" w:ascii="Times New Roman"/>
          <w:sz w:val="24"/>
          <w:szCs w:val="24"/>
        </w:rPr>
        <w:t>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49687D">
        <w:rPr>
          <w:rFonts w:eastAsia="Times New Roman" w:hAnsi="Times New Roman" w:ascii="Times New Roman"/>
          <w:sz w:val="24"/>
          <w:szCs w:val="24"/>
          <w:lang w:eastAsia="hr-HR"/>
        </w:rPr>
        <w:t xml:space="preserve">30. studenog </w:t>
      </w:r>
      <w:r w:rsidR="00574518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3C1953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E9596C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49687D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574518">
        <w:rPr>
          <w:rFonts w:eastAsia="Times New Roman" w:hAnsi="Times New Roman" w:ascii="Times New Roman"/>
          <w:sz w:val="24"/>
          <w:szCs w:val="24"/>
          <w:lang w:eastAsia="hr-HR"/>
        </w:rPr>
        <w:t xml:space="preserve">. rujna </w:t>
      </w:r>
      <w:r w:rsidR="004B3568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9125AF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49F" w:rsidP="009D1D07" w:rsidR="00DD349F">
      <w:pPr>
        <w:spacing w:lineRule="auto" w:line="240" w:after="0"/>
      </w:pPr>
      <w:r>
        <w:separator/>
      </w:r>
    </w:p>
  </w:endnote>
  <w:endnote w:id="0" w:type="continuationSeparator">
    <w:p w:rsidRDefault="00DD349F" w:rsidP="009D1D07" w:rsidR="00DD349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9C03A7">
          <w:rPr>
            <w:rFonts w:hAnsi="Times New Roman" w:ascii="Times New Roman"/>
            <w:noProof/>
            <w:sz w:val="24"/>
            <w:szCs w:val="24"/>
          </w:rPr>
          <w:t>1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49F" w:rsidP="009D1D07" w:rsidR="00DD349F">
      <w:pPr>
        <w:spacing w:lineRule="auto" w:line="240" w:after="0"/>
      </w:pPr>
      <w:r>
        <w:separator/>
      </w:r>
    </w:p>
  </w:footnote>
  <w:footnote w:id="0" w:type="continuationSeparator">
    <w:p w:rsidRDefault="00DD349F" w:rsidP="009D1D07" w:rsidR="00DD349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C21CA2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026501">
      <w:rPr>
        <w:rFonts w:eastAsia="Times New Roman" w:hAnsi="Times New Roman" w:ascii="Times New Roman"/>
        <w:sz w:val="24"/>
        <w:szCs w:val="24"/>
        <w:lang w:eastAsia="hr-HR"/>
      </w:rPr>
      <w:t>51</w:t>
    </w:r>
    <w:r w:rsidR="003336B3">
      <w:rPr>
        <w:rFonts w:eastAsia="Times New Roman" w:hAnsi="Times New Roman" w:ascii="Times New Roman"/>
        <w:sz w:val="24"/>
        <w:szCs w:val="24"/>
        <w:lang w:eastAsia="hr-HR"/>
      </w:rPr>
      <w:t>4</w:t>
    </w:r>
    <w:r w:rsidR="00026501">
      <w:rPr>
        <w:rFonts w:eastAsia="Times New Roman" w:hAnsi="Times New Roman" w:ascii="Times New Roman"/>
        <w:sz w:val="24"/>
        <w:szCs w:val="24"/>
        <w:lang w:eastAsia="hr-HR"/>
      </w:rPr>
      <w:t>/20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1</w:t>
    </w:r>
    <w:r w:rsidR="00031045">
      <w:rPr>
        <w:rFonts w:eastAsia="Times New Roman" w:hAnsi="Times New Roman" w:ascii="Times New Roman"/>
        <w:sz w:val="24"/>
        <w:szCs w:val="24"/>
        <w:lang w:eastAsia="hr-HR"/>
      </w:rPr>
      <w:t>7</w:t>
    </w:r>
    <w:r w:rsidR="00131E0E">
      <w:rPr>
        <w:rFonts w:eastAsia="Times New Roman" w:hAnsi="Times New Roman" w:ascii="Times New Roman"/>
        <w:sz w:val="24"/>
        <w:szCs w:val="24"/>
        <w:lang w:eastAsia="hr-HR"/>
      </w:rPr>
      <w:t>-</w:t>
    </w:r>
    <w:r w:rsidR="00E06DB0">
      <w:rPr>
        <w:rFonts w:eastAsia="Times New Roman" w:hAnsi="Times New Roman" w:ascii="Times New Roman"/>
        <w:sz w:val="24"/>
        <w:szCs w:val="24"/>
        <w:lang w:eastAsia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26501"/>
    <w:rsid w:val="00030289"/>
    <w:rsid w:val="00031045"/>
    <w:rsid w:val="00031063"/>
    <w:rsid w:val="00034501"/>
    <w:rsid w:val="000349CD"/>
    <w:rsid w:val="00035558"/>
    <w:rsid w:val="000517F9"/>
    <w:rsid w:val="00063834"/>
    <w:rsid w:val="00072907"/>
    <w:rsid w:val="000B0302"/>
    <w:rsid w:val="000C49D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73A2"/>
    <w:rsid w:val="00147409"/>
    <w:rsid w:val="00150A62"/>
    <w:rsid w:val="00173717"/>
    <w:rsid w:val="001B1889"/>
    <w:rsid w:val="001D09B1"/>
    <w:rsid w:val="00217A52"/>
    <w:rsid w:val="00227AC9"/>
    <w:rsid w:val="002371D6"/>
    <w:rsid w:val="002522C0"/>
    <w:rsid w:val="00253EBC"/>
    <w:rsid w:val="00257EAD"/>
    <w:rsid w:val="002720CB"/>
    <w:rsid w:val="00272D47"/>
    <w:rsid w:val="002A1FCF"/>
    <w:rsid w:val="002C2C1D"/>
    <w:rsid w:val="002C365D"/>
    <w:rsid w:val="002C6148"/>
    <w:rsid w:val="002F7A21"/>
    <w:rsid w:val="00312017"/>
    <w:rsid w:val="003146C8"/>
    <w:rsid w:val="00316FF2"/>
    <w:rsid w:val="00320E9C"/>
    <w:rsid w:val="00322365"/>
    <w:rsid w:val="003336B3"/>
    <w:rsid w:val="0034562C"/>
    <w:rsid w:val="00350165"/>
    <w:rsid w:val="0035116D"/>
    <w:rsid w:val="0035281C"/>
    <w:rsid w:val="00380610"/>
    <w:rsid w:val="003937F9"/>
    <w:rsid w:val="00393AAF"/>
    <w:rsid w:val="003A2A2F"/>
    <w:rsid w:val="003C1953"/>
    <w:rsid w:val="003C3081"/>
    <w:rsid w:val="003D0869"/>
    <w:rsid w:val="003E2969"/>
    <w:rsid w:val="004071F3"/>
    <w:rsid w:val="00442A1E"/>
    <w:rsid w:val="00461CB6"/>
    <w:rsid w:val="00465414"/>
    <w:rsid w:val="0049687D"/>
    <w:rsid w:val="004A5F9A"/>
    <w:rsid w:val="004B3568"/>
    <w:rsid w:val="004B4AAE"/>
    <w:rsid w:val="004C4873"/>
    <w:rsid w:val="004C68D2"/>
    <w:rsid w:val="004C7783"/>
    <w:rsid w:val="004F790C"/>
    <w:rsid w:val="00503F03"/>
    <w:rsid w:val="00505DED"/>
    <w:rsid w:val="00543265"/>
    <w:rsid w:val="005520D9"/>
    <w:rsid w:val="00572FF4"/>
    <w:rsid w:val="00574518"/>
    <w:rsid w:val="005761F3"/>
    <w:rsid w:val="00582BA1"/>
    <w:rsid w:val="005A0465"/>
    <w:rsid w:val="005A1C35"/>
    <w:rsid w:val="005A7ED7"/>
    <w:rsid w:val="005B0142"/>
    <w:rsid w:val="005B509F"/>
    <w:rsid w:val="005D0005"/>
    <w:rsid w:val="005E4A25"/>
    <w:rsid w:val="005F1B2F"/>
    <w:rsid w:val="00603E1F"/>
    <w:rsid w:val="00610CA1"/>
    <w:rsid w:val="00625879"/>
    <w:rsid w:val="00627837"/>
    <w:rsid w:val="00632372"/>
    <w:rsid w:val="00634A82"/>
    <w:rsid w:val="006510C4"/>
    <w:rsid w:val="006528AF"/>
    <w:rsid w:val="00677D23"/>
    <w:rsid w:val="00684298"/>
    <w:rsid w:val="00696F06"/>
    <w:rsid w:val="006B004A"/>
    <w:rsid w:val="006B7147"/>
    <w:rsid w:val="006D249A"/>
    <w:rsid w:val="006D6618"/>
    <w:rsid w:val="006F6BE8"/>
    <w:rsid w:val="0071014D"/>
    <w:rsid w:val="00712FFC"/>
    <w:rsid w:val="00723B19"/>
    <w:rsid w:val="00742B9C"/>
    <w:rsid w:val="0074746D"/>
    <w:rsid w:val="00793264"/>
    <w:rsid w:val="007E24C0"/>
    <w:rsid w:val="00803AE6"/>
    <w:rsid w:val="008118FF"/>
    <w:rsid w:val="0083004F"/>
    <w:rsid w:val="00853F21"/>
    <w:rsid w:val="00872C40"/>
    <w:rsid w:val="008C7805"/>
    <w:rsid w:val="008D48F2"/>
    <w:rsid w:val="0091002A"/>
    <w:rsid w:val="009125AF"/>
    <w:rsid w:val="00922D05"/>
    <w:rsid w:val="00963E5D"/>
    <w:rsid w:val="009921A1"/>
    <w:rsid w:val="009955B2"/>
    <w:rsid w:val="009B1E0A"/>
    <w:rsid w:val="009C03A7"/>
    <w:rsid w:val="009D1D07"/>
    <w:rsid w:val="009D32BD"/>
    <w:rsid w:val="00A31610"/>
    <w:rsid w:val="00A409F8"/>
    <w:rsid w:val="00A57A7C"/>
    <w:rsid w:val="00A64718"/>
    <w:rsid w:val="00A8533D"/>
    <w:rsid w:val="00AE21BA"/>
    <w:rsid w:val="00AE5848"/>
    <w:rsid w:val="00AF7A40"/>
    <w:rsid w:val="00B10A9E"/>
    <w:rsid w:val="00B330E4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BF66D9"/>
    <w:rsid w:val="00C03004"/>
    <w:rsid w:val="00C13CD5"/>
    <w:rsid w:val="00C21CA2"/>
    <w:rsid w:val="00C5797D"/>
    <w:rsid w:val="00C63AD5"/>
    <w:rsid w:val="00C73646"/>
    <w:rsid w:val="00CA7DF5"/>
    <w:rsid w:val="00CF0D38"/>
    <w:rsid w:val="00D05600"/>
    <w:rsid w:val="00D05AB0"/>
    <w:rsid w:val="00D405E1"/>
    <w:rsid w:val="00D56641"/>
    <w:rsid w:val="00D61B44"/>
    <w:rsid w:val="00D65AAE"/>
    <w:rsid w:val="00D70636"/>
    <w:rsid w:val="00D75A73"/>
    <w:rsid w:val="00D90EB1"/>
    <w:rsid w:val="00DB4499"/>
    <w:rsid w:val="00DB4A5C"/>
    <w:rsid w:val="00DD349F"/>
    <w:rsid w:val="00E06DB0"/>
    <w:rsid w:val="00E47886"/>
    <w:rsid w:val="00E65BF5"/>
    <w:rsid w:val="00E83273"/>
    <w:rsid w:val="00E9596C"/>
    <w:rsid w:val="00EA1580"/>
    <w:rsid w:val="00EA15CC"/>
    <w:rsid w:val="00EA7C9E"/>
    <w:rsid w:val="00EC4D96"/>
    <w:rsid w:val="00ED5BFE"/>
    <w:rsid w:val="00F117FD"/>
    <w:rsid w:val="00F20225"/>
    <w:rsid w:val="00F26820"/>
    <w:rsid w:val="00F308B5"/>
    <w:rsid w:val="00F51CF8"/>
    <w:rsid w:val="00F66902"/>
    <w:rsid w:val="00F675D6"/>
    <w:rsid w:val="00F77BC6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03A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C03A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03A7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03A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03A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03A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C03A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03A7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03A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03A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St-514/2017</izvorni_sadrzaj>
    <derivirana_varijabla naziv="DomainObject.Predmet.OznakaBroj_1">St-514/2017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ALATNICA RIJEKA d.o.o.</izvorni_sadrzaj>
    <derivirana_varijabla naziv="DomainObject.Predmet.ProtustrankaFormated_1">  ALATNICA RIJEKA d.o.o.</derivirana_varijabla>
  </DomainObject.Predmet.ProtustrankaFormated>
  <DomainObject.Predmet.ProtustrankaFormatedOIB>
    <izvorni_sadrzaj>  ALATNICA RIJEKA d.o.o., OIB 05103290016</izvorni_sadrzaj>
    <derivirana_varijabla naziv="DomainObject.Predmet.ProtustrankaFormatedOIB_1">  ALATNICA RIJEKA d.o.o., OIB 05103290016</derivirana_varijabla>
  </DomainObject.Predmet.ProtustrankaFormatedOIB>
  <DomainObject.Predmet.ProtustrankaFormatedWithAdress>
    <izvorni_sadrzaj> ALATNICA RIJEKA d.o.o., Svilno 55, 51000 Rijeka</izvorni_sadrzaj>
    <derivirana_varijabla naziv="DomainObject.Predmet.ProtustrankaFormatedWithAdress_1"> ALATNICA RIJEKA d.o.o., Svilno 55, 51000 Rijeka</derivirana_varijabla>
  </DomainObject.Predmet.ProtustrankaFormatedWithAdress>
  <DomainObject.Predmet.ProtustrankaFormatedWithAdressOIB>
    <izvorni_sadrzaj> ALATNICA RIJEKA d.o.o., OIB 05103290016, Svilno 55, 51000 Rijeka</izvorni_sadrzaj>
    <derivirana_varijabla naziv="DomainObject.Predmet.ProtustrankaFormatedWithAdressOIB_1"> ALATNICA RIJEKA d.o.o., OIB 05103290016, Svilno 55, 51000 Rijeka</derivirana_varijabla>
  </DomainObject.Predmet.ProtustrankaFormatedWithAdressOIB>
  <DomainObject.Predmet.ProtustrankaWithAdress>
    <izvorni_sadrzaj>ALATNICA RIJEKA d.o.o. Svilno 55, 51000 Rijeka</izvorni_sadrzaj>
    <derivirana_varijabla naziv="DomainObject.Predmet.ProtustrankaWithAdress_1">ALATNICA RIJEKA d.o.o. Svilno 55, 51000 Rijeka</derivirana_varijabla>
  </DomainObject.Predmet.ProtustrankaWithAdress>
  <DomainObject.Predmet.ProtustrankaWithAdressOIB>
    <izvorni_sadrzaj>ALATNICA RIJEKA d.o.o., OIB 05103290016, Svilno 55, 51000 Rijeka</izvorni_sadrzaj>
    <derivirana_varijabla naziv="DomainObject.Predmet.ProtustrankaWithAdressOIB_1">ALATNICA RIJEKA d.o.o., OIB 05103290016, Svilno 55, 51000 Rijeka</derivirana_varijabla>
  </DomainObject.Predmet.ProtustrankaWithAdressOIB>
  <DomainObject.Predmet.ProtustrankaNazivFormated>
    <izvorni_sadrzaj>ALATNICA RIJEKA d.o.o.</izvorni_sadrzaj>
    <derivirana_varijabla naziv="DomainObject.Predmet.ProtustrankaNazivFormated_1">ALATNICA RIJEKA d.o.o.</derivirana_varijabla>
  </DomainObject.Predmet.ProtustrankaNazivFormated>
  <DomainObject.Predmet.ProtustrankaNazivFormatedOIB>
    <izvorni_sadrzaj>ALATNICA RIJEKA d.o.o., OIB 05103290016</izvorni_sadrzaj>
    <derivirana_varijabla naziv="DomainObject.Predmet.ProtustrankaNazivFormatedOIB_1">ALATNICA RIJEKA d.o.o., OIB 05103290016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ALATNICA RIJEKA d.o.o.</item>
    </izvorni_sadrzaj>
    <derivirana_varijabla naziv="DomainObject.Predmet.ProtuStrankaListFormated_1">
      <item>ALATNICA RIJEKA d.o.o.</item>
    </derivirana_varijabla>
  </DomainObject.Predmet.ProtuStrankaListFormated>
  <DomainObject.Predmet.ProtuStrankaListFormatedOIB>
    <izvorni_sadrzaj>
      <item>ALATNICA RIJEKA d.o.o., OIB 05103290016</item>
    </izvorni_sadrzaj>
    <derivirana_varijabla naziv="DomainObject.Predmet.ProtuStrankaListFormatedOIB_1">
      <item>ALATNICA RIJEKA d.o.o., OIB 05103290016</item>
    </derivirana_varijabla>
  </DomainObject.Predmet.ProtuStrankaListFormatedOIB>
  <DomainObject.Predmet.ProtuStrankaListFormatedWithAdress>
    <izvorni_sadrzaj>
      <item>ALATNICA RIJEKA d.o.o., Svilno 55, 51000 Rijeka</item>
    </izvorni_sadrzaj>
    <derivirana_varijabla naziv="DomainObject.Predmet.ProtuStrankaListFormatedWithAdress_1">
      <item>ALATNICA RIJEKA d.o.o., Svilno 55, 51000 Rijeka</item>
    </derivirana_varijabla>
  </DomainObject.Predmet.ProtuStrankaListFormatedWithAdress>
  <DomainObject.Predmet.ProtuStrankaListFormatedWithAdressOIB>
    <izvorni_sadrzaj>
      <item>ALATNICA RIJEKA d.o.o., OIB 05103290016, Svilno 55, 51000 Rijeka</item>
    </izvorni_sadrzaj>
    <derivirana_varijabla naziv="DomainObject.Predmet.ProtuStrankaListFormatedWithAdressOIB_1">
      <item>ALATNICA RIJEKA d.o.o., OIB 05103290016, Svilno 55, 51000 Rijeka</item>
    </derivirana_varijabla>
  </DomainObject.Predmet.ProtuStrankaListFormatedWithAdressOIB>
  <DomainObject.Predmet.ProtuStrankaListNazivFormated>
    <izvorni_sadrzaj>
      <item>ALATNICA RIJEKA d.o.o.</item>
    </izvorni_sadrzaj>
    <derivirana_varijabla naziv="DomainObject.Predmet.ProtuStrankaListNazivFormated_1">
      <item>ALATNICA RIJEKA d.o.o.</item>
    </derivirana_varijabla>
  </DomainObject.Predmet.ProtuStrankaListNazivFormated>
  <DomainObject.Predmet.ProtuStrankaListNazivFormatedOIB>
    <izvorni_sadrzaj>
      <item>ALATNICA RIJEKA d.o.o., OIB 05103290016</item>
    </izvorni_sadrzaj>
    <derivirana_varijabla naziv="DomainObject.Predmet.ProtuStrankaListNazivFormatedOIB_1">
      <item>ALATNICA RIJEKA d.o.o., OIB 05103290016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ALATNICA RIJEKA d.o.o.</izvorni_sadrzaj>
    <derivirana_varijabla naziv="DomainObject.Predmet.ProtustrankaIDrugi_1">ALATNICA RIJEKA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ALATNICA RIJEKA d.o.o., OIB 05103290016, Svilno 55, 51000 Rijeka</izvorni_sadrzaj>
    <derivirana_varijabla naziv="DomainObject.Predmet.ProtustrankaIDrugiAdressOIB_1">ALATNICA RIJEKA d.o.o., OIB 05103290016, Svilno 55,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ALATNICA RIJEKA d.o.o.</item>
    </izvorni_sadrzaj>
    <derivirana_varijabla naziv="DomainObject.Predmet.SudioniciListNaziv_1">
      <item>FINA  Rijeka</item>
      <item>ALATNICA RIJEKA d.o.o.</item>
    </derivirana_varijabla>
  </DomainObject.Predmet.SudioniciListNaziv>
  <DomainObject.Predmet.SudioniciListAdressOIB>
    <izvorni_sadrzaj>
      <item>FINA  Rijeka, OIB 85821130368, Frana Kurelca 8,51000 Rijeka</item>
      <item>ALATNICA RIJEKA d.o.o., OIB 05103290016, Svilno 55,51000 Rijeka</item>
    </izvorni_sadrzaj>
    <derivirana_varijabla naziv="DomainObject.Predmet.SudioniciListAdressOIB_1">
      <item>FINA  Rijeka, OIB 85821130368, Frana Kurelca 8,51000 Rijeka</item>
      <item>ALATNICA RIJEKA d.o.o., OIB 05103290016, Svilno 55,51000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05103290016</item>
    </izvorni_sadrzaj>
    <derivirana_varijabla naziv="DomainObject.Predmet.SudioniciListNazivOIB_1">
      <item>, OIB 85821130368</item>
      <item>, OIB 05103290016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1522</properties:Characters>
  <properties:Lines>60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2017-09-28T13:05:00Z</dcterms:created>
  <dc:creator>Sanela Uzelac</dc:creator>
  <cp:lastModifiedBy>Sanela Uzelac</cp:lastModifiedBy>
  <cp:lastPrinted>2017-05-12T07:42:00Z</cp:lastPrinted>
  <dcterms:modified xmlns:xsi="http://www.w3.org/2001/XMLSchema-instance" xsi:type="dcterms:W3CDTF">2017-09-29T08:28:00Z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