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a630" w14:paraId="d35a630" w:rsidRDefault="00045C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1266825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5C94" w:rsidP="00045C94" w:rsidR="00AE649C">
      <w:pPr>
        <w:pStyle w:val="Bezproreda"/>
      </w:pPr>
      <w:r>
        <w:t xml:space="preserve">     Republika Hrvatska</w:t>
      </w:r>
    </w:p>
    <w:p w:rsidRDefault="00045C94" w:rsidP="00045C94" w:rsidR="00045C94">
      <w:pPr>
        <w:pStyle w:val="Bezproreda"/>
      </w:pPr>
      <w:r>
        <w:t>Trgovački sud u Bjelovar</w:t>
      </w:r>
    </w:p>
    <w:p w:rsidRDefault="00045C94" w:rsidP="00045C94" w:rsidR="00045C94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045C94" w:rsidP="00045C94" w:rsidR="00045C9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St-840/2017-2</w:t>
      </w:r>
    </w:p>
    <w:p w:rsidRDefault="00045C94" w:rsidP="00045C94" w:rsidR="00045C94">
      <w:pPr>
        <w:rPr>
          <w:lang w:val="hr-HR"/>
        </w:rPr>
      </w:pPr>
    </w:p>
    <w:p w:rsidRDefault="00045C94" w:rsidP="00045C94" w:rsidR="00045C94">
      <w:pPr>
        <w:rPr>
          <w:lang w:val="hr-HR"/>
        </w:rPr>
      </w:pPr>
    </w:p>
    <w:p w:rsidRDefault="00045C94" w:rsidP="00045C94" w:rsidR="00045C9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45C94" w:rsidP="00045C94" w:rsidR="00045C94">
      <w:pPr>
        <w:jc w:val="center"/>
        <w:rPr>
          <w:lang w:val="hr-HR"/>
        </w:rPr>
      </w:pPr>
    </w:p>
    <w:p w:rsidRDefault="00045C94" w:rsidP="00045C94" w:rsidR="00045C9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PUNI MJESEC jednostavno društvo s ograničenom odgovornošću za usluge, trgovinu i proizvodnju, Bjelovar, Bokokotorska 6,  MBS: 010098565, OIB: 50901110404, koji se vodi kod ovoga suda pod poslovnim brojem St-840/2017, temeljem odredbe čl.430., 431. i 434. Stečajnog zakona (Narodne novine br. 71/15), objavljuje:</w:t>
      </w:r>
    </w:p>
    <w:p w:rsidRDefault="00045C94" w:rsidP="00045C94" w:rsidR="00045C94">
      <w:pPr>
        <w:jc w:val="both"/>
        <w:rPr>
          <w:lang w:val="hr-HR"/>
        </w:rPr>
      </w:pPr>
    </w:p>
    <w:p w:rsidRDefault="00045C94" w:rsidP="00045C94" w:rsidR="00045C94">
      <w:pPr>
        <w:jc w:val="both"/>
        <w:rPr>
          <w:lang w:val="hr-HR"/>
        </w:rPr>
      </w:pPr>
      <w:r>
        <w:rPr>
          <w:lang w:val="hr-HR"/>
        </w:rPr>
        <w:t xml:space="preserve">1. Na dan 20. prosinca 2017. dužnik u Očevidniku redoslijeda osnova za plaćanje ima evidentirane neizvršene osnove za plaćanje u ukupnom iznosu od 17.792,92 kn, u koji iznos je uračunata kamata i naknada Financijske agencije za provedbu ovrhe na novčanim sredstvima.  </w:t>
      </w:r>
    </w:p>
    <w:p w:rsidRDefault="00045C94" w:rsidP="00045C94" w:rsidR="00045C94">
      <w:pPr>
        <w:jc w:val="both"/>
        <w:rPr>
          <w:lang w:val="hr-HR"/>
        </w:rPr>
      </w:pPr>
    </w:p>
    <w:p w:rsidRDefault="00045C94" w:rsidP="00045C94" w:rsidR="00045C9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Marijana Mraz, Bjelovar, </w:t>
      </w:r>
      <w:proofErr w:type="spellStart"/>
      <w:r>
        <w:rPr>
          <w:lang w:val="hr-HR"/>
        </w:rPr>
        <w:t>Jurja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Haulika</w:t>
      </w:r>
      <w:proofErr w:type="spellEnd"/>
      <w:r>
        <w:rPr>
          <w:lang w:val="hr-HR"/>
        </w:rPr>
        <w:t xml:space="preserve"> 2/1, OIB: 14603750881, da u roku od 15 dana od objave ovog oglasa na mrežnoj stranici e-Oglasna ploča Trgovačkog suda u Bjelovaru podnese sudu javnobilježnički ovjerovljen popis imovine i obveza na propisanom obrascu.</w:t>
      </w:r>
    </w:p>
    <w:p w:rsidRDefault="00045C94" w:rsidP="00045C94" w:rsidR="00045C94">
      <w:pPr>
        <w:jc w:val="both"/>
        <w:rPr>
          <w:lang w:val="hr-HR"/>
        </w:rPr>
      </w:pPr>
    </w:p>
    <w:p w:rsidRDefault="00045C94" w:rsidP="00045C94" w:rsidR="00045C9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5C94" w:rsidP="00045C94" w:rsidR="00045C94">
      <w:pPr>
        <w:jc w:val="both"/>
        <w:rPr>
          <w:lang w:val="hr-HR"/>
        </w:rPr>
      </w:pPr>
    </w:p>
    <w:p w:rsidRDefault="00045C94" w:rsidP="00045C94" w:rsidR="00045C9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5C94" w:rsidP="00045C94" w:rsidR="00045C94">
      <w:pPr>
        <w:jc w:val="both"/>
        <w:rPr>
          <w:lang w:val="hr-HR"/>
        </w:rPr>
      </w:pPr>
    </w:p>
    <w:p w:rsidRDefault="00045C94" w:rsidP="00045C94" w:rsidR="00045C94">
      <w:pPr>
        <w:jc w:val="center"/>
        <w:rPr>
          <w:lang w:val="hr-HR"/>
        </w:rPr>
      </w:pPr>
      <w:r>
        <w:rPr>
          <w:lang w:val="hr-HR"/>
        </w:rPr>
        <w:t xml:space="preserve">Bjelovar 27. prosinca 2017.          </w:t>
      </w:r>
    </w:p>
    <w:p w:rsidRDefault="00045C94" w:rsidP="00045C94" w:rsidR="00045C9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45C94" w:rsidP="00045C94" w:rsidR="00045C9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45C94" w:rsidP="00045C94" w:rsidR="00045C9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45C94" w:rsidP="00045C94" w:rsidR="00045C94">
      <w:pPr>
        <w:rPr>
          <w:lang w:val="hr-HR"/>
        </w:rPr>
      </w:pPr>
    </w:p>
    <w:p w:rsidRDefault="00045C94" w:rsidP="00045C94" w:rsidR="00045C94">
      <w:pPr>
        <w:rPr>
          <w:lang w:val="hr-HR"/>
        </w:rPr>
      </w:pPr>
    </w:p>
    <w:p w:rsidRDefault="00045C94" w:rsidP="00045C94" w:rsidR="00045C94">
      <w:pPr>
        <w:rPr>
          <w:rFonts w:cs="Arial" w:hAnsi="Arial" w:ascii="Arial"/>
          <w:noProof/>
          <w:lang w:val="hr-HR"/>
        </w:rPr>
      </w:pPr>
    </w:p>
    <w:p w:rsidRDefault="00045C94" w:rsidP="00045C94" w:rsidR="00045C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C94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5C9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5C9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St-840/2017-2</izvorni_sadrzaj>
    <derivirana_varijabla naziv="DomainObject.Oznaka_1">St-840/2017-2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PUNI MJESEC jednostavno društvo s ograničenom odgovornošću za usluge, trgovinu i proizvodnju</izvorni_sadrzaj>
    <derivirana_varijabla naziv="DomainObject.Predmet.ProtustrankaFormated_1">  PUNI MJESEC jednostavno društvo s ograničenom odgovornošću za usluge, trgovinu i proizvodnju</derivirana_varijabla>
  </DomainObject.Predmet.ProtustrankaFormated>
  <DomainObject.Predmet.ProtustrankaFormatedOIB>
    <izvorni_sadrzaj>  PUNI MJESEC jednostavno društvo s ograničenom odgovornošću za usluge, trgovinu i proizvodnju, OIB 50901110404</izvorni_sadrzaj>
    <derivirana_varijabla naziv="DomainObject.Predmet.ProtustrankaFormatedOIB_1">  PUNI MJESEC jednostavno društvo s ograničenom odgovornošću za usluge, trgovinu i proizvodnju, OIB 50901110404</derivirana_varijabla>
  </DomainObject.Predmet.ProtustrankaFormatedOIB>
  <DomainObject.Predmet.ProtustrankaFormatedWithAdress>
    <izvorni_sadrzaj> PUNI MJESEC jednostavno društvo s ograničenom odgovornošću za usluge, trgovinu i proizvodnju, Bokokotorska 6, 43000 Bjelovar</izvorni_sadrzaj>
    <derivirana_varijabla naziv="DomainObject.Predmet.ProtustrankaFormatedWithAdress_1"> PUNI MJESEC jednostavno društvo s ograničenom odgovornošću za usluge, trgovinu i proizvodnju, Bokokotorska 6, 43000 Bjelovar</derivirana_varijabla>
  </DomainObject.Predmet.ProtustrankaFormatedWithAdress>
  <DomainObject.Predmet.ProtustrankaFormatedWithAdressOIB>
    <izvorni_sadrzaj> PUNI MJESEC jednostavno društvo s ograničenom odgovornošću za usluge, trgovinu i proizvodnju, OIB 50901110404, Bokokotorska 6, 43000 Bjelovar</izvorni_sadrzaj>
    <derivirana_varijabla naziv="DomainObject.Predmet.ProtustrankaFormatedWithAdressOIB_1"> PUNI MJESEC jednostavno društvo s ograničenom odgovornošću za usluge, trgovinu i proizvodnju, OIB 50901110404, Bokokotorska 6, 43000 Bjelovar</derivirana_varijabla>
  </DomainObject.Predmet.ProtustrankaFormatedWithAdressOIB>
  <DomainObject.Predmet.ProtustrankaWithAdress>
    <izvorni_sadrzaj>PUNI MJESEC jednostavno društvo s ograničenom odgovornošću za usluge, trgovinu i proizvodnju Bokokotorska 6, 43000 Bjelovar</izvorni_sadrzaj>
    <derivirana_varijabla naziv="DomainObject.Predmet.ProtustrankaWithAdress_1">PUNI MJESEC jednostavno društvo s ograničenom odgovornošću za usluge, trgovinu i proizvodnju Bokokotorska 6, 43000 Bjelovar</derivirana_varijabla>
  </DomainObject.Predmet.ProtustrankaWithAdress>
  <DomainObject.Predmet.ProtustrankaWithAdressOIB>
    <izvorni_sadrzaj>PUNI MJESEC jednostavno društvo s ograničenom odgovornošću za usluge, trgovinu i proizvodnju, OIB 50901110404, Bokokotorska 6, 43000 Bjelovar</izvorni_sadrzaj>
    <derivirana_varijabla naziv="DomainObject.Predmet.ProtustrankaWithAdressOIB_1">PUNI MJESEC jednostavno društvo s ograničenom odgovornošću za usluge, trgovinu i proizvodnju, OIB 50901110404, Bokokotorska 6, 43000 Bjelovar</derivirana_varijabla>
  </DomainObject.Predmet.ProtustrankaWithAdressOIB>
  <DomainObject.Predmet.ProtustrankaNazivFormated>
    <izvorni_sadrzaj>PUNI MJESEC jednostavno društvo s ograničenom odgovornošću za usluge, trgovinu i proizvodnju</izvorni_sadrzaj>
    <derivirana_varijabla naziv="DomainObject.Predmet.ProtustrankaNazivFormated_1">PUNI MJESEC jednostavno društvo s ograničenom odgovornošću za usluge, trgovinu i proizvodnju</derivirana_varijabla>
  </DomainObject.Predmet.ProtustrankaNazivFormated>
  <DomainObject.Predmet.ProtustrankaNazivFormatedOIB>
    <izvorni_sadrzaj>PUNI MJESEC jednostavno društvo s ograničenom odgovornošću za usluge, trgovinu i proizvodnju, OIB 50901110404</izvorni_sadrzaj>
    <derivirana_varijabla naziv="DomainObject.Predmet.ProtustrankaNazivFormatedOIB_1">PUNI MJESEC jednostavno društvo s ograničenom odgovornošću za usluge, trgovinu i proizvodnju, OIB 50901110404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PUNI MJESEC jednostavno društvo s ograničenom odgovornošću za usluge, trgovinu i proizvodnju</item>
    </izvorni_sadrzaj>
    <derivirana_varijabla naziv="DomainObject.Predmet.ProtuStrankaListFormated_1">
      <item>PUNI MJESEC jednostavno društvo s ograničenom odgovornošću za usluge, trgovinu i proizvodnju</item>
    </derivirana_varijabla>
  </DomainObject.Predmet.ProtuStrankaListFormated>
  <DomainObject.Predmet.ProtuStrankaListFormatedOIB>
    <izvorni_sadrzaj>
      <item>PUNI MJESEC jednostavno društvo s ograničenom odgovornošću za usluge, trgovinu i proizvodnju, OIB 50901110404</item>
    </izvorni_sadrzaj>
    <derivirana_varijabla naziv="DomainObject.Predmet.ProtuStrankaListFormatedOIB_1">
      <item>PUNI MJESEC jednostavno društvo s ograničenom odgovornošću za usluge, trgovinu i proizvodnju, OIB 50901110404</item>
    </derivirana_varijabla>
  </DomainObject.Predmet.ProtuStrankaListFormatedOIB>
  <DomainObject.Predmet.ProtuStrankaListFormatedWithAdress>
    <izvorni_sadrzaj>
      <item>PUNI MJESEC jednostavno društvo s ograničenom odgovornošću za usluge, trgovinu i proizvodnju, Bokokotorska 6, 43000 Bjelovar</item>
    </izvorni_sadrzaj>
    <derivirana_varijabla naziv="DomainObject.Predmet.ProtuStrankaListFormatedWithAdress_1">
      <item>PUNI MJESEC jednostavno društvo s ograničenom odgovornošću za usluge, trgovinu i proizvodnju, Bokokotorska 6, 43000 Bjelovar</item>
    </derivirana_varijabla>
  </DomainObject.Predmet.ProtuStrankaListFormatedWithAdress>
  <DomainObject.Predmet.ProtuStrankaListFormatedWithAdressOIB>
    <izvorni_sadrzaj>
      <item>PUNI MJESEC jednostavno društvo s ograničenom odgovornošću za usluge, trgovinu i proizvodnju, OIB 50901110404, Bokokotorska 6, 43000 Bjelovar</item>
    </izvorni_sadrzaj>
    <derivirana_varijabla naziv="DomainObject.Predmet.ProtuStrankaListFormatedWithAdressOIB_1">
      <item>PUNI MJESEC jednostavno društvo s ograničenom odgovornošću za usluge, trgovinu i proizvodnju, OIB 50901110404, Bokokotorska 6, 43000 Bjelovar</item>
    </derivirana_varijabla>
  </DomainObject.Predmet.ProtuStrankaListFormatedWithAdressOIB>
  <DomainObject.Predmet.ProtuStrankaListNazivFormated>
    <izvorni_sadrzaj>
      <item>PUNI MJESEC jednostavno društvo s ograničenom odgovornošću za usluge, trgovinu i proizvodnju</item>
    </izvorni_sadrzaj>
    <derivirana_varijabla naziv="DomainObject.Predmet.ProtuStrankaListNazivFormated_1">
      <item>PUNI MJESEC jednostavno društvo s ograničenom odgovornošću za usluge, trgovinu i proizvodnju</item>
    </derivirana_varijabla>
  </DomainObject.Predmet.ProtuStrankaListNazivFormated>
  <DomainObject.Predmet.ProtuStrankaListNazivFormatedOIB>
    <izvorni_sadrzaj>
      <item>PUNI MJESEC jednostavno društvo s ograničenom odgovornošću za usluge, trgovinu i proizvodnju, OIB 50901110404</item>
    </izvorni_sadrzaj>
    <derivirana_varijabla naziv="DomainObject.Predmet.ProtuStrankaListNazivFormatedOIB_1">
      <item>PUNI MJESEC jednostavno društvo s ograničenom odgovornošću za usluge, trgovinu i proizvodnju, OIB 50901110404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St-840/2017-2</izvorni_sadrzaj>
    <derivirana_varijabla naziv="DomainObject.PoslovniBrojDokumenta_1">St-840/2017-2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PUNI MJESEC jednostavno društvo s ograničenom odgovornošću za usluge, trgovinu i proizvodnju</izvorni_sadrzaj>
    <derivirana_varijabla naziv="DomainObject.Predmet.ProtustrankaIDrugi_1">PUNI MJESEC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PUNI MJESEC jednostavno društvo s ograničenom odgovornošću za usluge, trgovinu i proizvodnju, OIB 50901110404, Bokokotorska 6, 43000 Bjelovar</izvorni_sadrzaj>
    <derivirana_varijabla naziv="DomainObject.Predmet.ProtustrankaIDrugiAdressOIB_1">PUNI MJESEC jednostavno društvo s ograničenom odgovornošću za usluge, trgovinu i proizvodnju, OIB 50901110404, Bokokotorska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PUNI MJESEC jednostavno društvo s ograničenom odgovornošću za usluge, trgovinu i proizvodnju</item>
    </izvorni_sadrzaj>
    <derivirana_varijabla naziv="DomainObject.Predmet.SudioniciListNaziv_1">
      <item>FINA, RC ZAGREB, Podružnica BJELOVAR</item>
      <item>PUNI MJESEC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PUNI MJESEC jednostavno društvo s ograničenom odgovornošću za usluge, trgovinu i proizvodnju, OIB 50901110404, Bokokotorska 6,43000 Bjelovar</item>
    </izvorni_sadrzaj>
    <derivirana_varijabla naziv="DomainObject.Predmet.SudioniciListAdressOIB_1">
      <item>FINA, RC ZAGREB, Podružnica BJELOVAR, OIB 85821130368, F. Supila 4,43000 Bjelovar</item>
      <item>PUNI MJESEC jednostavno društvo s ograničenom odgovornošću za usluge, trgovinu i proizvodnju, OIB 50901110404, Bokokotorska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9FD88-5701-44F8-A33A-26EA60D0A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1735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2017-12-27T08:51:00Z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