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9ec6" w14:paraId="fc19ec6" w:rsidRDefault="00A23E9F" w:rsidP="00A23E9F" w:rsidR="00A23E9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23E9F" w:rsidP="00A23E9F" w:rsidR="00A23E9F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A23E9F" w:rsidP="00A23E9F" w:rsidR="00A23E9F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Posl.br.: 2</w:t>
      </w:r>
      <w:r w:rsidRPr="00D40078">
        <w:t xml:space="preserve"> St-</w:t>
      </w:r>
      <w:r w:rsidR="00D40078" w:rsidRPr="00D40078">
        <w:t>340</w:t>
      </w:r>
      <w:r w:rsidRPr="00D40078">
        <w:t>/17-</w:t>
      </w:r>
      <w:r w:rsidR="00D40078" w:rsidRPr="00D40078">
        <w:t>1</w:t>
      </w:r>
      <w:r w:rsidR="00D40078">
        <w:t>3</w:t>
      </w:r>
    </w:p>
    <w:p w:rsidRDefault="00A23E9F" w:rsidP="00A23E9F" w:rsidR="00A23E9F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(prije: St-724/15)     </w:t>
      </w:r>
    </w:p>
    <w:p w:rsidRDefault="00A23E9F" w:rsidP="00A23E9F" w:rsidR="00A23E9F" w:rsidRPr="004D3099">
      <w:pPr>
        <w:jc w:val="both"/>
      </w:pPr>
    </w:p>
    <w:p w:rsidRDefault="00A23E9F" w:rsidP="00A23E9F" w:rsidR="00A23E9F">
      <w:pPr>
        <w:jc w:val="center"/>
      </w:pPr>
      <w:r w:rsidRPr="004D3099">
        <w:t>R E P U B L I K A   H R V A T S K A</w:t>
      </w:r>
    </w:p>
    <w:p w:rsidRDefault="00A23E9F" w:rsidP="00A23E9F" w:rsidR="00A23E9F" w:rsidRPr="004D3099">
      <w:pPr>
        <w:jc w:val="center"/>
      </w:pPr>
    </w:p>
    <w:p w:rsidRDefault="00A23E9F" w:rsidP="00A23E9F" w:rsidR="00A23E9F" w:rsidRPr="004D3099">
      <w:pPr>
        <w:jc w:val="center"/>
      </w:pPr>
      <w:r w:rsidRPr="004D3099">
        <w:t>R J E Š E N J E</w:t>
      </w:r>
    </w:p>
    <w:p w:rsidRDefault="00A23E9F" w:rsidP="00A23E9F" w:rsidR="00A23E9F" w:rsidRPr="004D3099">
      <w:pPr>
        <w:jc w:val="both"/>
      </w:pPr>
    </w:p>
    <w:p w:rsidRDefault="00A23E9F" w:rsidP="00A23E9F" w:rsidR="00A23E9F" w:rsidRPr="0077738B">
      <w:pPr>
        <w:jc w:val="both"/>
      </w:pPr>
      <w:r w:rsidRPr="001F7868">
        <w:tab/>
        <w:t xml:space="preserve">Trgovački sud u Pazinu, po stečajnom sucu Adrijani Labinjan Skok, radi naknadne </w:t>
      </w:r>
      <w:r w:rsidRPr="0077738B">
        <w:t xml:space="preserve">diobe u stečajnom postupku nad Stečajnom masom iza PROJEKT SOVINJAK d.o.o. u stečaju, </w:t>
      </w:r>
      <w:r w:rsidR="00740FD0" w:rsidRPr="0077738B">
        <w:t>13</w:t>
      </w:r>
      <w:r w:rsidRPr="0077738B">
        <w:t xml:space="preserve">. </w:t>
      </w:r>
      <w:r w:rsidR="006C0C7E" w:rsidRPr="0077738B">
        <w:t>lipn</w:t>
      </w:r>
      <w:r w:rsidRPr="0077738B">
        <w:t>ja 2017.</w:t>
      </w:r>
    </w:p>
    <w:p w:rsidRDefault="00A23E9F" w:rsidP="00A23E9F" w:rsidR="00A23E9F" w:rsidRPr="0077738B">
      <w:pPr>
        <w:jc w:val="both"/>
      </w:pPr>
    </w:p>
    <w:p w:rsidRDefault="00A23E9F" w:rsidP="00A23E9F" w:rsidR="00A23E9F" w:rsidRPr="0077738B">
      <w:pPr>
        <w:jc w:val="center"/>
      </w:pPr>
      <w:r w:rsidRPr="0077738B">
        <w:t>r i j e š i o  j e</w:t>
      </w:r>
    </w:p>
    <w:p w:rsidRDefault="00A23E9F" w:rsidP="00A23E9F" w:rsidR="00A23E9F" w:rsidRPr="0077738B">
      <w:pPr>
        <w:jc w:val="center"/>
      </w:pPr>
    </w:p>
    <w:p w:rsidRDefault="00A23E9F" w:rsidP="00A23E9F" w:rsidR="00A23E9F" w:rsidRPr="0077738B">
      <w:pPr>
        <w:jc w:val="both"/>
      </w:pPr>
      <w:r w:rsidRPr="0077738B">
        <w:tab/>
        <w:t>I.</w:t>
      </w:r>
      <w:r w:rsidRPr="0077738B">
        <w:tab/>
        <w:t xml:space="preserve">Određuje se nastavak postupka radi naknadne diobe u stečajnom postupku nad Stečajnom masom iza PROJEKT SOVINJAK d.o.o. u stečaju, dana </w:t>
      </w:r>
      <w:r w:rsidR="00740FD0" w:rsidRPr="0077738B">
        <w:t>13</w:t>
      </w:r>
      <w:r w:rsidRPr="0077738B">
        <w:t xml:space="preserve">. </w:t>
      </w:r>
      <w:r w:rsidR="006C0C7E" w:rsidRPr="0077738B">
        <w:t>lip</w:t>
      </w:r>
      <w:r w:rsidRPr="0077738B">
        <w:t xml:space="preserve">nja 2017. u </w:t>
      </w:r>
      <w:r w:rsidR="00740FD0" w:rsidRPr="0077738B">
        <w:t>7</w:t>
      </w:r>
      <w:r w:rsidRPr="0077738B">
        <w:t>:</w:t>
      </w:r>
      <w:r w:rsidR="0077738B" w:rsidRPr="0077738B">
        <w:t>45</w:t>
      </w:r>
      <w:r w:rsidRPr="0077738B">
        <w:t xml:space="preserve"> sati.</w:t>
      </w:r>
    </w:p>
    <w:p w:rsidRDefault="003C4EE3" w:rsidP="003C4EE3" w:rsidR="003C4EE3" w:rsidRPr="0077738B">
      <w:pPr>
        <w:jc w:val="both"/>
        <w:rPr>
          <w:rStyle w:val="f01"/>
          <w:color w:val="auto"/>
        </w:rPr>
      </w:pPr>
    </w:p>
    <w:p w:rsidRDefault="00740FD0" w:rsidP="003C4EE3" w:rsidR="003C4EE3" w:rsidRPr="0077738B">
      <w:pPr>
        <w:jc w:val="both"/>
      </w:pPr>
      <w:r w:rsidRPr="0077738B">
        <w:tab/>
        <w:t>I</w:t>
      </w:r>
      <w:r w:rsidR="003C4EE3" w:rsidRPr="0077738B">
        <w:t>I.</w:t>
      </w:r>
      <w:r w:rsidR="003C4EE3" w:rsidRPr="0077738B">
        <w:tab/>
        <w:t>Nalaže se sudskom registru Trgovačkog suda u Pazinu da u sudski registar upiše Stečajnu masu iza PROJEKT SOVINJAK d.o.o. u stečaju, sa sjedištem prema adresi stečajnog upravitelja</w:t>
      </w:r>
      <w:r w:rsidRPr="0077738B">
        <w:t xml:space="preserve"> Damira Debeljuha iz Pule, Laginjina 6, OIB: 29203139768</w:t>
      </w:r>
      <w:r w:rsidR="003C4EE3" w:rsidRPr="0077738B">
        <w:t>.</w:t>
      </w:r>
    </w:p>
    <w:p w:rsidRDefault="003C4EE3" w:rsidP="003C4EE3" w:rsidR="003C4EE3" w:rsidRPr="0077738B">
      <w:pPr>
        <w:jc w:val="both"/>
      </w:pPr>
    </w:p>
    <w:p w:rsidRDefault="00740FD0" w:rsidP="003C4EE3" w:rsidR="003C4EE3" w:rsidRPr="0077738B">
      <w:pPr>
        <w:jc w:val="both"/>
      </w:pPr>
      <w:r w:rsidRPr="0077738B">
        <w:tab/>
        <w:t>III</w:t>
      </w:r>
      <w:r w:rsidR="003C4EE3" w:rsidRPr="0077738B">
        <w:t>.</w:t>
      </w:r>
      <w:r w:rsidR="003C4EE3" w:rsidRPr="0077738B">
        <w:tab/>
        <w:t>Pozivaju se vjerovnici da u roku od 30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3C4EE3" w:rsidP="003C4EE3" w:rsidR="003C4EE3" w:rsidRPr="0077738B">
      <w:pPr>
        <w:jc w:val="both"/>
      </w:pPr>
      <w:r w:rsidRPr="0077738B">
        <w:tab/>
        <w:t xml:space="preserve">Prijavi treba priložiti dokaz o plaćanju pristojbe u visini od 2% prijavljene tražbine, ali ne više od 500,00 kn i to u korist Državnog proračuna </w:t>
      </w:r>
      <w:r w:rsidRPr="0077738B">
        <w:rPr>
          <w:bCs/>
        </w:rPr>
        <w:t>HR12 1001005 1863000160</w:t>
      </w:r>
      <w:r w:rsidRPr="0077738B">
        <w:t xml:space="preserve"> poziv na broj 64 5045-48752-3402017. Zaposlenici koji prijavljuju svoja potraživanja po osnovu rada ne moraju platiti pristojbu. </w:t>
      </w:r>
    </w:p>
    <w:p w:rsidRDefault="003C4EE3" w:rsidP="003C4EE3" w:rsidR="003C4EE3" w:rsidRPr="0077738B">
      <w:pPr>
        <w:jc w:val="both"/>
      </w:pPr>
    </w:p>
    <w:p w:rsidRDefault="003C4EE3" w:rsidP="003C4EE3" w:rsidR="003C4EE3" w:rsidRPr="0077738B">
      <w:pPr>
        <w:jc w:val="both"/>
      </w:pPr>
      <w:r w:rsidRPr="0077738B">
        <w:tab/>
      </w:r>
      <w:r w:rsidR="00740FD0" w:rsidRPr="0077738B">
        <w:t>I</w:t>
      </w:r>
      <w:r w:rsidRPr="0077738B">
        <w:t>V.</w:t>
      </w:r>
      <w:r w:rsidRPr="0077738B">
        <w:tab/>
        <w:t>Prijavu tražbine podnesenu nakon isteka roka za prijavljivanje sud će odbaciti rješenjem (čl. 257. st. 6. SZ-a).</w:t>
      </w:r>
    </w:p>
    <w:p w:rsidRDefault="003C4EE3" w:rsidP="003C4EE3" w:rsidR="003C4EE3" w:rsidRPr="0077738B">
      <w:pPr>
        <w:jc w:val="both"/>
      </w:pPr>
      <w:r w:rsidRPr="0077738B">
        <w:tab/>
        <w:t>Samo prijave dostavljene na način koji je naveden u točki I</w:t>
      </w:r>
      <w:r w:rsidR="00740FD0" w:rsidRPr="0077738B">
        <w:t>II</w:t>
      </w:r>
      <w:r w:rsidRPr="0077738B">
        <w:t xml:space="preserve">. ovog rješenja smatraju se urednima i pravovremenima. </w:t>
      </w:r>
    </w:p>
    <w:p w:rsidRDefault="003C4EE3" w:rsidP="003C4EE3" w:rsidR="003C4EE3" w:rsidRPr="0077738B">
      <w:pPr>
        <w:jc w:val="both"/>
      </w:pPr>
      <w:r w:rsidRPr="0077738B">
        <w:tab/>
      </w:r>
    </w:p>
    <w:p w:rsidRDefault="003C4EE3" w:rsidP="003C4EE3" w:rsidR="003C4EE3" w:rsidRPr="0077738B">
      <w:pPr>
        <w:jc w:val="both"/>
      </w:pPr>
      <w:r w:rsidRPr="0077738B">
        <w:tab/>
        <w:t>V.</w:t>
      </w:r>
      <w:r w:rsidRPr="0077738B">
        <w:tab/>
        <w:t>Razlučni i izlučni vjerovnici se pozivaju da u roku iz t. I</w:t>
      </w:r>
      <w:r w:rsidR="00740FD0" w:rsidRPr="0077738B">
        <w:t>II</w:t>
      </w:r>
      <w:r w:rsidRPr="0077738B">
        <w:t xml:space="preserve">. ovog rješenja obavijeste stečajnog upravitelja o svojim pravima, sukladno odredbi čl. 258. st. 1. i 2. SZ-a. </w:t>
      </w:r>
    </w:p>
    <w:p w:rsidRDefault="003C4EE3" w:rsidP="003C4EE3" w:rsidR="003C4EE3" w:rsidRPr="0077738B">
      <w:pPr>
        <w:jc w:val="both"/>
      </w:pPr>
      <w:r w:rsidRPr="0077738B">
        <w:tab/>
      </w:r>
    </w:p>
    <w:p w:rsidRDefault="00740FD0" w:rsidP="003C4EE3" w:rsidR="003C4EE3" w:rsidRPr="0077738B">
      <w:pPr>
        <w:jc w:val="both"/>
      </w:pPr>
      <w:r w:rsidRPr="0077738B">
        <w:tab/>
        <w:t>V</w:t>
      </w:r>
      <w:r w:rsidR="003C4EE3" w:rsidRPr="0077738B">
        <w:t>I.</w:t>
      </w:r>
      <w:r w:rsidR="003C4EE3" w:rsidRPr="0077738B">
        <w:tab/>
        <w:t xml:space="preserve">Ispitno ročište na kojem će se ispitivati prijavljene tražbine određuje se za dan </w:t>
      </w:r>
    </w:p>
    <w:p w:rsidRDefault="003C4EE3" w:rsidP="003C4EE3" w:rsidR="003C4EE3" w:rsidRPr="0077738B">
      <w:pPr>
        <w:jc w:val="center"/>
      </w:pPr>
    </w:p>
    <w:p w:rsidRDefault="00740FD0" w:rsidP="003C4EE3" w:rsidR="003C4EE3" w:rsidRPr="0077738B">
      <w:pPr>
        <w:jc w:val="center"/>
      </w:pPr>
      <w:r w:rsidRPr="0077738B">
        <w:t>12. rujna 2017. u 14</w:t>
      </w:r>
      <w:r w:rsidR="003C4EE3" w:rsidRPr="0077738B">
        <w:t>:</w:t>
      </w:r>
      <w:r w:rsidRPr="0077738B">
        <w:t>15</w:t>
      </w:r>
      <w:r w:rsidR="003C4EE3" w:rsidRPr="0077738B">
        <w:t xml:space="preserve"> sati,</w:t>
      </w:r>
    </w:p>
    <w:p w:rsidRDefault="003C4EE3" w:rsidP="003C4EE3" w:rsidR="003C4EE3" w:rsidRPr="0077738B">
      <w:pPr>
        <w:jc w:val="center"/>
      </w:pPr>
      <w:r w:rsidRPr="0077738B">
        <w:t>sudnica broj 5,</w:t>
      </w:r>
    </w:p>
    <w:p w:rsidRDefault="003C4EE3" w:rsidP="003C4EE3" w:rsidR="003C4EE3" w:rsidRPr="0077738B">
      <w:pPr>
        <w:jc w:val="center"/>
      </w:pPr>
      <w:r w:rsidRPr="0077738B">
        <w:t xml:space="preserve">u Trgovačkom sudu u Pazinu, Dršćevka 1. </w:t>
      </w:r>
    </w:p>
    <w:p w:rsidRDefault="003C4EE3" w:rsidP="003C4EE3" w:rsidR="003C4EE3" w:rsidRPr="0077738B"/>
    <w:p w:rsidRDefault="00740FD0" w:rsidP="003C4EE3" w:rsidR="003C4EE3" w:rsidRPr="0077738B">
      <w:pPr>
        <w:jc w:val="both"/>
      </w:pPr>
      <w:r w:rsidRPr="0077738B">
        <w:tab/>
        <w:t>VI</w:t>
      </w:r>
      <w:r w:rsidR="003C4EE3" w:rsidRPr="0077738B">
        <w:t>I.</w:t>
      </w:r>
      <w:r w:rsidR="003C4EE3" w:rsidRPr="0077738B">
        <w:tab/>
        <w:t xml:space="preserve">Izvještajno ročište na kojem će se na temelju izvješća stečajnog upravitelja odlučivati o daljnjem tijeku stečajnog postupka određuje se za dan </w:t>
      </w:r>
    </w:p>
    <w:p w:rsidRDefault="003C4EE3" w:rsidP="003C4EE3" w:rsidR="003C4EE3" w:rsidRPr="0077738B">
      <w:pPr>
        <w:jc w:val="center"/>
      </w:pPr>
    </w:p>
    <w:p w:rsidRDefault="00740FD0" w:rsidP="003C4EE3" w:rsidR="003C4EE3" w:rsidRPr="0077738B">
      <w:pPr>
        <w:jc w:val="center"/>
      </w:pPr>
      <w:r w:rsidRPr="0077738B">
        <w:t>12. rujna 2017. u 14</w:t>
      </w:r>
      <w:r w:rsidR="003C4EE3" w:rsidRPr="0077738B">
        <w:t>:</w:t>
      </w:r>
      <w:r w:rsidRPr="0077738B">
        <w:t>30</w:t>
      </w:r>
      <w:r w:rsidR="003C4EE3" w:rsidRPr="0077738B">
        <w:t xml:space="preserve"> sati</w:t>
      </w:r>
    </w:p>
    <w:p w:rsidRDefault="003C4EE3" w:rsidP="003C4EE3" w:rsidR="003C4EE3" w:rsidRPr="0077738B">
      <w:pPr>
        <w:jc w:val="center"/>
      </w:pPr>
      <w:r w:rsidRPr="0077738B">
        <w:t>sudnica broj 5</w:t>
      </w:r>
    </w:p>
    <w:p w:rsidRDefault="003C4EE3" w:rsidP="003C4EE3" w:rsidR="003C4EE3" w:rsidRPr="0077738B">
      <w:pPr>
        <w:jc w:val="center"/>
      </w:pPr>
      <w:r w:rsidRPr="0077738B">
        <w:t>u Trgovačkom sudu u Pazinu, Dršćevka 1.</w:t>
      </w:r>
    </w:p>
    <w:p w:rsidRDefault="003C4EE3" w:rsidP="003C4EE3" w:rsidR="003C4EE3" w:rsidRPr="0077738B">
      <w:pPr>
        <w:jc w:val="center"/>
      </w:pPr>
    </w:p>
    <w:p w:rsidRDefault="00740FD0" w:rsidP="003C4EE3" w:rsidR="003C4EE3" w:rsidRPr="0077738B">
      <w:pPr>
        <w:jc w:val="both"/>
      </w:pPr>
      <w:r w:rsidRPr="0077738B">
        <w:tab/>
        <w:t>VIII</w:t>
      </w:r>
      <w:r w:rsidR="003C4EE3" w:rsidRPr="0077738B">
        <w:t>.</w:t>
      </w:r>
      <w:r w:rsidR="003C4EE3" w:rsidRPr="0077738B">
        <w:tab/>
        <w:t xml:space="preserve">Nalaže se </w:t>
      </w:r>
      <w:r w:rsidRPr="0077738B">
        <w:t>Općinskom sudu u Puli-Pola, Stalnoj službi u Pazinu, Zemljišnoknjižnom odjelu Buzet</w:t>
      </w:r>
      <w:r w:rsidR="003C4EE3" w:rsidRPr="0077738B">
        <w:t>, da izvrši upis nastavka postupka radi naknadne diobe u stečajnom postupku nad Stečajnom masom iza PROJEKT SOVINJAK d.o.o. u stečaju, na nekretninama tog društva kako slijedi:</w:t>
      </w:r>
    </w:p>
    <w:p w:rsidRDefault="003C4EE3" w:rsidP="003C4EE3" w:rsidR="003C4EE3" w:rsidRPr="0077738B">
      <w:pPr>
        <w:jc w:val="both"/>
      </w:pPr>
      <w:r w:rsidRPr="0077738B">
        <w:tab/>
        <w:t xml:space="preserve">k.č.br. </w:t>
      </w:r>
      <w:r w:rsidR="00740FD0" w:rsidRPr="0077738B">
        <w:t>7409, 7410, 7411 i 7412</w:t>
      </w:r>
      <w:r w:rsidRPr="0077738B">
        <w:t xml:space="preserve"> </w:t>
      </w:r>
      <w:r w:rsidR="00740FD0" w:rsidRPr="0077738B">
        <w:t>sve</w:t>
      </w:r>
      <w:r w:rsidRPr="0077738B">
        <w:t xml:space="preserve"> upisane u zk.ul. </w:t>
      </w:r>
      <w:r w:rsidR="00740FD0" w:rsidRPr="0077738B">
        <w:t>791</w:t>
      </w:r>
      <w:r w:rsidRPr="0077738B">
        <w:t xml:space="preserve"> k.o. </w:t>
      </w:r>
      <w:r w:rsidR="00740FD0" w:rsidRPr="0077738B">
        <w:t>Sovinjak</w:t>
      </w:r>
      <w:r w:rsidRPr="0077738B">
        <w:t>.</w:t>
      </w:r>
    </w:p>
    <w:p w:rsidRDefault="003C4EE3" w:rsidP="003C4EE3" w:rsidR="003C4EE3" w:rsidRPr="0077738B">
      <w:pPr>
        <w:jc w:val="both"/>
      </w:pPr>
    </w:p>
    <w:p w:rsidRDefault="003C4EE3" w:rsidP="003C4EE3" w:rsidR="003C4EE3" w:rsidRPr="0077738B">
      <w:pPr>
        <w:jc w:val="center"/>
      </w:pPr>
      <w:r w:rsidRPr="0077738B">
        <w:t>Obrazloženje</w:t>
      </w:r>
    </w:p>
    <w:p w:rsidRDefault="003C4EE3" w:rsidP="003C4EE3" w:rsidR="003C4EE3" w:rsidRPr="0077738B">
      <w:pPr>
        <w:jc w:val="both"/>
      </w:pPr>
    </w:p>
    <w:p w:rsidRDefault="003C4EE3" w:rsidP="003C4EE3" w:rsidR="003C4EE3" w:rsidRPr="0077738B">
      <w:pPr>
        <w:jc w:val="both"/>
      </w:pPr>
      <w:r w:rsidRPr="0077738B">
        <w:tab/>
        <w:t>Stečajni upravitelj stečajnog dužnika PROJEKT SOVINJAK d.o.o. u stečaju, Poreč, predložio je nastavak stečajnog postupka radi naknadne diobe s obzirom da je društvo PROJEKT SOVINJAK d.o.o. u stečaju, Poreč, nad kojim je skraćeni stečajni postupak otvoren i zaključen</w:t>
      </w:r>
      <w:r w:rsidR="00717FF0" w:rsidRPr="0077738B">
        <w:t>, upisano kao vlasnik nekretnina</w:t>
      </w:r>
      <w:r w:rsidRPr="0077738B">
        <w:t xml:space="preserve"> u k.o. </w:t>
      </w:r>
      <w:r w:rsidR="00717FF0" w:rsidRPr="0077738B">
        <w:t>Sovinjak</w:t>
      </w:r>
      <w:r w:rsidRPr="0077738B">
        <w:t>, na koju okolnost je dostavljen</w:t>
      </w:r>
      <w:r w:rsidR="00717FF0" w:rsidRPr="0077738B">
        <w:t>a neslužbena kopija</w:t>
      </w:r>
      <w:r w:rsidRPr="0077738B">
        <w:t xml:space="preserve"> izvatka iz zemljišne knjige.  </w:t>
      </w:r>
    </w:p>
    <w:p w:rsidRDefault="003C4EE3" w:rsidP="003C4EE3" w:rsidR="003C4EE3" w:rsidRPr="0077738B">
      <w:pPr>
        <w:jc w:val="both"/>
      </w:pPr>
      <w:r w:rsidRPr="0077738B">
        <w:tab/>
        <w:t>Slijedom navedenog a po odredbi čl. 431. st. 2., čl. 289. st. 1. i 5. te čl. 133. st. 5. i 6. Stečajnog zakona (NN 71/15), donesena je odluka kao u izreci.</w:t>
      </w:r>
    </w:p>
    <w:p w:rsidRDefault="00A23E9F" w:rsidP="00A23E9F" w:rsidR="00A23E9F" w:rsidRPr="0077738B">
      <w:pPr>
        <w:jc w:val="both"/>
      </w:pPr>
    </w:p>
    <w:p w:rsidRDefault="00A23E9F" w:rsidP="00A23E9F" w:rsidR="00A23E9F" w:rsidRPr="0077738B">
      <w:pPr>
        <w:jc w:val="both"/>
      </w:pPr>
    </w:p>
    <w:p w:rsidRDefault="00A23E9F" w:rsidP="00A23E9F" w:rsidR="00A23E9F" w:rsidRPr="0077738B">
      <w:pPr>
        <w:jc w:val="center"/>
      </w:pPr>
      <w:r w:rsidRPr="0077738B">
        <w:t xml:space="preserve">U Pazinu </w:t>
      </w:r>
      <w:r w:rsidR="00740FD0" w:rsidRPr="0077738B">
        <w:t>13</w:t>
      </w:r>
      <w:r w:rsidRPr="0077738B">
        <w:t xml:space="preserve">. </w:t>
      </w:r>
      <w:r w:rsidR="006C0C7E" w:rsidRPr="0077738B">
        <w:t>lip</w:t>
      </w:r>
      <w:r w:rsidRPr="0077738B">
        <w:t>nja 2017.</w:t>
      </w:r>
    </w:p>
    <w:p w:rsidRDefault="00A23E9F" w:rsidP="00A23E9F" w:rsidR="00A23E9F" w:rsidRPr="0077738B">
      <w:pPr>
        <w:jc w:val="center"/>
      </w:pPr>
    </w:p>
    <w:p w:rsidRDefault="00A23E9F" w:rsidP="00A23E9F" w:rsidR="00A23E9F" w:rsidRPr="0077738B">
      <w:pPr>
        <w:jc w:val="both"/>
      </w:pP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  <w:t xml:space="preserve">       Stečajni sudac</w:t>
      </w:r>
    </w:p>
    <w:p w:rsidRDefault="00A23E9F" w:rsidP="00A23E9F" w:rsidR="00A23E9F" w:rsidRPr="0077738B">
      <w:pPr>
        <w:jc w:val="both"/>
      </w:pP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  <w:t xml:space="preserve">        Adrijana Labinjan Skok, v.r. </w:t>
      </w:r>
    </w:p>
    <w:p w:rsidRDefault="00A23E9F" w:rsidP="00A23E9F" w:rsidR="00A23E9F" w:rsidRPr="0077738B">
      <w:pPr>
        <w:jc w:val="both"/>
      </w:pPr>
    </w:p>
    <w:p w:rsidRDefault="00A23E9F" w:rsidP="00A23E9F" w:rsidR="00A23E9F" w:rsidRPr="0077738B">
      <w:pPr>
        <w:jc w:val="both"/>
      </w:pPr>
    </w:p>
    <w:p w:rsidRDefault="00A23E9F" w:rsidP="00A23E9F" w:rsidR="00A23E9F" w:rsidRPr="0077738B">
      <w:r w:rsidRPr="0077738B">
        <w:t>UPUTA O PRAVNOM LIJEKU:</w:t>
      </w:r>
    </w:p>
    <w:p w:rsidRDefault="00A23E9F" w:rsidP="00A23E9F" w:rsidR="00A23E9F" w:rsidRPr="0077738B">
      <w:pPr>
        <w:ind w:firstLine="720"/>
        <w:jc w:val="both"/>
      </w:pPr>
      <w:r w:rsidRPr="0077738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23E9F" w:rsidP="00A23E9F" w:rsidR="00A23E9F" w:rsidRPr="0077738B">
      <w:pPr>
        <w:jc w:val="both"/>
      </w:pPr>
    </w:p>
    <w:p w:rsidRDefault="003C4EE3" w:rsidP="003C4EE3" w:rsidR="003C4EE3">
      <w:pPr>
        <w:jc w:val="both"/>
      </w:pPr>
      <w:r w:rsidRPr="004D3099">
        <w:t>DNA:</w:t>
      </w:r>
    </w:p>
    <w:p w:rsidRDefault="00F63BC2" w:rsidP="003C4EE3" w:rsidR="003C4EE3" w:rsidRPr="00F63BC2">
      <w:pPr>
        <w:jc w:val="both"/>
      </w:pPr>
      <w:r w:rsidRPr="00F63BC2">
        <w:t>- stečajni upravitelj</w:t>
      </w:r>
      <w:r w:rsidR="003C4EE3" w:rsidRPr="00F63BC2">
        <w:t xml:space="preserve"> </w:t>
      </w:r>
      <w:r w:rsidRPr="00F63BC2">
        <w:t>Damir Debeljuh iz Pule, Laginjina 6</w:t>
      </w:r>
      <w:r w:rsidR="003C4EE3" w:rsidRPr="00F63BC2">
        <w:t xml:space="preserve"> </w:t>
      </w:r>
    </w:p>
    <w:p w:rsidRDefault="003C4EE3" w:rsidP="003C4EE3" w:rsidR="003C4EE3" w:rsidRPr="00DD676D">
      <w:pPr>
        <w:jc w:val="both"/>
      </w:pPr>
      <w:r w:rsidRPr="00DD676D">
        <w:t>- ŽDO Pula, Pula, Rovinjska ul. 2</w:t>
      </w:r>
    </w:p>
    <w:p w:rsidRDefault="003C4EE3" w:rsidP="003C4EE3" w:rsidR="003C4EE3" w:rsidRPr="00DD676D">
      <w:pPr>
        <w:jc w:val="both"/>
      </w:pPr>
      <w:r w:rsidRPr="00DD676D">
        <w:t>- FINA, Regionalni centar Rijeka, Rijeka, F. Kurelca 8</w:t>
      </w:r>
    </w:p>
    <w:p w:rsidRDefault="003C4EE3" w:rsidP="003C4EE3" w:rsidR="003C4EE3" w:rsidRPr="00DD676D">
      <w:pPr>
        <w:jc w:val="both"/>
      </w:pPr>
      <w:r w:rsidRPr="00DD676D">
        <w:t xml:space="preserve">- Porezna uprava – Područni ured Istra, Primorje, Lika, Pazin, M. B. Rašana 2/4, p.p. 60  </w:t>
      </w:r>
    </w:p>
    <w:p w:rsidRDefault="003C4EE3" w:rsidP="003C4EE3" w:rsidR="003C4EE3" w:rsidRPr="00DD676D">
      <w:pPr>
        <w:jc w:val="both"/>
      </w:pPr>
      <w:r w:rsidRPr="00DD676D">
        <w:softHyphen/>
        <w:t>- sudski registar ovoga suda</w:t>
      </w:r>
    </w:p>
    <w:p w:rsidRDefault="00F63BC2" w:rsidP="00F63BC2" w:rsidR="00F63BC2">
      <w:r w:rsidRPr="00DD676D">
        <w:t xml:space="preserve">- </w:t>
      </w:r>
      <w:r>
        <w:t>Općinski sud u Puli-Pola, Stalna služba</w:t>
      </w:r>
      <w:r w:rsidRPr="00DD676D">
        <w:t xml:space="preserve"> u </w:t>
      </w:r>
      <w:r>
        <w:t>Pazinu,</w:t>
      </w:r>
      <w:r w:rsidRPr="00DD676D">
        <w:t xml:space="preserve"> </w:t>
      </w:r>
      <w:r>
        <w:t>Z</w:t>
      </w:r>
      <w:r w:rsidRPr="00DD676D">
        <w:t>emljišnoknjižni odjel</w:t>
      </w:r>
      <w:r>
        <w:t xml:space="preserve"> Buzet, Pazin, </w:t>
      </w:r>
    </w:p>
    <w:p w:rsidRDefault="00F63BC2" w:rsidP="00F63BC2" w:rsidR="00F63BC2" w:rsidRPr="00DD676D">
      <w:r>
        <w:t xml:space="preserve">   Franjevačke stube 2</w:t>
      </w:r>
    </w:p>
    <w:p w:rsidRDefault="003C4EE3" w:rsidP="003C4EE3" w:rsidR="003C4EE3" w:rsidRPr="00DD676D">
      <w:pPr>
        <w:jc w:val="both"/>
      </w:pPr>
      <w:r w:rsidRPr="00DD676D">
        <w:t>- e-oglasna ploča 8 dana</w:t>
      </w:r>
    </w:p>
    <w:p w:rsidRDefault="000F36D4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E9F" w:rsidP="00A23E9F" w:rsidR="00A23E9F">
      <w:r>
        <w:separator/>
      </w:r>
    </w:p>
  </w:endnote>
  <w:endnote w:id="0" w:type="continuationSeparator">
    <w:p w:rsidRDefault="00A23E9F" w:rsidP="00A23E9F" w:rsidR="00A23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E9F" w:rsidP="00A23E9F" w:rsidR="00A23E9F">
      <w:r>
        <w:separator/>
      </w:r>
    </w:p>
  </w:footnote>
  <w:footnote w:id="0" w:type="continuationSeparator">
    <w:p w:rsidRDefault="00A23E9F" w:rsidP="00A23E9F" w:rsidR="00A23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E6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36D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E6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6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6E64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D40078">
      <w:t>Posl.br.: 2</w:t>
    </w:r>
    <w:r w:rsidR="00D40078" w:rsidRPr="00D40078">
      <w:t xml:space="preserve"> St-340/17-1</w:t>
    </w:r>
    <w:r w:rsidR="00D40078">
      <w:t>3</w:t>
    </w:r>
  </w:p>
  <w:p w:rsidRDefault="00A36E64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</w:t>
    </w:r>
    <w:r w:rsidR="00D40078">
      <w:t xml:space="preserve">  </w:t>
    </w:r>
    <w:r w:rsidR="00A23E9F">
      <w:t>(prije: St-724/15)</w:t>
    </w:r>
  </w:p>
  <w:p w:rsidRDefault="000F36D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E6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3E9F"/>
    <w:rsid w:val="000F36D4"/>
    <w:rsid w:val="003C4EE3"/>
    <w:rsid w:val="00554328"/>
    <w:rsid w:val="006B4639"/>
    <w:rsid w:val="006C0C7E"/>
    <w:rsid w:val="00717FF0"/>
    <w:rsid w:val="00740FD0"/>
    <w:rsid w:val="0077738B"/>
    <w:rsid w:val="00985388"/>
    <w:rsid w:val="00A23E9F"/>
    <w:rsid w:val="00A36E64"/>
    <w:rsid w:val="00D40078"/>
    <w:rsid w:val="00F6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3E9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3E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3E9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23E9F"/>
  </w:style>
  <w:style w:customStyle="true" w:styleId="f01" w:type="character">
    <w:name w:val="f01"/>
    <w:rsid w:val="00A23E9F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E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E9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3E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3E9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6D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6D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6D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6D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3E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3E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3E9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23E9F"/>
  </w:style>
  <w:style w:customStyle="1" w:styleId="f01" w:type="character">
    <w:name w:val="f01"/>
    <w:rsid w:val="00A23E9F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E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E9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3E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3E9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6D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6D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6D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6D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SOVINJAK d.o.o. Poreč</izvorni_sadrzaj>
    <derivirana_varijabla naziv="DomainObject.Predmet.ProtustrankaFormated_1">  PROJEKT SOVINJAK d.o.o. Poreč</derivirana_varijabla>
  </DomainObject.Predmet.ProtustrankaFormated>
  <DomainObject.Predmet.ProtustrankaFormatedOIB>
    <izvorni_sadrzaj>  PROJEKT SOVINJAK d.o.o. Poreč, OIB 24025843601</izvorni_sadrzaj>
    <derivirana_varijabla naziv="DomainObject.Predmet.ProtustrankaFormatedOIB_1">  PROJEKT SOVINJAK d.o.o. Poreč, OIB 24025843601</derivirana_varijabla>
  </DomainObject.Predmet.ProtustrankaFormatedOIB>
  <DomainObject.Predmet.ProtustrankaFormatedWithAdress>
    <izvorni_sadrzaj> PROJEKT SOVINJAK d.o.o. Poreč, Partizanska 13, 52440 Poreč</izvorni_sadrzaj>
    <derivirana_varijabla naziv="DomainObject.Predmet.ProtustrankaFormatedWithAdress_1"> PROJEKT SOVINJAK d.o.o. Poreč, Partizanska 13, 52440 Poreč</derivirana_varijabla>
  </DomainObject.Predmet.ProtustrankaFormatedWithAdress>
  <DomainObject.Predmet.ProtustrankaFormatedWithAdressOIB>
    <izvorni_sadrzaj> PROJEKT SOVINJAK d.o.o. Poreč, OIB 24025843601, Partizanska 13, 52440 Poreč</izvorni_sadrzaj>
    <derivirana_varijabla naziv="DomainObject.Predmet.ProtustrankaFormatedWithAdressOIB_1"> PROJEKT SOVINJAK d.o.o. Poreč, OIB 24025843601, Partizanska 13, 52440 Poreč</derivirana_varijabla>
  </DomainObject.Predmet.ProtustrankaFormatedWithAdressOIB>
  <DomainObject.Predmet.ProtustrankaWithAdress>
    <izvorni_sadrzaj>PROJEKT SOVINJAK d.o.o. Poreč Partizanska 13, 52440 Poreč</izvorni_sadrzaj>
    <derivirana_varijabla naziv="DomainObject.Predmet.ProtustrankaWithAdress_1">PROJEKT SOVINJAK d.o.o. Poreč Partizanska 13, 52440 Poreč</derivirana_varijabla>
  </DomainObject.Predmet.ProtustrankaWithAdress>
  <DomainObject.Predmet.ProtustrankaWithAdressOIB>
    <izvorni_sadrzaj>PROJEKT SOVINJAK d.o.o. Poreč, OIB 24025843601, Partizanska 13, 52440 Poreč</izvorni_sadrzaj>
    <derivirana_varijabla naziv="DomainObject.Predmet.ProtustrankaWithAdressOIB_1">PROJEKT SOVINJAK d.o.o. Poreč, OIB 24025843601, Partizanska 13, 52440 Poreč</derivirana_varijabla>
  </DomainObject.Predmet.ProtustrankaWithAdressOIB>
  <DomainObject.Predmet.ProtustrankaNazivFormated>
    <izvorni_sadrzaj>PROJEKT SOVINJAK d.o.o. Poreč</izvorni_sadrzaj>
    <derivirana_varijabla naziv="DomainObject.Predmet.ProtustrankaNazivFormated_1">PROJEKT SOVINJAK d.o.o. Poreč</derivirana_varijabla>
  </DomainObject.Predmet.ProtustrankaNazivFormated>
  <DomainObject.Predmet.ProtustrankaNazivFormatedOIB>
    <izvorni_sadrzaj>PROJEKT SOVINJAK d.o.o. Poreč, OIB 24025843601</izvorni_sadrzaj>
    <derivirana_varijabla naziv="DomainObject.Predmet.ProtustrankaNazivFormatedOIB_1">PROJEKT SOVINJAK d.o.o. Poreč, OIB 24025843601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PROJEKT SOVINJAK d.o.o. Poreč</item>
    </izvorni_sadrzaj>
    <derivirana_varijabla naziv="DomainObject.Predmet.ProtuStrankaListFormated_1">
      <item>PROJEKT SOVINJAK d.o.o. Poreč</item>
    </derivirana_varijabla>
  </DomainObject.Predmet.ProtuStrankaListFormated>
  <DomainObject.Predmet.ProtuStrankaListFormatedOIB>
    <izvorni_sadrzaj>
      <item>PROJEKT SOVINJAK d.o.o. Poreč, OIB 24025843601</item>
    </izvorni_sadrzaj>
    <derivirana_varijabla naziv="DomainObject.Predmet.ProtuStrankaListFormatedOIB_1">
      <item>PROJEKT SOVINJAK d.o.o. Poreč, OIB 24025843601</item>
    </derivirana_varijabla>
  </DomainObject.Predmet.ProtuStrankaListFormatedOIB>
  <DomainObject.Predmet.ProtuStrankaListFormatedWithAdress>
    <izvorni_sadrzaj>
      <item>PROJEKT SOVINJAK d.o.o. Poreč, Partizanska 13, 52440 Poreč</item>
    </izvorni_sadrzaj>
    <derivirana_varijabla naziv="DomainObject.Predmet.ProtuStrankaListFormatedWithAdress_1">
      <item>PROJEKT SOVINJAK d.o.o. Poreč, Partizanska 13, 52440 Poreč</item>
    </derivirana_varijabla>
  </DomainObject.Predmet.ProtuStrankaListFormatedWithAdress>
  <DomainObject.Predmet.ProtuStrankaListFormatedWithAdressOIB>
    <izvorni_sadrzaj>
      <item>PROJEKT SOVINJAK d.o.o. Poreč, OIB 24025843601, Partizanska 13, 52440 Poreč</item>
    </izvorni_sadrzaj>
    <derivirana_varijabla naziv="DomainObject.Predmet.ProtuStrankaListFormatedWithAdressOIB_1">
      <item>PROJEKT SOVINJAK d.o.o. Poreč, OIB 24025843601, Partizanska 13, 52440 Poreč</item>
    </derivirana_varijabla>
  </DomainObject.Predmet.ProtuStrankaListFormatedWithAdressOIB>
  <DomainObject.Predmet.ProtuStrankaListNazivFormated>
    <izvorni_sadrzaj>
      <item>PROJEKT SOVINJAK d.o.o. Poreč</item>
    </izvorni_sadrzaj>
    <derivirana_varijabla naziv="DomainObject.Predmet.ProtuStrankaListNazivFormated_1">
      <item>PROJEKT SOVINJAK d.o.o. Poreč</item>
    </derivirana_varijabla>
  </DomainObject.Predmet.ProtuStrankaListNazivFormated>
  <DomainObject.Predmet.ProtuStrankaListNazivFormatedOIB>
    <izvorni_sadrzaj>
      <item>PROJEKT SOVINJAK d.o.o. Poreč, OIB 24025843601</item>
    </izvorni_sadrzaj>
    <derivirana_varijabla naziv="DomainObject.Predmet.ProtuStrankaListNazivFormatedOIB_1">
      <item>PROJEKT SOVINJAK d.o.o. Poreč, OIB 24025843601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PROJEKT SOVINJAK d.o.o. Poreč</izvorni_sadrzaj>
    <derivirana_varijabla naziv="DomainObject.Predmet.ProtustrankaIDrugi_1">PROJEKT SOVINJAK d.o.o. Poreč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PROJEKT SOVINJAK d.o.o. Poreč, OIB 24025843601, Partizanska 13, 52440 Poreč</izvorni_sadrzaj>
    <derivirana_varijabla naziv="DomainObject.Predmet.ProtustrankaIDrugiAdressOIB_1">PROJEKT SOVINJAK d.o.o. Poreč, OIB 24025843601,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SOVINJAK d.o.o. Poreč</item>
      <item>stečajni upravitelj Damir Debeljuh</item>
    </izvorni_sadrzaj>
    <derivirana_varijabla naziv="DomainObject.Predmet.SudioniciListNaziv_1">
      <item>PROJEKT SOVINJAK d.o.o. Poreč</item>
      <item>stečajni upravitelj Damir Debeljuh</item>
    </derivirana_varijabla>
  </DomainObject.Predmet.SudioniciListNaziv>
  <DomainObject.Predmet.SudioniciListAdressOIB>
    <izvorni_sadrzaj>
      <item>PROJEKT SOVINJAK d.o.o. Poreč, OIB 24025843601, Partizanska 13,52440 Poreč</item>
      <item>stečajni upravitelj Damir Debeljuh, OIB 29203139768, Laginjina 6,52100 Pula</item>
    </izvorni_sadrzaj>
    <derivirana_varijabla naziv="DomainObject.Predmet.SudioniciListAdressOIB_1">
      <item>PROJEKT SOVINJAK d.o.o. Poreč, OIB 24025843601, Partizanska 13,52440 Poreč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24025843601</item>
      <item>, OIB 29203139768</item>
    </izvorni_sadrzaj>
    <derivirana_varijabla naziv="DomainObject.Predmet.SudioniciListNazivOIB_1">
      <item>, OIB 24025843601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3363</properties:Characters>
  <properties:Lines>93</properties:Lines>
  <properties:Paragraphs>41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2017-04-27T10:31:00Z</dcterms:created>
  <dc:creator>Jasmina Matika</dc:creator>
  <cp:lastModifiedBy>Jasmina Matika</cp:lastModifiedBy>
  <dcterms:modified xmlns:xsi="http://www.w3.org/2001/XMLSchema-instance" xsi:type="dcterms:W3CDTF">2017-06-13T05:47:00Z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