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0a92" w14:paraId="7650a9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BF2496">
        <w:rPr>
          <w:rStyle w:val="Naglaeno"/>
          <w:b w:val="false"/>
        </w:rPr>
        <w:t>1</w:t>
      </w:r>
      <w:r w:rsidR="00D553A2">
        <w:rPr>
          <w:rStyle w:val="Naglaeno"/>
          <w:b w:val="false"/>
        </w:rPr>
        <w:t>69</w:t>
      </w:r>
      <w:r w:rsidR="00741D97">
        <w:rPr>
          <w:rStyle w:val="Naglaeno"/>
          <w:b w:val="false"/>
        </w:rPr>
        <w:t>3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F149D8">
        <w:t>INTEREX ERIK j.d.o.o. za usluge</w:t>
      </w:r>
      <w:r w:rsidR="009407D7">
        <w:t xml:space="preserve">, Zagreb, </w:t>
      </w:r>
      <w:r w:rsidR="00F149D8">
        <w:t>Lastovska ulica 8</w:t>
      </w:r>
      <w:r w:rsidR="00FA6873">
        <w:t xml:space="preserve"> </w:t>
      </w:r>
      <w:r w:rsidR="005B7C0B">
        <w:t xml:space="preserve">, </w:t>
      </w:r>
      <w:r w:rsidR="006152FF">
        <w:t xml:space="preserve">MBS: </w:t>
      </w:r>
      <w:r w:rsidR="00F149D8">
        <w:t>081030414</w:t>
      </w:r>
      <w:r w:rsidR="006152FF">
        <w:t xml:space="preserve">, OIB: </w:t>
      </w:r>
      <w:r w:rsidR="00F149D8">
        <w:t>36738662059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149D8">
        <w:t>INTEREX ERIK j.d.o.o. za usluge, Zagreb, Lastovska ulica 8 , MBS: 081030414, OIB: 36738662059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149D8">
        <w:t>23.312,80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1C10F6">
        <w:t>Davor Čosić</w:t>
      </w:r>
      <w:r w:rsidR="00167B70">
        <w:t xml:space="preserve">, </w:t>
      </w:r>
      <w:r w:rsidR="001C10F6">
        <w:t>Karlobag</w:t>
      </w:r>
      <w:r w:rsidR="00046C5F">
        <w:t>,</w:t>
      </w:r>
      <w:r w:rsidR="001C10F6">
        <w:t xml:space="preserve"> Naselje Bana Josipa Jelačića 11,</w:t>
      </w:r>
      <w:r w:rsidR="006244B4">
        <w:t xml:space="preserve"> OIB: </w:t>
      </w:r>
      <w:r w:rsidR="001C10F6">
        <w:t>24302259161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D553A2">
        <w:t>69</w:t>
      </w:r>
      <w:r w:rsidR="00741D97">
        <w:t>3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867" w:rsidR="00C96867">
      <w:r>
        <w:separator/>
      </w:r>
    </w:p>
  </w:endnote>
  <w:endnote w:id="0" w:type="continuationSeparator">
    <w:p w:rsidRDefault="00C96867" w:rsidR="00C96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867" w:rsidR="00C96867">
      <w:r>
        <w:separator/>
      </w:r>
    </w:p>
  </w:footnote>
  <w:footnote w:id="0" w:type="continuationSeparator">
    <w:p w:rsidRDefault="00C96867" w:rsidR="00C968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6345"/>
    <w:rsid w:val="001B70D9"/>
    <w:rsid w:val="001C10F6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5CBB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1B67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41D97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43E34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3F8A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D38BB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2496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27575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6867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3A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A7672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49D8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A6873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B63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63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3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3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B63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63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3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3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St-1693/2018</izvorni_sadrzaj>
    <derivirana_varijabla naziv="DomainObject.Predmet.OznakaBroj_1">St-1693/2018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INTEREX ERIK j.d.o.o. za usluge</izvorni_sadrzaj>
    <derivirana_varijabla naziv="DomainObject.Predmet.ProtustrankaFormated_1">  INTEREX ERIK j.d.o.o. za usluge</derivirana_varijabla>
  </DomainObject.Predmet.ProtustrankaFormated>
  <DomainObject.Predmet.ProtustrankaFormatedOIB>
    <izvorni_sadrzaj>  INTEREX ERIK j.d.o.o. za usluge, OIB 36738662059</izvorni_sadrzaj>
    <derivirana_varijabla naziv="DomainObject.Predmet.ProtustrankaFormatedOIB_1">  INTEREX ERIK j.d.o.o. za usluge, OIB 36738662059</derivirana_varijabla>
  </DomainObject.Predmet.ProtustrankaFormatedOIB>
  <DomainObject.Predmet.ProtustrankaFormatedWithAdress>
    <izvorni_sadrzaj> INTEREX ERIK j.d.o.o. za usluge, Lastovska ulica 8, 10000 Zagreb</izvorni_sadrzaj>
    <derivirana_varijabla naziv="DomainObject.Predmet.ProtustrankaFormatedWithAdress_1"> INTEREX ERIK j.d.o.o. za usluge, Lastovska ulica 8, 10000 Zagreb</derivirana_varijabla>
  </DomainObject.Predmet.ProtustrankaFormatedWithAdress>
  <DomainObject.Predmet.ProtustrankaFormatedWithAdressOIB>
    <izvorni_sadrzaj> INTEREX ERIK j.d.o.o. za usluge, OIB 36738662059, Lastovska ulica 8, 10000 Zagreb</izvorni_sadrzaj>
    <derivirana_varijabla naziv="DomainObject.Predmet.ProtustrankaFormatedWithAdressOIB_1"> INTEREX ERIK j.d.o.o. za usluge, OIB 36738662059, Lastovska ulica 8, 10000 Zagreb</derivirana_varijabla>
  </DomainObject.Predmet.ProtustrankaFormatedWithAdressOIB>
  <DomainObject.Predmet.ProtustrankaWithAdress>
    <izvorni_sadrzaj>INTEREX ERIK j.d.o.o. za usluge Lastovska ulica 8, 10000 Zagreb</izvorni_sadrzaj>
    <derivirana_varijabla naziv="DomainObject.Predmet.ProtustrankaWithAdress_1">INTEREX ERIK j.d.o.o. za usluge Lastovska ulica 8, 10000 Zagreb</derivirana_varijabla>
  </DomainObject.Predmet.ProtustrankaWithAdress>
  <DomainObject.Predmet.ProtustrankaWithAdressOIB>
    <izvorni_sadrzaj>INTEREX ERIK j.d.o.o. za usluge, OIB 36738662059, Lastovska ulica 8, 10000 Zagreb</izvorni_sadrzaj>
    <derivirana_varijabla naziv="DomainObject.Predmet.ProtustrankaWithAdressOIB_1">INTEREX ERIK j.d.o.o. za usluge, OIB 36738662059, Lastovska ulica 8, 10000 Zagreb</derivirana_varijabla>
  </DomainObject.Predmet.ProtustrankaWithAdressOIB>
  <DomainObject.Predmet.ProtustrankaNazivFormated>
    <izvorni_sadrzaj>INTEREX ERIK j.d.o.o. za usluge</izvorni_sadrzaj>
    <derivirana_varijabla naziv="DomainObject.Predmet.ProtustrankaNazivFormated_1">INTEREX ERIK j.d.o.o. za usluge</derivirana_varijabla>
  </DomainObject.Predmet.ProtustrankaNazivFormated>
  <DomainObject.Predmet.ProtustrankaNazivFormatedOIB>
    <izvorni_sadrzaj>INTEREX ERIK j.d.o.o. za usluge, OIB 36738662059</izvorni_sadrzaj>
    <derivirana_varijabla naziv="DomainObject.Predmet.ProtustrankaNazivFormatedOIB_1">INTEREX ERIK j.d.o.o. za usluge, OIB 36738662059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INTEREX ERIK j.d.o.o. za usluge</item>
    </izvorni_sadrzaj>
    <derivirana_varijabla naziv="DomainObject.Predmet.ProtuStrankaListFormated_1">
      <item>INTEREX ERIK j.d.o.o. za usluge</item>
    </derivirana_varijabla>
  </DomainObject.Predmet.ProtuStrankaListFormated>
  <DomainObject.Predmet.ProtuStrankaListFormatedOIB>
    <izvorni_sadrzaj>
      <item>INTEREX ERIK j.d.o.o. za usluge, OIB 36738662059</item>
    </izvorni_sadrzaj>
    <derivirana_varijabla naziv="DomainObject.Predmet.ProtuStrankaListFormatedOIB_1">
      <item>INTEREX ERIK j.d.o.o. za usluge, OIB 36738662059</item>
    </derivirana_varijabla>
  </DomainObject.Predmet.ProtuStrankaListFormatedOIB>
  <DomainObject.Predmet.ProtuStrankaListFormatedWithAdress>
    <izvorni_sadrzaj>
      <item>INTEREX ERIK j.d.o.o. za usluge, Lastovska ulica 8, 10000 Zagreb</item>
    </izvorni_sadrzaj>
    <derivirana_varijabla naziv="DomainObject.Predmet.ProtuStrankaListFormatedWithAdress_1">
      <item>INTEREX ERIK j.d.o.o. za usluge, Lastovska ulica 8, 10000 Zagreb</item>
    </derivirana_varijabla>
  </DomainObject.Predmet.ProtuStrankaListFormatedWithAdress>
  <DomainObject.Predmet.ProtuStrankaListFormatedWithAdressOIB>
    <izvorni_sadrzaj>
      <item>INTEREX ERIK j.d.o.o. za usluge, OIB 36738662059, Lastovska ulica 8, 10000 Zagreb</item>
    </izvorni_sadrzaj>
    <derivirana_varijabla naziv="DomainObject.Predmet.ProtuStrankaListFormatedWithAdressOIB_1">
      <item>INTEREX ERIK j.d.o.o. za usluge, OIB 36738662059, Lastovska ulica 8, 10000 Zagreb</item>
    </derivirana_varijabla>
  </DomainObject.Predmet.ProtuStrankaListFormatedWithAdressOIB>
  <DomainObject.Predmet.ProtuStrankaListNazivFormated>
    <izvorni_sadrzaj>
      <item>INTEREX ERIK j.d.o.o. za usluge</item>
    </izvorni_sadrzaj>
    <derivirana_varijabla naziv="DomainObject.Predmet.ProtuStrankaListNazivFormated_1">
      <item>INTEREX ERIK j.d.o.o. za usluge</item>
    </derivirana_varijabla>
  </DomainObject.Predmet.ProtuStrankaListNazivFormated>
  <DomainObject.Predmet.ProtuStrankaListNazivFormatedOIB>
    <izvorni_sadrzaj>
      <item>INTEREX ERIK j.d.o.o. za usluge, OIB 36738662059</item>
    </izvorni_sadrzaj>
    <derivirana_varijabla naziv="DomainObject.Predmet.ProtuStrankaListNazivFormatedOIB_1">
      <item>INTEREX ERIK j.d.o.o. za usluge, OIB 36738662059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INTEREX ERIK j.d.o.o. za usluge</izvorni_sadrzaj>
    <derivirana_varijabla naziv="DomainObject.Predmet.ProtustrankaIDrugi_1">INTEREX ERIK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INTEREX ERIK j.d.o.o. za usluge, OIB 36738662059, Lastovska ulica 8, 10000 Zagreb</izvorni_sadrzaj>
    <derivirana_varijabla naziv="DomainObject.Predmet.ProtustrankaIDrugiAdressOIB_1">INTEREX ERIK j.d.o.o. za usluge, OIB 36738662059, Lastovska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INTEREX ERIK j.d.o.o. za usluge</item>
      <item>FINA Regionalni centar Zagreb</item>
    </izvorni_sadrzaj>
    <derivirana_varijabla naziv="DomainObject.Predmet.SudioniciListNaziv_1">
      <item>INTEREX ERIK j.d.o.o. za usluge</item>
      <item>FINA Regionalni centar Zagreb</item>
    </derivirana_varijabla>
  </DomainObject.Predmet.SudioniciListNaziv>
  <DomainObject.Predmet.SudioniciListAdressOIB>
    <izvorni_sadrzaj>
      <item>INTEREX ERIK j.d.o.o. za usluge, OIB 36738662059, Lastovska ulica 8,10000 Zagreb</item>
      <item>FINA Regionalni centar Zagreb, OIB 85821130368</item>
    </izvorni_sadrzaj>
    <derivirana_varijabla naziv="DomainObject.Predmet.SudioniciListAdressOIB_1">
      <item>INTEREX ERIK j.d.o.o. za usluge, OIB 36738662059, Lastovska ulica 8,10000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36738662059</item>
      <item>, OIB 85821130368</item>
    </izvorni_sadrzaj>
    <derivirana_varijabla naziv="DomainObject.Predmet.SudioniciListNazivOIB_1">
      <item>, OIB 36738662059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F7495-1F85-4DD6-9C7A-314130ABE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2117</properties:Characters>
  <properties:Lines>50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2019-01-14T12:44:00Z</dcterms:created>
  <dc:creator>Korisnik</dc:creator>
  <cp:lastModifiedBy>Maja Videnović</cp:lastModifiedBy>
  <cp:lastPrinted>2019-01-14T12:37:00Z</cp:lastPrinted>
  <dcterms:modified xmlns:xsi="http://www.w3.org/2001/XMLSchema-instance" xsi:type="dcterms:W3CDTF">2019-01-15T06:55:00Z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- 1693-18-ZG.docx)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