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bbca4" w14:paraId="61bbca4" w:rsidRDefault="00022C22" w:rsidP="00F24C15" w:rsidR="00022C22">
      <w:pPr>
        <w15:collapsed w:val="false"/>
        <w:rPr>
          <w:noProof/>
          <w:sz w:val="24"/>
          <w:szCs w:val="24"/>
        </w:rPr>
      </w:pPr>
      <w:bookmarkStart w:name="_GoBack" w:id="0"/>
      <w:bookmarkEnd w:id="0"/>
    </w:p>
    <w:p w:rsidRDefault="00FA0CE7" w:rsidP="00F24C15" w:rsidR="00FA0CE7">
      <w:pPr>
        <w:rPr>
          <w:noProof/>
          <w:sz w:val="24"/>
          <w:szCs w:val="24"/>
        </w:rPr>
      </w:pPr>
    </w:p>
    <w:p w:rsidRDefault="00022C22" w:rsidR="00022C22">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24C15" w:rsidP="00F24C15" w:rsidR="00F24C15" w:rsidRPr="00212847">
      <w:pPr>
        <w:rPr>
          <w:noProof/>
          <w:sz w:val="24"/>
          <w:szCs w:val="24"/>
        </w:rPr>
      </w:pPr>
      <w:r w:rsidRPr="00212847">
        <w:rPr>
          <w:noProof/>
          <w:sz w:val="24"/>
          <w:szCs w:val="24"/>
        </w:rPr>
        <w:t>REPUBLIKA HRVATSKA</w:t>
      </w:r>
    </w:p>
    <w:p w:rsidRDefault="00F24C15" w:rsidP="00F24C15" w:rsidR="00F24C15" w:rsidRPr="00212847">
      <w:pPr>
        <w:rPr>
          <w:noProof/>
          <w:sz w:val="24"/>
          <w:szCs w:val="24"/>
        </w:rPr>
      </w:pPr>
      <w:r w:rsidRPr="00212847">
        <w:rPr>
          <w:noProof/>
          <w:sz w:val="24"/>
          <w:szCs w:val="24"/>
        </w:rPr>
        <w:t xml:space="preserve">  Trgovački sud u Zagrebu</w:t>
      </w:r>
    </w:p>
    <w:p w:rsidRDefault="00F24C15" w:rsidP="008521C8" w:rsidR="00B633AD" w:rsidRPr="00465D35">
      <w:pPr>
        <w:rPr>
          <w:b/>
          <w:sz w:val="24"/>
          <w:szCs w:val="24"/>
        </w:rPr>
      </w:pPr>
      <w:r w:rsidRPr="00212847">
        <w:rPr>
          <w:noProof/>
          <w:sz w:val="24"/>
          <w:szCs w:val="24"/>
        </w:rPr>
        <w:t xml:space="preserve">    Zagreb, Amruševa 2/II                                                                            </w:t>
      </w:r>
    </w:p>
    <w:p w:rsidRDefault="004266DC" w:rsidR="004266DC">
      <w:pPr>
        <w:widowControl/>
        <w:jc w:val="center"/>
        <w:rPr>
          <w:b/>
          <w:sz w:val="24"/>
          <w:szCs w:val="24"/>
        </w:rPr>
      </w:pPr>
    </w:p>
    <w:p w:rsidRDefault="009D3447" w:rsidR="009D3447">
      <w:pPr>
        <w:widowControl/>
        <w:jc w:val="center"/>
        <w:rPr>
          <w:b/>
          <w:sz w:val="24"/>
          <w:szCs w:val="24"/>
        </w:rPr>
      </w:pPr>
    </w:p>
    <w:p w:rsidRDefault="001A3910" w:rsidP="009548C5" w:rsidR="004266DC" w:rsidRPr="004266DC">
      <w:pPr>
        <w:widowControl/>
        <w:ind w:firstLine="720" w:right="-574"/>
        <w:jc w:val="both"/>
        <w:rPr>
          <w:sz w:val="24"/>
          <w:szCs w:val="24"/>
        </w:rPr>
      </w:pPr>
      <w:r>
        <w:rPr>
          <w:sz w:val="24"/>
          <w:szCs w:val="24"/>
        </w:rPr>
        <w:t>U</w:t>
      </w:r>
      <w:r w:rsidR="00D768D7">
        <w:rPr>
          <w:sz w:val="24"/>
          <w:szCs w:val="24"/>
        </w:rPr>
        <w:t xml:space="preserve"> </w:t>
      </w:r>
      <w:r w:rsidR="006307C0" w:rsidRPr="0018071D">
        <w:rPr>
          <w:sz w:val="24"/>
          <w:szCs w:val="24"/>
          <w:lang w:eastAsia="en-US"/>
        </w:rPr>
        <w:t xml:space="preserve">predstečajnom postupku </w:t>
      </w:r>
      <w:r w:rsidR="006307C0">
        <w:rPr>
          <w:sz w:val="24"/>
          <w:szCs w:val="24"/>
          <w:lang w:eastAsia="en-US"/>
        </w:rPr>
        <w:t xml:space="preserve">nad </w:t>
      </w:r>
      <w:r w:rsidR="006307C0" w:rsidRPr="0018071D">
        <w:rPr>
          <w:sz w:val="24"/>
          <w:szCs w:val="24"/>
          <w:lang w:eastAsia="en-US"/>
        </w:rPr>
        <w:t>dužnik</w:t>
      </w:r>
      <w:r w:rsidR="006307C0">
        <w:rPr>
          <w:sz w:val="24"/>
          <w:szCs w:val="24"/>
          <w:lang w:eastAsia="en-US"/>
        </w:rPr>
        <w:t>om</w:t>
      </w:r>
      <w:r w:rsidR="006307C0" w:rsidRPr="0018071D">
        <w:rPr>
          <w:sz w:val="24"/>
          <w:szCs w:val="24"/>
          <w:lang w:eastAsia="en-US"/>
        </w:rPr>
        <w:t xml:space="preserve"> </w:t>
      </w:r>
      <w:r w:rsidR="002753DC" w:rsidRPr="000071A1">
        <w:rPr>
          <w:sz w:val="24"/>
          <w:szCs w:val="24"/>
          <w:lang w:val="pt-BR"/>
        </w:rPr>
        <w:t>JADRAN d.d.</w:t>
      </w:r>
      <w:r w:rsidR="002753DC" w:rsidRPr="000071A1">
        <w:rPr>
          <w:sz w:val="24"/>
          <w:szCs w:val="24"/>
        </w:rPr>
        <w:t>, Zagreb, Vinka Žganca 2, OIB: 46106063049,</w:t>
      </w:r>
      <w:r w:rsidR="002753DC">
        <w:rPr>
          <w:sz w:val="24"/>
          <w:szCs w:val="24"/>
        </w:rPr>
        <w:t xml:space="preserve"> kojeg zastupa punomoćnik Goran Jujnović Lučić, odvjetnik u Odvjetničkom društvu Jujnović Lučić Marković j.t.d., Zagreb, Strojarska cesta 20/XXII</w:t>
      </w:r>
      <w:r w:rsidR="00245B4B">
        <w:rPr>
          <w:sz w:val="24"/>
          <w:szCs w:val="24"/>
          <w:lang w:eastAsia="en-US"/>
        </w:rPr>
        <w:t xml:space="preserve">, sud je, na temelju odredbe čl. </w:t>
      </w:r>
      <w:r w:rsidRPr="004266DC">
        <w:rPr>
          <w:sz w:val="24"/>
          <w:szCs w:val="24"/>
        </w:rPr>
        <w:t>57. Stečajnog zakona</w:t>
      </w:r>
      <w:r>
        <w:rPr>
          <w:sz w:val="24"/>
          <w:szCs w:val="24"/>
        </w:rPr>
        <w:t xml:space="preserve"> (</w:t>
      </w:r>
      <w:r w:rsidR="00245B4B">
        <w:rPr>
          <w:sz w:val="24"/>
          <w:szCs w:val="24"/>
        </w:rPr>
        <w:t xml:space="preserve">"Narodne novine" broj </w:t>
      </w:r>
      <w:r>
        <w:rPr>
          <w:sz w:val="24"/>
          <w:szCs w:val="24"/>
        </w:rPr>
        <w:t>71/15)</w:t>
      </w:r>
      <w:r w:rsidR="004266DC" w:rsidRPr="004266DC">
        <w:rPr>
          <w:sz w:val="24"/>
          <w:szCs w:val="24"/>
        </w:rPr>
        <w:t xml:space="preserve"> sastavio, te javno objavljuje </w:t>
      </w:r>
    </w:p>
    <w:p w:rsidRDefault="004266DC" w:rsidR="004266DC">
      <w:pPr>
        <w:widowControl/>
        <w:jc w:val="center"/>
        <w:rPr>
          <w:b/>
          <w:sz w:val="24"/>
          <w:szCs w:val="24"/>
        </w:rPr>
      </w:pPr>
    </w:p>
    <w:p w:rsidRDefault="004266DC" w:rsidR="00D768D7">
      <w:pPr>
        <w:widowControl/>
        <w:jc w:val="center"/>
        <w:rPr>
          <w:b/>
          <w:sz w:val="24"/>
          <w:szCs w:val="24"/>
        </w:rPr>
      </w:pPr>
      <w:r>
        <w:rPr>
          <w:b/>
          <w:sz w:val="24"/>
          <w:szCs w:val="24"/>
        </w:rPr>
        <w:t xml:space="preserve">POPIS VJEROVNIKA I PRAVA GLASA </w:t>
      </w:r>
    </w:p>
    <w:p w:rsidRDefault="00D768D7" w:rsidR="00D768D7">
      <w:pPr>
        <w:widowControl/>
        <w:jc w:val="center"/>
        <w:rPr>
          <w:b/>
          <w:sz w:val="24"/>
          <w:szCs w:val="24"/>
        </w:rPr>
      </w:pPr>
      <w:r>
        <w:rPr>
          <w:b/>
          <w:sz w:val="24"/>
          <w:szCs w:val="24"/>
        </w:rPr>
        <w:t>KOJA VJEROVNICIMA PRIPADAJU</w:t>
      </w:r>
    </w:p>
    <w:p w:rsidRDefault="00623ACC" w:rsidP="00623ACC" w:rsidR="00623ACC">
      <w:pPr>
        <w:widowControl/>
        <w:jc w:val="center"/>
        <w:rPr>
          <w:sz w:val="24"/>
          <w:szCs w:val="24"/>
        </w:rPr>
      </w:pPr>
    </w:p>
    <w:p w:rsidRDefault="00745E1C" w:rsidP="00765DEC" w:rsidR="00FE3569">
      <w:pPr>
        <w:ind w:firstLine="720" w:right="-574"/>
        <w:jc w:val="both"/>
        <w:rPr>
          <w:sz w:val="24"/>
          <w:szCs w:val="24"/>
        </w:rPr>
      </w:pPr>
      <w:r w:rsidRPr="0008320C">
        <w:rPr>
          <w:sz w:val="24"/>
          <w:szCs w:val="24"/>
        </w:rPr>
        <w:t xml:space="preserve">Izmijenjenim </w:t>
      </w:r>
      <w:r w:rsidR="009B1362" w:rsidRPr="0008320C">
        <w:rPr>
          <w:sz w:val="24"/>
          <w:szCs w:val="24"/>
        </w:rPr>
        <w:t xml:space="preserve">Planom restrukturiranja </w:t>
      </w:r>
      <w:r w:rsidR="006919DF" w:rsidRPr="0008320C">
        <w:rPr>
          <w:sz w:val="24"/>
          <w:szCs w:val="24"/>
        </w:rPr>
        <w:t xml:space="preserve">od </w:t>
      </w:r>
      <w:r w:rsidR="002753DC">
        <w:rPr>
          <w:sz w:val="24"/>
          <w:szCs w:val="24"/>
        </w:rPr>
        <w:t>3. siječnja 2018.</w:t>
      </w:r>
      <w:r w:rsidR="00606012">
        <w:rPr>
          <w:sz w:val="24"/>
          <w:szCs w:val="24"/>
        </w:rPr>
        <w:t xml:space="preserve"> vjerovnici utvrđenih tražbina razvrs</w:t>
      </w:r>
      <w:r w:rsidR="0084504A">
        <w:rPr>
          <w:sz w:val="24"/>
          <w:szCs w:val="24"/>
        </w:rPr>
        <w:t>tani su</w:t>
      </w:r>
      <w:r w:rsidR="00606012">
        <w:rPr>
          <w:sz w:val="24"/>
          <w:szCs w:val="24"/>
        </w:rPr>
        <w:t xml:space="preserve"> u dvije </w:t>
      </w:r>
      <w:r w:rsidR="006F6FDF">
        <w:rPr>
          <w:sz w:val="24"/>
          <w:szCs w:val="24"/>
        </w:rPr>
        <w:t xml:space="preserve">(2) </w:t>
      </w:r>
      <w:r w:rsidR="00606012">
        <w:rPr>
          <w:sz w:val="24"/>
          <w:szCs w:val="24"/>
        </w:rPr>
        <w:t>skupine, i to:</w:t>
      </w:r>
    </w:p>
    <w:p w:rsidRDefault="00606012" w:rsidP="00765DEC" w:rsidR="00606012">
      <w:pPr>
        <w:ind w:firstLine="720" w:right="-574"/>
        <w:jc w:val="both"/>
        <w:rPr>
          <w:sz w:val="24"/>
          <w:szCs w:val="24"/>
        </w:rPr>
      </w:pPr>
    </w:p>
    <w:p w:rsidRDefault="00F73ABE" w:rsidP="00765DEC" w:rsidR="00606012" w:rsidRPr="000A7375">
      <w:pPr>
        <w:ind w:firstLine="720" w:right="-574"/>
        <w:jc w:val="both"/>
        <w:rPr>
          <w:b/>
          <w:sz w:val="24"/>
          <w:szCs w:val="24"/>
        </w:rPr>
      </w:pPr>
      <w:r>
        <w:rPr>
          <w:b/>
          <w:sz w:val="24"/>
          <w:szCs w:val="24"/>
        </w:rPr>
        <w:t>Skupina</w:t>
      </w:r>
      <w:r w:rsidR="000A7375">
        <w:rPr>
          <w:b/>
          <w:sz w:val="24"/>
          <w:szCs w:val="24"/>
        </w:rPr>
        <w:t xml:space="preserve"> 1</w:t>
      </w:r>
      <w:r w:rsidR="0084504A">
        <w:rPr>
          <w:b/>
          <w:sz w:val="24"/>
          <w:szCs w:val="24"/>
        </w:rPr>
        <w:t xml:space="preserve"> </w:t>
      </w:r>
      <w:r w:rsidR="00EE7824">
        <w:rPr>
          <w:b/>
          <w:sz w:val="24"/>
          <w:szCs w:val="24"/>
        </w:rPr>
        <w:t>–</w:t>
      </w:r>
      <w:r w:rsidR="00F90DDA">
        <w:rPr>
          <w:b/>
          <w:sz w:val="24"/>
          <w:szCs w:val="24"/>
        </w:rPr>
        <w:t xml:space="preserve"> </w:t>
      </w:r>
      <w:r w:rsidR="00AC7BBD">
        <w:rPr>
          <w:b/>
          <w:sz w:val="24"/>
          <w:szCs w:val="24"/>
        </w:rPr>
        <w:t xml:space="preserve">neosigurani </w:t>
      </w:r>
      <w:r w:rsidR="0084504A">
        <w:rPr>
          <w:b/>
          <w:sz w:val="24"/>
          <w:szCs w:val="24"/>
        </w:rPr>
        <w:t>vj</w:t>
      </w:r>
      <w:r w:rsidR="00EE7824">
        <w:rPr>
          <w:b/>
          <w:sz w:val="24"/>
          <w:szCs w:val="24"/>
        </w:rPr>
        <w:t xml:space="preserve">erovnici u vlasništvu </w:t>
      </w:r>
      <w:r w:rsidR="00AC7BBD">
        <w:rPr>
          <w:b/>
          <w:sz w:val="24"/>
          <w:szCs w:val="24"/>
        </w:rPr>
        <w:t>Države</w:t>
      </w:r>
      <w:r w:rsidR="00EE7824">
        <w:rPr>
          <w:b/>
          <w:sz w:val="24"/>
          <w:szCs w:val="24"/>
        </w:rPr>
        <w:t xml:space="preserve"> (javna uprava i trgovačka društva u većinskom vlasništvu Republike Hrvatske</w:t>
      </w:r>
      <w:r w:rsidR="00AC7BBD">
        <w:rPr>
          <w:b/>
          <w:sz w:val="24"/>
          <w:szCs w:val="24"/>
        </w:rPr>
        <w:t>)</w:t>
      </w:r>
    </w:p>
    <w:p w:rsidRDefault="00606012" w:rsidP="00765DEC" w:rsidR="00606012">
      <w:pPr>
        <w:ind w:firstLine="720" w:right="-574"/>
        <w:jc w:val="both"/>
        <w:rPr>
          <w:sz w:val="24"/>
          <w:szCs w:val="24"/>
        </w:rPr>
      </w:pPr>
    </w:p>
    <w:tbl>
      <w:tblPr>
        <w:tblW w:type="dxa" w:w="9804"/>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themeFill="background1" w:fill="FFFFFF" w:color="auto" w:val="clear"/>
        <w:tblLayout w:type="fixed"/>
        <w:tblLook w:val="04A0" w:noVBand="1" w:noHBand="0" w:lastColumn="0" w:firstColumn="1" w:lastRow="0" w:firstRow="1"/>
      </w:tblPr>
      <w:tblGrid>
        <w:gridCol w:w="1418"/>
        <w:gridCol w:w="2244"/>
        <w:gridCol w:w="1867"/>
        <w:gridCol w:w="2173"/>
        <w:gridCol w:w="2102"/>
      </w:tblGrid>
      <w:tr w:rsidTr="0084504A" w:rsidR="00606012" w:rsidRPr="00606012">
        <w:trPr>
          <w:trHeight w:val="1575"/>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B000F" w:rsidP="008B000F" w:rsidR="00606012" w:rsidRPr="00606012">
            <w:pPr>
              <w:spacing w:after="200"/>
              <w:jc w:val="center"/>
              <w:textAlignment w:val="auto"/>
              <w:rPr>
                <w:rFonts w:cs="Arial" w:hAnsi="Arial" w:ascii="Arial"/>
                <w:b/>
                <w:bCs/>
                <w:sz w:val="24"/>
                <w:szCs w:val="24"/>
              </w:rPr>
            </w:pPr>
            <w:bookmarkStart w:name="RANGE!A1:O187" w:id="1"/>
            <w:r>
              <w:rPr>
                <w:rFonts w:cs="Arial" w:hAnsi="Arial" w:ascii="Arial"/>
                <w:b/>
                <w:bCs/>
                <w:sz w:val="24"/>
                <w:szCs w:val="24"/>
              </w:rPr>
              <w:t>Redni broj (</w:t>
            </w:r>
            <w:r w:rsidR="00606012" w:rsidRPr="00606012">
              <w:rPr>
                <w:rFonts w:cs="Arial" w:hAnsi="Arial" w:ascii="Arial"/>
                <w:b/>
                <w:bCs/>
                <w:sz w:val="24"/>
                <w:szCs w:val="24"/>
              </w:rPr>
              <w:t>Redni broj prijavljene tražbine</w:t>
            </w:r>
            <w:bookmarkEnd w:id="1"/>
            <w:r>
              <w:rPr>
                <w:rFonts w:cs="Arial" w:hAnsi="Arial" w:ascii="Arial"/>
                <w:b/>
                <w:bCs/>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b/>
                <w:bCs/>
                <w:sz w:val="24"/>
                <w:szCs w:val="24"/>
              </w:rPr>
            </w:pPr>
            <w:r w:rsidRPr="00606012">
              <w:rPr>
                <w:rFonts w:cs="Arial" w:hAnsi="Arial" w:ascii="Arial"/>
                <w:b/>
                <w:bCs/>
                <w:sz w:val="24"/>
                <w:szCs w:val="24"/>
              </w:rPr>
              <w:t>Ime i prezime / Naziv vjerovnika</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b/>
                <w:bCs/>
                <w:sz w:val="24"/>
                <w:szCs w:val="24"/>
              </w:rPr>
            </w:pPr>
            <w:r w:rsidRPr="00606012">
              <w:rPr>
                <w:rFonts w:cs="Arial" w:hAnsi="Arial" w:ascii="Arial"/>
                <w:b/>
                <w:bCs/>
                <w:sz w:val="24"/>
                <w:szCs w:val="24"/>
              </w:rPr>
              <w:t>OIB vjerovnika</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b/>
                <w:bCs/>
                <w:sz w:val="24"/>
                <w:szCs w:val="24"/>
              </w:rPr>
            </w:pPr>
            <w:r w:rsidRPr="00606012">
              <w:rPr>
                <w:rFonts w:cs="Arial" w:hAnsi="Arial" w:ascii="Arial"/>
                <w:b/>
                <w:bCs/>
                <w:sz w:val="24"/>
                <w:szCs w:val="24"/>
              </w:rPr>
              <w:t>Adresa vjerovnika</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ind w:right="199"/>
              <w:jc w:val="center"/>
              <w:textAlignment w:val="auto"/>
              <w:rPr>
                <w:rFonts w:cs="Arial" w:hAnsi="Arial" w:ascii="Arial"/>
                <w:b/>
                <w:bCs/>
                <w:sz w:val="24"/>
                <w:szCs w:val="24"/>
              </w:rPr>
            </w:pPr>
            <w:r w:rsidRPr="00606012">
              <w:rPr>
                <w:rFonts w:cs="Arial" w:hAnsi="Arial" w:ascii="Arial"/>
                <w:b/>
                <w:bCs/>
                <w:sz w:val="24"/>
                <w:szCs w:val="24"/>
              </w:rPr>
              <w:t>Utvrđeni iznos tražbine</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8B000F" w:rsidR="00606012" w:rsidRPr="008B000F">
            <w:pPr>
              <w:spacing w:after="200"/>
              <w:rPr>
                <w:rFonts w:cs="Arial" w:hAnsi="Arial" w:ascii="Arial"/>
                <w:sz w:val="24"/>
                <w:szCs w:val="24"/>
              </w:rPr>
            </w:pPr>
            <w:r>
              <w:rPr>
                <w:rFonts w:cs="Arial" w:hAnsi="Arial" w:ascii="Arial"/>
                <w:sz w:val="24"/>
                <w:szCs w:val="24"/>
              </w:rPr>
              <w:t xml:space="preserve">    1.</w:t>
            </w:r>
            <w:r w:rsidRPr="008B000F">
              <w:rPr>
                <w:rFonts w:cs="Arial" w:hAnsi="Arial" w:ascii="Arial"/>
                <w:sz w:val="24"/>
                <w:szCs w:val="24"/>
              </w:rPr>
              <w:t>(</w:t>
            </w:r>
            <w:r w:rsidR="00606012" w:rsidRPr="008B000F">
              <w:rPr>
                <w:rFonts w:cs="Arial" w:hAnsi="Arial" w:ascii="Arial"/>
                <w:sz w:val="24"/>
                <w:szCs w:val="24"/>
              </w:rPr>
              <w:t>43.</w:t>
            </w:r>
            <w:r w:rsidRPr="008B000F">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FINANCIJSKA AGENCIJA</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85821130368</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Ulica grada Vukovara 70,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77,50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8B000F" w:rsidR="00606012" w:rsidRPr="00606012">
            <w:pPr>
              <w:spacing w:after="200"/>
              <w:textAlignment w:val="auto"/>
              <w:rPr>
                <w:rFonts w:cs="Arial" w:hAnsi="Arial" w:ascii="Arial"/>
                <w:sz w:val="24"/>
                <w:szCs w:val="24"/>
              </w:rPr>
            </w:pPr>
            <w:r>
              <w:rPr>
                <w:rFonts w:cs="Arial" w:hAnsi="Arial" w:ascii="Arial"/>
                <w:sz w:val="24"/>
                <w:szCs w:val="24"/>
              </w:rPr>
              <w:t xml:space="preserve">     2. (</w:t>
            </w:r>
            <w:r w:rsidR="00606012" w:rsidRPr="00606012">
              <w:rPr>
                <w:rFonts w:cs="Arial" w:hAnsi="Arial" w:ascii="Arial"/>
                <w:sz w:val="24"/>
                <w:szCs w:val="24"/>
              </w:rPr>
              <w:t>45.</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FOND ZA ZAŠTITU OKOLIŠA I ENERGETSKU UČINKOVITOST</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85828625994</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Radnička cesta 80,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21.304,29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8B000F" w:rsidR="00606012" w:rsidRPr="00606012">
            <w:pPr>
              <w:spacing w:after="200"/>
              <w:textAlignment w:val="auto"/>
              <w:rPr>
                <w:rFonts w:cs="Arial" w:hAnsi="Arial" w:ascii="Arial"/>
                <w:sz w:val="24"/>
                <w:szCs w:val="24"/>
              </w:rPr>
            </w:pPr>
            <w:r>
              <w:rPr>
                <w:rFonts w:cs="Arial" w:hAnsi="Arial" w:ascii="Arial"/>
                <w:sz w:val="24"/>
                <w:szCs w:val="24"/>
              </w:rPr>
              <w:t xml:space="preserve">     3. (</w:t>
            </w:r>
            <w:r w:rsidR="00606012" w:rsidRPr="00606012">
              <w:rPr>
                <w:rFonts w:cs="Arial" w:hAnsi="Arial" w:ascii="Arial"/>
                <w:sz w:val="24"/>
                <w:szCs w:val="24"/>
              </w:rPr>
              <w:t>50.</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GRAD IMOTSKI</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18919978758</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Ante Starčevića 23, 21260 Imotski</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3.289,84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8B000F" w:rsidR="00606012" w:rsidRPr="00606012">
            <w:pPr>
              <w:spacing w:after="200"/>
              <w:textAlignment w:val="auto"/>
              <w:rPr>
                <w:rFonts w:cs="Arial" w:hAnsi="Arial" w:ascii="Arial"/>
                <w:sz w:val="24"/>
                <w:szCs w:val="24"/>
              </w:rPr>
            </w:pPr>
            <w:r>
              <w:rPr>
                <w:rFonts w:cs="Arial" w:hAnsi="Arial" w:ascii="Arial"/>
                <w:sz w:val="24"/>
                <w:szCs w:val="24"/>
              </w:rPr>
              <w:t xml:space="preserve">     4. (</w:t>
            </w:r>
            <w:r w:rsidR="00606012" w:rsidRPr="00606012">
              <w:rPr>
                <w:rFonts w:cs="Arial" w:hAnsi="Arial" w:ascii="Arial"/>
                <w:sz w:val="24"/>
                <w:szCs w:val="24"/>
              </w:rPr>
              <w:t>51.</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GRAD POŽEGA</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95699596710</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Trg Svetog Trojstva 1, 34000 Požega</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41.679,56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8B000F" w:rsidR="00606012" w:rsidRPr="00606012">
            <w:pPr>
              <w:spacing w:after="200"/>
              <w:textAlignment w:val="auto"/>
              <w:rPr>
                <w:rFonts w:cs="Arial" w:hAnsi="Arial" w:ascii="Arial"/>
                <w:sz w:val="24"/>
                <w:szCs w:val="24"/>
              </w:rPr>
            </w:pPr>
            <w:r>
              <w:rPr>
                <w:rFonts w:cs="Arial" w:hAnsi="Arial" w:ascii="Arial"/>
                <w:sz w:val="24"/>
                <w:szCs w:val="24"/>
              </w:rPr>
              <w:lastRenderedPageBreak/>
              <w:t xml:space="preserve">     5. (</w:t>
            </w:r>
            <w:r w:rsidR="00606012" w:rsidRPr="00606012">
              <w:rPr>
                <w:rFonts w:cs="Arial" w:hAnsi="Arial" w:ascii="Arial"/>
                <w:sz w:val="24"/>
                <w:szCs w:val="24"/>
              </w:rPr>
              <w:t>52.</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GRAD PULA</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79517841355</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Forum 1, 52100 Pula</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84.220,75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8B000F" w:rsidR="00606012" w:rsidRPr="00606012">
            <w:pPr>
              <w:spacing w:after="200"/>
              <w:textAlignment w:val="auto"/>
              <w:rPr>
                <w:rFonts w:cs="Arial" w:hAnsi="Arial" w:ascii="Arial"/>
                <w:sz w:val="24"/>
                <w:szCs w:val="24"/>
              </w:rPr>
            </w:pPr>
            <w:r>
              <w:rPr>
                <w:rFonts w:cs="Arial" w:hAnsi="Arial" w:ascii="Arial"/>
                <w:sz w:val="24"/>
                <w:szCs w:val="24"/>
              </w:rPr>
              <w:t xml:space="preserve">   6. (</w:t>
            </w:r>
            <w:r w:rsidR="00606012" w:rsidRPr="00606012">
              <w:rPr>
                <w:rFonts w:cs="Arial" w:hAnsi="Arial" w:ascii="Arial"/>
                <w:sz w:val="24"/>
                <w:szCs w:val="24"/>
              </w:rPr>
              <w:t>53.</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GRAD SPLIT</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78755598868</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Obala kneza Branimira 17, 21000 Split</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260,94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8B000F" w:rsidR="00606012" w:rsidRPr="00606012">
            <w:pPr>
              <w:spacing w:after="200"/>
              <w:textAlignment w:val="auto"/>
              <w:rPr>
                <w:rFonts w:cs="Arial" w:hAnsi="Arial" w:ascii="Arial"/>
                <w:sz w:val="24"/>
                <w:szCs w:val="24"/>
              </w:rPr>
            </w:pPr>
            <w:r>
              <w:rPr>
                <w:rFonts w:cs="Arial" w:hAnsi="Arial" w:ascii="Arial"/>
                <w:sz w:val="24"/>
                <w:szCs w:val="24"/>
              </w:rPr>
              <w:t xml:space="preserve">   7. (</w:t>
            </w:r>
            <w:r w:rsidR="00606012" w:rsidRPr="00606012">
              <w:rPr>
                <w:rFonts w:cs="Arial" w:hAnsi="Arial" w:ascii="Arial"/>
                <w:sz w:val="24"/>
                <w:szCs w:val="24"/>
              </w:rPr>
              <w:t>54.</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GRAD VINKOVCI</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67648791479</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Bana Josipa Jelačića 1, 32100 Vinkovci</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553,76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8. (</w:t>
            </w:r>
            <w:r w:rsidR="00606012" w:rsidRPr="00606012">
              <w:rPr>
                <w:rFonts w:cs="Arial" w:hAnsi="Arial" w:ascii="Arial"/>
                <w:sz w:val="24"/>
                <w:szCs w:val="24"/>
              </w:rPr>
              <w:t>55.</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GRAD ZADAR</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09933651854</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Narodni trg 1, 23000 Zadar</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459,02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9. (</w:t>
            </w:r>
            <w:r w:rsidR="00606012" w:rsidRPr="00606012">
              <w:rPr>
                <w:rFonts w:cs="Arial" w:hAnsi="Arial" w:ascii="Arial"/>
                <w:sz w:val="24"/>
                <w:szCs w:val="24"/>
              </w:rPr>
              <w:t>56.</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GRAD ZAGREB</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61817894937</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Trg Stjepana Radića 1,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1.629.750,65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10. (</w:t>
            </w:r>
            <w:r w:rsidR="00606012" w:rsidRPr="00606012">
              <w:rPr>
                <w:rFonts w:cs="Arial" w:hAnsi="Arial" w:ascii="Arial"/>
                <w:sz w:val="24"/>
                <w:szCs w:val="24"/>
              </w:rPr>
              <w:t>57.</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D97D3D" w:rsidR="00606012" w:rsidRPr="00606012">
            <w:pPr>
              <w:spacing w:after="200"/>
              <w:jc w:val="center"/>
              <w:textAlignment w:val="auto"/>
              <w:rPr>
                <w:rFonts w:cs="Arial" w:hAnsi="Arial" w:ascii="Arial"/>
                <w:sz w:val="24"/>
                <w:szCs w:val="24"/>
              </w:rPr>
            </w:pPr>
            <w:r w:rsidRPr="00606012">
              <w:rPr>
                <w:rFonts w:cs="Arial" w:hAnsi="Arial" w:ascii="Arial"/>
                <w:sz w:val="24"/>
                <w:szCs w:val="24"/>
              </w:rPr>
              <w:t xml:space="preserve">GRADSKA PLINARA ZAGREB-OPSKRBA </w:t>
            </w:r>
            <w:r w:rsidR="00D97D3D">
              <w:rPr>
                <w:rFonts w:cs="Arial" w:hAnsi="Arial" w:ascii="Arial"/>
                <w:sz w:val="24"/>
                <w:szCs w:val="24"/>
              </w:rPr>
              <w:t>d.o.o.</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74364571096</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Radnička cesta 1,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1.074.073,14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11. (</w:t>
            </w:r>
            <w:r w:rsidR="00606012" w:rsidRPr="00606012">
              <w:rPr>
                <w:rFonts w:cs="Arial" w:hAnsi="Arial" w:ascii="Arial"/>
                <w:sz w:val="24"/>
                <w:szCs w:val="24"/>
              </w:rPr>
              <w:t>58.</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GRADSKO DRAMSKO KAZALIŠTE GAVELLA</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23901219315</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Frankopanska 8,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6.765,11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12. (</w:t>
            </w:r>
            <w:r w:rsidR="00606012" w:rsidRPr="00606012">
              <w:rPr>
                <w:rFonts w:cs="Arial" w:hAnsi="Arial" w:ascii="Arial"/>
                <w:sz w:val="24"/>
                <w:szCs w:val="24"/>
              </w:rPr>
              <w:t>64.</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9D27B7" w:rsidR="00606012" w:rsidRPr="00606012">
            <w:pPr>
              <w:spacing w:after="200"/>
              <w:jc w:val="center"/>
              <w:textAlignment w:val="auto"/>
              <w:rPr>
                <w:rFonts w:cs="Arial" w:hAnsi="Arial" w:ascii="Arial"/>
                <w:sz w:val="24"/>
                <w:szCs w:val="24"/>
              </w:rPr>
            </w:pPr>
            <w:r w:rsidRPr="00606012">
              <w:rPr>
                <w:rFonts w:cs="Arial" w:hAnsi="Arial" w:ascii="Arial"/>
                <w:sz w:val="24"/>
                <w:szCs w:val="24"/>
              </w:rPr>
              <w:t xml:space="preserve">HEP - Opskrba d.o.o. </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63073332379</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Ulica grada Vukovara 37,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21.631,81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13. (</w:t>
            </w:r>
            <w:r w:rsidR="00606012" w:rsidRPr="00606012">
              <w:rPr>
                <w:rFonts w:cs="Arial" w:hAnsi="Arial" w:ascii="Arial"/>
                <w:sz w:val="24"/>
                <w:szCs w:val="24"/>
              </w:rPr>
              <w:t>65.</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9D27B7" w:rsidR="00606012" w:rsidRPr="00606012">
            <w:pPr>
              <w:spacing w:after="200"/>
              <w:jc w:val="center"/>
              <w:textAlignment w:val="auto"/>
              <w:rPr>
                <w:rFonts w:cs="Arial" w:hAnsi="Arial" w:ascii="Arial"/>
                <w:sz w:val="24"/>
                <w:szCs w:val="24"/>
              </w:rPr>
            </w:pPr>
            <w:r w:rsidRPr="00606012">
              <w:rPr>
                <w:rFonts w:cs="Arial" w:hAnsi="Arial" w:ascii="Arial"/>
                <w:sz w:val="24"/>
                <w:szCs w:val="24"/>
              </w:rPr>
              <w:t>HEP-Operator distribucijskog sustava d.o.o.</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46830600751</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Ulica grada Vukovara 37,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384.159,63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14. (</w:t>
            </w:r>
            <w:r w:rsidR="00606012" w:rsidRPr="00606012">
              <w:rPr>
                <w:rFonts w:cs="Arial" w:hAnsi="Arial" w:ascii="Arial"/>
                <w:sz w:val="24"/>
                <w:szCs w:val="24"/>
              </w:rPr>
              <w:t>66.</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9D27B7" w:rsidR="00606012" w:rsidRPr="00606012">
            <w:pPr>
              <w:spacing w:after="200"/>
              <w:jc w:val="center"/>
              <w:textAlignment w:val="auto"/>
              <w:rPr>
                <w:rFonts w:cs="Arial" w:hAnsi="Arial" w:ascii="Arial"/>
                <w:sz w:val="24"/>
                <w:szCs w:val="24"/>
              </w:rPr>
            </w:pPr>
            <w:r w:rsidRPr="00606012">
              <w:rPr>
                <w:rFonts w:cs="Arial" w:hAnsi="Arial" w:ascii="Arial"/>
                <w:sz w:val="24"/>
                <w:szCs w:val="24"/>
              </w:rPr>
              <w:t>HEP-TOPLINARSTVO d.o.o.</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15907062900</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Miševečka 15/a,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10.480,30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15. (</w:t>
            </w:r>
            <w:r w:rsidR="00606012" w:rsidRPr="00606012">
              <w:rPr>
                <w:rFonts w:cs="Arial" w:hAnsi="Arial" w:ascii="Arial"/>
                <w:sz w:val="24"/>
                <w:szCs w:val="24"/>
              </w:rPr>
              <w:t>68.</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HP - Hrvatska pošta d.d.</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87311810356</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Jurišićeva 13,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23.046,21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16. (</w:t>
            </w:r>
            <w:r w:rsidR="00606012" w:rsidRPr="00606012">
              <w:rPr>
                <w:rFonts w:cs="Arial" w:hAnsi="Arial" w:ascii="Arial"/>
                <w:sz w:val="24"/>
                <w:szCs w:val="24"/>
              </w:rPr>
              <w:t>69.</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Hrvatska radiotelevizija</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68419124305</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Prisavlje 3,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16.260,45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17. (</w:t>
            </w:r>
            <w:r w:rsidR="00606012" w:rsidRPr="00606012">
              <w:rPr>
                <w:rFonts w:cs="Arial" w:hAnsi="Arial" w:ascii="Arial"/>
                <w:sz w:val="24"/>
                <w:szCs w:val="24"/>
              </w:rPr>
              <w:t>70.</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Hrvatske vode, pravna osoba za upravljanje vodama</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28921383001</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Ulica grada Vukovara 220,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122.739,11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lastRenderedPageBreak/>
              <w:t>18. (</w:t>
            </w:r>
            <w:r w:rsidR="00606012" w:rsidRPr="00606012">
              <w:rPr>
                <w:rFonts w:cs="Arial" w:hAnsi="Arial" w:ascii="Arial"/>
                <w:sz w:val="24"/>
                <w:szCs w:val="24"/>
              </w:rPr>
              <w:t>73.</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HRVATSKA GOSPODARSKA KOMORA</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85167032587</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Rooseveltov trg 2,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62.164,00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19. (</w:t>
            </w:r>
            <w:r w:rsidR="00606012" w:rsidRPr="00606012">
              <w:rPr>
                <w:rFonts w:cs="Arial" w:hAnsi="Arial" w:ascii="Arial"/>
                <w:sz w:val="24"/>
                <w:szCs w:val="24"/>
              </w:rPr>
              <w:t>76.</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HRVATSKE ŠUME društvo s ograničenom odgovornošću</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69693144506</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Ul.Ljudevita Farkaša Vukotinovića 2,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120.368,37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20. (</w:t>
            </w:r>
            <w:r w:rsidR="00606012" w:rsidRPr="00606012">
              <w:rPr>
                <w:rFonts w:cs="Arial" w:hAnsi="Arial" w:ascii="Arial"/>
                <w:sz w:val="24"/>
                <w:szCs w:val="24"/>
              </w:rPr>
              <w:t>128.</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REPUBLIKA HRVATSKA , MINISTARSTVO FINANCIJA - POREZNA UPRAVA</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18683136487</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Boškovićeva 5,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10.737.311,60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21. (</w:t>
            </w:r>
            <w:r w:rsidR="00606012" w:rsidRPr="00606012">
              <w:rPr>
                <w:rFonts w:cs="Arial" w:hAnsi="Arial" w:ascii="Arial"/>
                <w:sz w:val="24"/>
                <w:szCs w:val="24"/>
              </w:rPr>
              <w:t>136.</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NASTAVNI ZAVOD ZA JAVNO ZDRAVSTVO DR. ANDRIJA ŠTAMPAR</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33392005961</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Mirogojska Cesta 16,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9.834,45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22. (</w:t>
            </w:r>
            <w:r w:rsidR="00606012" w:rsidRPr="00606012">
              <w:rPr>
                <w:rFonts w:cs="Arial" w:hAnsi="Arial" w:ascii="Arial"/>
                <w:sz w:val="24"/>
                <w:szCs w:val="24"/>
              </w:rPr>
              <w:t>148.</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REPUBLIKA HRVATSKA</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52634238587</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Savska cesta 41,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378.579,78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23. (</w:t>
            </w:r>
            <w:r w:rsidR="00606012" w:rsidRPr="00606012">
              <w:rPr>
                <w:rFonts w:cs="Arial" w:hAnsi="Arial" w:ascii="Arial"/>
                <w:sz w:val="24"/>
                <w:szCs w:val="24"/>
              </w:rPr>
              <w:t>155.</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9D27B7" w:rsidR="00606012" w:rsidRPr="00606012">
            <w:pPr>
              <w:spacing w:after="200"/>
              <w:jc w:val="center"/>
              <w:textAlignment w:val="auto"/>
              <w:rPr>
                <w:rFonts w:cs="Arial" w:hAnsi="Arial" w:ascii="Arial"/>
                <w:sz w:val="24"/>
                <w:szCs w:val="24"/>
              </w:rPr>
            </w:pPr>
            <w:r w:rsidRPr="00606012">
              <w:rPr>
                <w:rFonts w:cs="Arial" w:hAnsi="Arial" w:ascii="Arial"/>
                <w:sz w:val="24"/>
                <w:szCs w:val="24"/>
              </w:rPr>
              <w:t>SREDIŠNJE</w:t>
            </w:r>
            <w:r w:rsidR="009D27B7">
              <w:rPr>
                <w:rFonts w:cs="Arial" w:hAnsi="Arial" w:ascii="Arial"/>
                <w:sz w:val="24"/>
                <w:szCs w:val="24"/>
              </w:rPr>
              <w:t xml:space="preserve"> KLIRINŠKO DEPOZITARNO DRUŠTVO d.d.</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64406809162</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Heinzelova 62a,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9.307,09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24. (</w:t>
            </w:r>
            <w:r w:rsidR="00606012" w:rsidRPr="00606012">
              <w:rPr>
                <w:rFonts w:cs="Arial" w:hAnsi="Arial" w:ascii="Arial"/>
                <w:sz w:val="24"/>
                <w:szCs w:val="24"/>
              </w:rPr>
              <w:t>185.</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9D27B7" w:rsidR="00606012" w:rsidRPr="00606012">
            <w:pPr>
              <w:spacing w:after="200"/>
              <w:jc w:val="center"/>
              <w:textAlignment w:val="auto"/>
              <w:rPr>
                <w:rFonts w:cs="Arial" w:hAnsi="Arial" w:ascii="Arial"/>
                <w:sz w:val="24"/>
                <w:szCs w:val="24"/>
              </w:rPr>
            </w:pPr>
            <w:r w:rsidRPr="00606012">
              <w:rPr>
                <w:rFonts w:cs="Arial" w:hAnsi="Arial" w:ascii="Arial"/>
                <w:sz w:val="24"/>
                <w:szCs w:val="24"/>
              </w:rPr>
              <w:t xml:space="preserve">VODOOPSKRBA I ODVODNJA </w:t>
            </w:r>
            <w:r w:rsidR="009D27B7">
              <w:rPr>
                <w:rFonts w:cs="Arial" w:hAnsi="Arial" w:ascii="Arial"/>
                <w:sz w:val="24"/>
                <w:szCs w:val="24"/>
              </w:rPr>
              <w:t>d.o.o.</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83416546499</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Folnegovićeva 1,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340.787,97 kn</w:t>
            </w:r>
          </w:p>
        </w:tc>
      </w:tr>
      <w:tr w:rsidTr="0084504A" w:rsidR="00606012" w:rsidRPr="00606012">
        <w:trPr>
          <w:trHeight w:val="60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25. (</w:t>
            </w:r>
            <w:r w:rsidR="00606012" w:rsidRPr="00606012">
              <w:rPr>
                <w:rFonts w:cs="Arial" w:hAnsi="Arial" w:ascii="Arial"/>
                <w:sz w:val="24"/>
                <w:szCs w:val="24"/>
              </w:rPr>
              <w:t>190.</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tcPr>
          <w:p w:rsidRDefault="00606012" w:rsidP="00606012" w:rsidR="00606012" w:rsidRPr="00606012">
            <w:pPr>
              <w:widowControl/>
              <w:overflowPunct/>
              <w:autoSpaceDE/>
              <w:autoSpaceDN/>
              <w:adjustRightInd/>
              <w:jc w:val="center"/>
              <w:textAlignment w:val="auto"/>
              <w:rPr>
                <w:rFonts w:cs="Arial" w:hAnsi="Arial" w:ascii="Arial"/>
                <w:sz w:val="24"/>
                <w:szCs w:val="24"/>
              </w:rPr>
            </w:pPr>
          </w:p>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ZAGREBAČKI HOLDING d.o.o.</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85584865987</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Ulica grada Vukovara  41, 10000 ZAGREB</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311.814,99 kn</w:t>
            </w:r>
          </w:p>
        </w:tc>
      </w:tr>
      <w:tr w:rsidTr="0084504A" w:rsidR="00606012" w:rsidRPr="00606012">
        <w:trPr>
          <w:trHeight w:val="1080"/>
        </w:trPr>
        <w:tc>
          <w:tcPr>
            <w:tcW w:type="dxa" w:w="1418"/>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B000F" w:rsidP="00606012" w:rsidR="00606012" w:rsidRPr="00606012">
            <w:pPr>
              <w:spacing w:after="200"/>
              <w:jc w:val="center"/>
              <w:textAlignment w:val="auto"/>
              <w:rPr>
                <w:rFonts w:cs="Arial" w:hAnsi="Arial" w:ascii="Arial"/>
                <w:sz w:val="24"/>
                <w:szCs w:val="24"/>
              </w:rPr>
            </w:pPr>
            <w:r>
              <w:rPr>
                <w:rFonts w:cs="Arial" w:hAnsi="Arial" w:ascii="Arial"/>
                <w:sz w:val="24"/>
                <w:szCs w:val="24"/>
              </w:rPr>
              <w:t>26. (</w:t>
            </w:r>
            <w:r w:rsidR="00606012" w:rsidRPr="00606012">
              <w:rPr>
                <w:rFonts w:cs="Arial" w:hAnsi="Arial" w:ascii="Arial"/>
                <w:sz w:val="24"/>
                <w:szCs w:val="24"/>
              </w:rPr>
              <w:t>192.</w:t>
            </w:r>
            <w:r>
              <w:rPr>
                <w:rFonts w:cs="Arial" w:hAnsi="Arial" w:ascii="Arial"/>
                <w:sz w:val="24"/>
                <w:szCs w:val="24"/>
              </w:rPr>
              <w:t>)</w:t>
            </w:r>
          </w:p>
        </w:tc>
        <w:tc>
          <w:tcPr>
            <w:tcW w:type="dxa" w:w="224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HEP – Operator distribucijskog sustava d.o.o., Elektra Slavonski Brod</w:t>
            </w:r>
          </w:p>
        </w:tc>
        <w:tc>
          <w:tcPr>
            <w:tcW w:type="dxa" w:w="1867"/>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46830600751</w:t>
            </w:r>
          </w:p>
        </w:tc>
        <w:tc>
          <w:tcPr>
            <w:tcW w:type="dxa" w:w="2173"/>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Ulica Petra Krešimira IV 11, Slavonski Brod</w:t>
            </w:r>
          </w:p>
        </w:tc>
        <w:tc>
          <w:tcPr>
            <w:tcW w:type="dxa" w:w="210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06012" w:rsidP="00606012" w:rsidR="00606012" w:rsidRPr="00606012">
            <w:pPr>
              <w:spacing w:after="200"/>
              <w:jc w:val="center"/>
              <w:textAlignment w:val="auto"/>
              <w:rPr>
                <w:rFonts w:cs="Arial" w:hAnsi="Arial" w:ascii="Arial"/>
                <w:sz w:val="24"/>
                <w:szCs w:val="24"/>
              </w:rPr>
            </w:pPr>
            <w:r w:rsidRPr="00606012">
              <w:rPr>
                <w:rFonts w:cs="Arial" w:hAnsi="Arial" w:ascii="Arial"/>
                <w:sz w:val="24"/>
                <w:szCs w:val="24"/>
              </w:rPr>
              <w:t>238,39 kn</w:t>
            </w:r>
          </w:p>
        </w:tc>
      </w:tr>
    </w:tbl>
    <w:p w:rsidRDefault="007451F4" w:rsidP="0008320C" w:rsidR="007451F4">
      <w:pPr>
        <w:jc w:val="both"/>
        <w:rPr>
          <w:sz w:val="24"/>
          <w:szCs w:val="24"/>
        </w:rPr>
      </w:pPr>
    </w:p>
    <w:p w:rsidRDefault="007451F4" w:rsidP="007451F4" w:rsidR="007451F4">
      <w:pPr>
        <w:ind w:firstLine="720"/>
        <w:jc w:val="both"/>
        <w:rPr>
          <w:sz w:val="24"/>
          <w:szCs w:val="24"/>
        </w:rPr>
      </w:pPr>
    </w:p>
    <w:p w:rsidRDefault="00FA0CE7" w:rsidP="007451F4" w:rsidR="00FA0CE7">
      <w:pPr>
        <w:ind w:firstLine="720"/>
        <w:jc w:val="both"/>
        <w:rPr>
          <w:sz w:val="24"/>
          <w:szCs w:val="24"/>
        </w:rPr>
      </w:pPr>
    </w:p>
    <w:p w:rsidRDefault="00FA0CE7" w:rsidP="007451F4" w:rsidR="00FA0CE7">
      <w:pPr>
        <w:ind w:firstLine="720"/>
        <w:jc w:val="both"/>
        <w:rPr>
          <w:sz w:val="24"/>
          <w:szCs w:val="24"/>
        </w:rPr>
      </w:pPr>
    </w:p>
    <w:p w:rsidRDefault="00FA0CE7" w:rsidP="007451F4" w:rsidR="00FA0CE7">
      <w:pPr>
        <w:ind w:firstLine="720"/>
        <w:jc w:val="both"/>
        <w:rPr>
          <w:sz w:val="24"/>
          <w:szCs w:val="24"/>
        </w:rPr>
      </w:pPr>
    </w:p>
    <w:p w:rsidRDefault="00FA0CE7" w:rsidP="007451F4" w:rsidR="00FA0CE7">
      <w:pPr>
        <w:ind w:firstLine="720"/>
        <w:jc w:val="both"/>
        <w:rPr>
          <w:sz w:val="24"/>
          <w:szCs w:val="24"/>
        </w:rPr>
      </w:pPr>
    </w:p>
    <w:p w:rsidRDefault="00F73ABE" w:rsidP="007451F4" w:rsidR="000A7375" w:rsidRPr="000A7375">
      <w:pPr>
        <w:ind w:firstLine="720"/>
        <w:jc w:val="both"/>
        <w:rPr>
          <w:b/>
          <w:sz w:val="24"/>
          <w:szCs w:val="24"/>
        </w:rPr>
      </w:pPr>
      <w:r>
        <w:rPr>
          <w:b/>
          <w:sz w:val="24"/>
          <w:szCs w:val="24"/>
        </w:rPr>
        <w:lastRenderedPageBreak/>
        <w:t>Skupina</w:t>
      </w:r>
      <w:r w:rsidR="000A7375" w:rsidRPr="000A7375">
        <w:rPr>
          <w:b/>
          <w:sz w:val="24"/>
          <w:szCs w:val="24"/>
        </w:rPr>
        <w:t xml:space="preserve"> 2</w:t>
      </w:r>
      <w:r w:rsidR="00AC7BBD">
        <w:rPr>
          <w:b/>
          <w:sz w:val="24"/>
          <w:szCs w:val="24"/>
        </w:rPr>
        <w:t xml:space="preserve"> – ostali neosigurani vjerovnici</w:t>
      </w:r>
    </w:p>
    <w:p w:rsidRDefault="00606012" w:rsidP="0008320C" w:rsidR="00606012">
      <w:pPr>
        <w:jc w:val="both"/>
        <w:rPr>
          <w:sz w:val="24"/>
          <w:szCs w:val="24"/>
        </w:rPr>
      </w:pPr>
    </w:p>
    <w:p w:rsidRDefault="00606012" w:rsidP="0008320C" w:rsidR="00606012">
      <w:pPr>
        <w:jc w:val="both"/>
        <w:rPr>
          <w:sz w:val="24"/>
          <w:szCs w:val="24"/>
        </w:rPr>
      </w:pPr>
    </w:p>
    <w:tbl>
      <w:tblPr>
        <w:tblW w:type="dxa" w:w="9781"/>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themeFill="background1" w:fill="FFFFFF" w:color="auto" w:val="clear"/>
        <w:tblLayout w:type="fixed"/>
        <w:tblLook w:val="04A0" w:noVBand="1" w:noHBand="0" w:lastColumn="0" w:firstColumn="1" w:lastRow="0" w:firstRow="1"/>
      </w:tblPr>
      <w:tblGrid>
        <w:gridCol w:w="1404"/>
        <w:gridCol w:w="2282"/>
        <w:gridCol w:w="1843"/>
        <w:gridCol w:w="2126"/>
        <w:gridCol w:w="2126"/>
      </w:tblGrid>
      <w:tr w:rsidTr="0084504A" w:rsidR="008E67B0">
        <w:trPr>
          <w:trHeight w:val="1575"/>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F527F0" w:rsidP="0084504A" w:rsidR="008E67B0">
            <w:pPr>
              <w:spacing w:after="200"/>
              <w:jc w:val="center"/>
              <w:rPr>
                <w:rFonts w:cs="Arial" w:hAnsi="Arial" w:ascii="Arial"/>
                <w:b/>
                <w:bCs/>
              </w:rPr>
            </w:pPr>
            <w:r>
              <w:rPr>
                <w:rFonts w:cs="Arial" w:hAnsi="Arial" w:ascii="Arial"/>
                <w:b/>
                <w:bCs/>
              </w:rPr>
              <w:t>Redni broj (</w:t>
            </w:r>
            <w:r w:rsidR="008E67B0">
              <w:rPr>
                <w:rFonts w:cs="Arial" w:hAnsi="Arial" w:ascii="Arial"/>
                <w:b/>
                <w:bCs/>
              </w:rPr>
              <w:t>Redni broj prijavljene tražbine</w:t>
            </w:r>
            <w:r>
              <w:rPr>
                <w:rFonts w:cs="Arial" w:hAnsi="Arial" w:ascii="Arial"/>
                <w:b/>
                <w:bCs/>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b/>
                <w:bCs/>
              </w:rPr>
            </w:pPr>
            <w:r>
              <w:rPr>
                <w:rFonts w:cs="Arial" w:hAnsi="Arial" w:ascii="Arial"/>
                <w:b/>
                <w:bCs/>
              </w:rPr>
              <w:t>Ime i prezime / Naziv vjerovnika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b/>
                <w:bCs/>
              </w:rPr>
            </w:pPr>
            <w:r>
              <w:rPr>
                <w:rFonts w:cs="Arial" w:hAnsi="Arial" w:ascii="Arial"/>
                <w:b/>
                <w:bCs/>
              </w:rPr>
              <w:t>OIB vjerovnika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b/>
                <w:bCs/>
              </w:rPr>
            </w:pPr>
            <w:r>
              <w:rPr>
                <w:rFonts w:cs="Arial" w:hAnsi="Arial" w:ascii="Arial"/>
                <w:b/>
                <w:bCs/>
              </w:rPr>
              <w:t>Adresa vjerovnika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ind w:right="10"/>
              <w:jc w:val="center"/>
              <w:rPr>
                <w:rFonts w:cs="Arial" w:hAnsi="Arial" w:ascii="Arial"/>
                <w:b/>
                <w:bCs/>
              </w:rPr>
            </w:pPr>
            <w:r>
              <w:rPr>
                <w:rFonts w:cs="Arial" w:hAnsi="Arial" w:ascii="Arial"/>
                <w:b/>
                <w:bCs/>
              </w:rPr>
              <w:t>Utvrđeni iznos tražbine</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50581A" w:rsidR="008E67B0">
            <w:pPr>
              <w:spacing w:after="200"/>
              <w:jc w:val="center"/>
              <w:rPr>
                <w:rFonts w:cs="Arial" w:hAnsi="Arial" w:ascii="Arial"/>
              </w:rPr>
            </w:pPr>
            <w:r>
              <w:rPr>
                <w:rFonts w:cs="Arial" w:hAnsi="Arial" w:ascii="Arial"/>
              </w:rPr>
              <w:t xml:space="preserve">3 M </w:t>
            </w:r>
            <w:r w:rsidR="0050581A">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45975769859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Školska 60, 10419 Gornje Podotočje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95.207,38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73E85" w:rsidR="008E67B0">
            <w:pPr>
              <w:spacing w:after="200"/>
              <w:jc w:val="center"/>
              <w:rPr>
                <w:rFonts w:cs="Arial" w:hAnsi="Arial" w:ascii="Arial"/>
              </w:rPr>
            </w:pPr>
            <w:r>
              <w:rPr>
                <w:rFonts w:cs="Arial" w:hAnsi="Arial" w:ascii="Arial"/>
              </w:rPr>
              <w:t xml:space="preserve">4 CNC TEH d.o.o. </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88518764949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Rimski put 31, 10360 Sesvete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375,00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73E85" w:rsidR="008E67B0">
            <w:pPr>
              <w:spacing w:after="200"/>
              <w:jc w:val="center"/>
              <w:rPr>
                <w:rFonts w:cs="Arial" w:hAnsi="Arial" w:ascii="Arial"/>
              </w:rPr>
            </w:pPr>
            <w:r>
              <w:rPr>
                <w:rFonts w:cs="Arial" w:hAnsi="Arial" w:ascii="Arial"/>
              </w:rPr>
              <w:t>A2B EXPRESS LOGISTIKA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54655542852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Buzinski prilaz 36/a,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15.485,33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73E85" w:rsidR="008E67B0">
            <w:pPr>
              <w:spacing w:after="200"/>
              <w:jc w:val="center"/>
              <w:rPr>
                <w:rFonts w:cs="Arial" w:hAnsi="Arial" w:ascii="Arial"/>
              </w:rPr>
            </w:pPr>
            <w:r>
              <w:rPr>
                <w:rFonts w:cs="Arial" w:hAnsi="Arial" w:ascii="Arial"/>
              </w:rPr>
              <w:t>AIR-LAND-WATER TRANSPORT j.d.o.o.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42186237040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Zagrebačka 26, 10297 Jakovlje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8.895,71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73E85" w:rsidR="008E67B0">
            <w:pPr>
              <w:spacing w:after="200"/>
              <w:jc w:val="center"/>
              <w:rPr>
                <w:rFonts w:cs="Arial" w:hAnsi="Arial" w:ascii="Arial"/>
              </w:rPr>
            </w:pPr>
            <w:r>
              <w:rPr>
                <w:rFonts w:cs="Arial" w:hAnsi="Arial" w:ascii="Arial"/>
              </w:rPr>
              <w:t xml:space="preserve">AM2 STUDIO d.o.o. </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63407068779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Šamačka 29,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1.225,00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73E85" w:rsidR="008E67B0">
            <w:pPr>
              <w:spacing w:after="200"/>
              <w:jc w:val="center"/>
              <w:rPr>
                <w:rFonts w:cs="Arial" w:hAnsi="Arial" w:ascii="Arial"/>
              </w:rPr>
            </w:pPr>
            <w:r>
              <w:rPr>
                <w:rFonts w:cs="Arial" w:hAnsi="Arial" w:ascii="Arial"/>
              </w:rPr>
              <w:t>ARBIA-TRADE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96443960646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Prespanska 44,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10.141,37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73E85" w:rsidR="008E67B0">
            <w:pPr>
              <w:spacing w:after="200"/>
              <w:jc w:val="center"/>
              <w:rPr>
                <w:rFonts w:cs="Arial" w:hAnsi="Arial" w:ascii="Arial"/>
              </w:rPr>
            </w:pPr>
            <w:r>
              <w:rPr>
                <w:rFonts w:cs="Arial" w:hAnsi="Arial" w:ascii="Arial"/>
              </w:rPr>
              <w:t xml:space="preserve">ARGOSI SAVJETOVANJE j.d.o.o </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67327233210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Jelenovački potok 2a,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5.728,74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ARRIOTTI-GIACOMI DI Ariotti Marco &amp; C s.a.s.</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Via Francesca est N 81, 46040 Rodigo, Italija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12.167,43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527F0" w:rsidP="0084504A" w:rsidR="008E67B0">
            <w:pPr>
              <w:spacing w:after="200"/>
              <w:jc w:val="center"/>
              <w:rPr>
                <w:rFonts w:cs="Arial" w:hAnsi="Arial" w:ascii="Arial"/>
              </w:rPr>
            </w:pPr>
            <w:r>
              <w:rPr>
                <w:rFonts w:cs="Arial" w:hAnsi="Arial" w:ascii="Arial"/>
              </w:rPr>
              <w:t>9. (</w:t>
            </w:r>
            <w:r w:rsidR="008E67B0">
              <w:rPr>
                <w:rFonts w:cs="Arial" w:hAnsi="Arial" w:ascii="Arial"/>
              </w:rPr>
              <w:t>10.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73E85" w:rsidR="008E67B0">
            <w:pPr>
              <w:spacing w:after="200"/>
              <w:jc w:val="center"/>
              <w:rPr>
                <w:rFonts w:cs="Arial" w:hAnsi="Arial" w:ascii="Arial"/>
              </w:rPr>
            </w:pPr>
            <w:r>
              <w:rPr>
                <w:rFonts w:cs="Arial" w:hAnsi="Arial" w:ascii="Arial"/>
              </w:rPr>
              <w:t xml:space="preserve">AUTO-MOTO CENTAR ZAGREB </w:t>
            </w:r>
            <w:r w:rsidR="00B73E85">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07584268103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Dankovečka 43,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1.450,30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527F0" w:rsidP="0084504A" w:rsidR="008E67B0">
            <w:pPr>
              <w:spacing w:after="200"/>
              <w:jc w:val="center"/>
              <w:rPr>
                <w:rFonts w:cs="Arial" w:hAnsi="Arial" w:ascii="Arial"/>
              </w:rPr>
            </w:pPr>
            <w:r>
              <w:rPr>
                <w:rFonts w:cs="Arial" w:hAnsi="Arial" w:ascii="Arial"/>
              </w:rPr>
              <w:t>10. (</w:t>
            </w:r>
            <w:r w:rsidR="008E67B0">
              <w:rPr>
                <w:rFonts w:cs="Arial" w:hAnsi="Arial" w:ascii="Arial"/>
              </w:rPr>
              <w:t>11.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AUTOPRIJEVOZNIK-NISKOGRADNJA BIRKIĆ, vl.DAMIR BIRKIĆ</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21088413510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Eugena Kumičića 8, 10360 Sesvete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8.937,50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527F0" w:rsidP="0084504A" w:rsidR="008E67B0">
            <w:pPr>
              <w:spacing w:after="200"/>
              <w:jc w:val="center"/>
              <w:rPr>
                <w:rFonts w:cs="Arial" w:hAnsi="Arial" w:ascii="Arial"/>
              </w:rPr>
            </w:pPr>
            <w:r>
              <w:rPr>
                <w:rFonts w:cs="Arial" w:hAnsi="Arial" w:ascii="Arial"/>
              </w:rPr>
              <w:t>11. (</w:t>
            </w:r>
            <w:r w:rsidR="008E67B0">
              <w:rPr>
                <w:rFonts w:cs="Arial" w:hAnsi="Arial" w:ascii="Arial"/>
              </w:rPr>
              <w:t>12.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AUTOPRIJEVOZNIK MATIJA MARTINČEVIĆ vl. MATIJA MARTINČEVIĆ</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23784565198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Dravska 23A, 42202 Trnovec</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2.489,50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D5D14" w:rsidP="0084504A" w:rsidR="008E67B0">
            <w:pPr>
              <w:spacing w:after="200"/>
              <w:jc w:val="center"/>
              <w:rPr>
                <w:rFonts w:cs="Arial" w:hAnsi="Arial" w:ascii="Arial"/>
              </w:rPr>
            </w:pPr>
            <w:r>
              <w:rPr>
                <w:rFonts w:cs="Arial" w:hAnsi="Arial" w:ascii="Arial"/>
              </w:rPr>
              <w:lastRenderedPageBreak/>
              <w:t>12. (</w:t>
            </w:r>
            <w:r w:rsidR="008E67B0">
              <w:rPr>
                <w:rFonts w:cs="Arial" w:hAnsi="Arial" w:ascii="Arial"/>
              </w:rPr>
              <w:t>13.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AUTOPRIJEVOZNIK SONI VADLJA vl. SONI VADLJA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08957166160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Koče Racina 20, 40000 Čakovec</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45.206,32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D5D14" w:rsidP="0084504A" w:rsidR="008E67B0">
            <w:pPr>
              <w:spacing w:after="200"/>
              <w:jc w:val="center"/>
              <w:rPr>
                <w:rFonts w:cs="Arial" w:hAnsi="Arial" w:ascii="Arial"/>
              </w:rPr>
            </w:pPr>
            <w:r>
              <w:rPr>
                <w:rFonts w:cs="Arial" w:hAnsi="Arial" w:ascii="Arial"/>
              </w:rPr>
              <w:t>13. (</w:t>
            </w:r>
            <w:r w:rsidR="008E67B0">
              <w:rPr>
                <w:rFonts w:cs="Arial" w:hAnsi="Arial" w:ascii="Arial"/>
              </w:rPr>
              <w:t>14.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6851B9" w:rsidR="008E67B0">
            <w:pPr>
              <w:spacing w:after="200"/>
              <w:jc w:val="center"/>
              <w:rPr>
                <w:rFonts w:cs="Arial" w:hAnsi="Arial" w:ascii="Arial"/>
              </w:rPr>
            </w:pPr>
            <w:r>
              <w:rPr>
                <w:rFonts w:cs="Arial" w:hAnsi="Arial" w:ascii="Arial"/>
              </w:rPr>
              <w:t xml:space="preserve">BAMA-NEKRETNINE </w:t>
            </w:r>
            <w:r w:rsidR="006851B9">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60868695392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Babonićeva 89,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272.446,51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D5D14" w:rsidP="0084504A" w:rsidR="008E67B0">
            <w:pPr>
              <w:spacing w:after="200"/>
              <w:jc w:val="center"/>
              <w:rPr>
                <w:rFonts w:cs="Arial" w:hAnsi="Arial" w:ascii="Arial"/>
              </w:rPr>
            </w:pPr>
            <w:r>
              <w:rPr>
                <w:rFonts w:cs="Arial" w:hAnsi="Arial" w:ascii="Arial"/>
              </w:rPr>
              <w:t>14. (</w:t>
            </w:r>
            <w:r w:rsidR="008E67B0">
              <w:rPr>
                <w:rFonts w:cs="Arial" w:hAnsi="Arial" w:ascii="Arial"/>
              </w:rPr>
              <w:t>15.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6851B9" w:rsidR="008E67B0">
            <w:pPr>
              <w:spacing w:after="200"/>
              <w:jc w:val="center"/>
              <w:rPr>
                <w:rFonts w:cs="Arial" w:hAnsi="Arial" w:ascii="Arial"/>
              </w:rPr>
            </w:pPr>
            <w:r>
              <w:rPr>
                <w:rFonts w:cs="Arial" w:hAnsi="Arial" w:ascii="Arial"/>
              </w:rPr>
              <w:t xml:space="preserve">BAMATEX </w:t>
            </w:r>
            <w:r w:rsidR="006851B9">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40564095252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Jurišićeva 3,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127.111,52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D5D14" w:rsidP="0084504A" w:rsidR="008E67B0">
            <w:pPr>
              <w:spacing w:after="200"/>
              <w:jc w:val="center"/>
              <w:rPr>
                <w:rFonts w:cs="Arial" w:hAnsi="Arial" w:ascii="Arial"/>
              </w:rPr>
            </w:pPr>
            <w:r>
              <w:rPr>
                <w:rFonts w:cs="Arial" w:hAnsi="Arial" w:ascii="Arial"/>
              </w:rPr>
              <w:t>15. (</w:t>
            </w:r>
            <w:r w:rsidR="008E67B0">
              <w:rPr>
                <w:rFonts w:cs="Arial" w:hAnsi="Arial" w:ascii="Arial"/>
              </w:rPr>
              <w:t>16.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BARIŠIĆ DENI</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61970828359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Jelenovački potok  2A,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4.325.103,30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D5D14" w:rsidP="0084504A" w:rsidR="008E67B0">
            <w:pPr>
              <w:spacing w:after="200"/>
              <w:jc w:val="center"/>
              <w:rPr>
                <w:rFonts w:cs="Arial" w:hAnsi="Arial" w:ascii="Arial"/>
              </w:rPr>
            </w:pPr>
            <w:r>
              <w:rPr>
                <w:rFonts w:cs="Arial" w:hAnsi="Arial" w:ascii="Arial"/>
              </w:rPr>
              <w:t>16. (</w:t>
            </w:r>
            <w:r w:rsidR="008E67B0">
              <w:rPr>
                <w:rFonts w:cs="Arial" w:hAnsi="Arial" w:ascii="Arial"/>
              </w:rPr>
              <w:t>17.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C21C20" w:rsidR="008E67B0">
            <w:pPr>
              <w:spacing w:after="200"/>
              <w:jc w:val="center"/>
              <w:rPr>
                <w:rFonts w:cs="Arial" w:hAnsi="Arial" w:ascii="Arial"/>
              </w:rPr>
            </w:pPr>
            <w:r>
              <w:rPr>
                <w:rFonts w:cs="Arial" w:hAnsi="Arial" w:ascii="Arial"/>
              </w:rPr>
              <w:t>BDO CROATIA d</w:t>
            </w:r>
            <w:r w:rsidR="00C21C20">
              <w:rPr>
                <w:rFonts w:cs="Arial" w:hAnsi="Arial" w:ascii="Arial"/>
              </w:rPr>
              <w:t>.o.o.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76394522236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Trg John Fitzgerald Kennedy 6b,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375.935,64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D5D14" w:rsidP="0084504A" w:rsidR="008E67B0">
            <w:pPr>
              <w:spacing w:after="200"/>
              <w:jc w:val="center"/>
              <w:rPr>
                <w:rFonts w:cs="Arial" w:hAnsi="Arial" w:ascii="Arial"/>
              </w:rPr>
            </w:pPr>
            <w:r>
              <w:rPr>
                <w:rFonts w:cs="Arial" w:hAnsi="Arial" w:ascii="Arial"/>
              </w:rPr>
              <w:t>17. (</w:t>
            </w:r>
            <w:r w:rsidR="008E67B0">
              <w:rPr>
                <w:rFonts w:cs="Arial" w:hAnsi="Arial" w:ascii="Arial"/>
              </w:rPr>
              <w:t>18.</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840E2" w:rsidR="008E67B0">
            <w:pPr>
              <w:spacing w:after="200"/>
              <w:jc w:val="center"/>
              <w:rPr>
                <w:rFonts w:cs="Arial" w:hAnsi="Arial" w:ascii="Arial"/>
              </w:rPr>
            </w:pPr>
            <w:r>
              <w:rPr>
                <w:rFonts w:cs="Arial" w:hAnsi="Arial" w:ascii="Arial"/>
              </w:rPr>
              <w:t xml:space="preserve">BISNODE </w:t>
            </w:r>
            <w:r w:rsidR="007840E2">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48270876028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Fallerovo šetalište 22,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4.160,27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D5D14" w:rsidP="0084504A" w:rsidR="008E67B0">
            <w:pPr>
              <w:spacing w:after="200"/>
              <w:jc w:val="center"/>
              <w:rPr>
                <w:rFonts w:cs="Arial" w:hAnsi="Arial" w:ascii="Arial"/>
              </w:rPr>
            </w:pPr>
            <w:r>
              <w:rPr>
                <w:rFonts w:cs="Arial" w:hAnsi="Arial" w:ascii="Arial"/>
              </w:rPr>
              <w:t>18. (</w:t>
            </w:r>
            <w:r w:rsidR="008E67B0">
              <w:rPr>
                <w:rFonts w:cs="Arial" w:hAnsi="Arial" w:ascii="Arial"/>
              </w:rPr>
              <w:t>19.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2D5D14" w:rsidR="008E67B0">
            <w:pPr>
              <w:spacing w:after="200"/>
              <w:jc w:val="center"/>
              <w:rPr>
                <w:rFonts w:cs="Arial" w:hAnsi="Arial" w:ascii="Arial"/>
              </w:rPr>
            </w:pPr>
            <w:r>
              <w:rPr>
                <w:rFonts w:cs="Arial" w:hAnsi="Arial" w:ascii="Arial"/>
              </w:rPr>
              <w:t xml:space="preserve">BRUNO DIZAJN, </w:t>
            </w:r>
            <w:r w:rsidR="002D5D14">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15180866769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Petkov breg 34, 10430 Samobor</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6.794,99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B2407A" w:rsidP="0084504A" w:rsidR="008E67B0">
            <w:pPr>
              <w:spacing w:after="200"/>
              <w:jc w:val="center"/>
              <w:rPr>
                <w:rFonts w:cs="Arial" w:hAnsi="Arial" w:ascii="Arial"/>
              </w:rPr>
            </w:pPr>
            <w:r>
              <w:rPr>
                <w:rFonts w:cs="Arial" w:hAnsi="Arial" w:ascii="Arial"/>
              </w:rPr>
              <w:t>19. (</w:t>
            </w:r>
            <w:r w:rsidR="008E67B0">
              <w:rPr>
                <w:rFonts w:cs="Arial" w:hAnsi="Arial" w:ascii="Arial"/>
              </w:rPr>
              <w:t>20.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CIFRA S.p.A.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Via Sabbionette 7, 20843 Verano Brianza, Italija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178.609,88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B2407A" w:rsidP="0084504A" w:rsidR="008E67B0">
            <w:pPr>
              <w:spacing w:after="200"/>
              <w:jc w:val="center"/>
              <w:rPr>
                <w:rFonts w:cs="Arial" w:hAnsi="Arial" w:ascii="Arial"/>
              </w:rPr>
            </w:pPr>
            <w:r>
              <w:rPr>
                <w:rFonts w:cs="Arial" w:hAnsi="Arial" w:ascii="Arial"/>
              </w:rPr>
              <w:t>20. (</w:t>
            </w:r>
            <w:r w:rsidR="008E67B0">
              <w:rPr>
                <w:rFonts w:cs="Arial" w:hAnsi="Arial" w:ascii="Arial"/>
              </w:rPr>
              <w:t>21.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CONTIFIBRE S.P.A.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33174432861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Via Tobagi 6, 46040 Casaloldo, Italija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290.184,49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B2407A" w:rsidP="0084504A" w:rsidR="008E67B0">
            <w:pPr>
              <w:spacing w:after="200"/>
              <w:jc w:val="center"/>
              <w:rPr>
                <w:rFonts w:cs="Arial" w:hAnsi="Arial" w:ascii="Arial"/>
              </w:rPr>
            </w:pPr>
            <w:r>
              <w:rPr>
                <w:rFonts w:cs="Arial" w:hAnsi="Arial" w:ascii="Arial"/>
              </w:rPr>
              <w:t>21. (</w:t>
            </w:r>
            <w:r w:rsidR="008E67B0">
              <w:rPr>
                <w:rFonts w:cs="Arial" w:hAnsi="Arial" w:ascii="Arial"/>
              </w:rPr>
              <w:t>22.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2407A" w:rsidR="008E67B0">
            <w:pPr>
              <w:spacing w:after="200"/>
              <w:jc w:val="center"/>
              <w:rPr>
                <w:rFonts w:cs="Arial" w:hAnsi="Arial" w:ascii="Arial"/>
              </w:rPr>
            </w:pPr>
            <w:r>
              <w:rPr>
                <w:rFonts w:cs="Arial" w:hAnsi="Arial" w:ascii="Arial"/>
              </w:rPr>
              <w:t xml:space="preserve">CROATIA FILM </w:t>
            </w:r>
            <w:r w:rsidR="00B2407A">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74221993288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Katančićeva 3,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4.203,11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C051C" w:rsidP="0084504A" w:rsidR="008E67B0">
            <w:pPr>
              <w:spacing w:after="200"/>
              <w:jc w:val="center"/>
              <w:rPr>
                <w:rFonts w:cs="Arial" w:hAnsi="Arial" w:ascii="Arial"/>
              </w:rPr>
            </w:pPr>
            <w:r>
              <w:rPr>
                <w:rFonts w:cs="Arial" w:hAnsi="Arial" w:ascii="Arial"/>
              </w:rPr>
              <w:t>22. (</w:t>
            </w:r>
            <w:r w:rsidR="008E67B0">
              <w:rPr>
                <w:rFonts w:cs="Arial" w:hAnsi="Arial" w:ascii="Arial"/>
              </w:rPr>
              <w:t>23.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CROATIA osiguranje 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26187994862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Vatroslava Jagića 33,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100.745,63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C051C" w:rsidP="0084504A" w:rsidR="008E67B0">
            <w:pPr>
              <w:spacing w:after="200"/>
              <w:jc w:val="center"/>
              <w:rPr>
                <w:rFonts w:cs="Arial" w:hAnsi="Arial" w:ascii="Arial"/>
              </w:rPr>
            </w:pPr>
            <w:r>
              <w:rPr>
                <w:rFonts w:cs="Arial" w:hAnsi="Arial" w:ascii="Arial"/>
              </w:rPr>
              <w:t>23. (</w:t>
            </w:r>
            <w:r w:rsidR="008E67B0">
              <w:rPr>
                <w:rFonts w:cs="Arial" w:hAnsi="Arial" w:ascii="Arial"/>
              </w:rPr>
              <w:t>24.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DGS TEKSTIL VE DIS TICARET Ltd Sti</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A-24 Blok 36-37 Tekstilkent, Esenler, 34235 Istanbul, Turska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97.093,24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C051C" w:rsidP="0084504A" w:rsidR="008E67B0">
            <w:pPr>
              <w:spacing w:after="200"/>
              <w:jc w:val="center"/>
              <w:rPr>
                <w:rFonts w:cs="Arial" w:hAnsi="Arial" w:ascii="Arial"/>
              </w:rPr>
            </w:pPr>
            <w:r>
              <w:rPr>
                <w:rFonts w:cs="Arial" w:hAnsi="Arial" w:ascii="Arial"/>
              </w:rPr>
              <w:t>24. (</w:t>
            </w:r>
            <w:r w:rsidR="008E67B0">
              <w:rPr>
                <w:rFonts w:cs="Arial" w:hAnsi="Arial" w:ascii="Arial"/>
              </w:rPr>
              <w:t>25.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DIAMANTEA Srl</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Via Norvegia 2/4, 46042 Castel Goffredo, Italija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769.538,67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C051C" w:rsidP="0084504A" w:rsidR="008E67B0">
            <w:pPr>
              <w:spacing w:after="200"/>
              <w:jc w:val="center"/>
              <w:rPr>
                <w:rFonts w:cs="Arial" w:hAnsi="Arial" w:ascii="Arial"/>
              </w:rPr>
            </w:pPr>
            <w:r>
              <w:rPr>
                <w:rFonts w:cs="Arial" w:hAnsi="Arial" w:ascii="Arial"/>
              </w:rPr>
              <w:t>25. (</w:t>
            </w:r>
            <w:r w:rsidR="008E67B0">
              <w:rPr>
                <w:rFonts w:cs="Arial" w:hAnsi="Arial" w:ascii="Arial"/>
              </w:rPr>
              <w:t>26.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DIMPEX d.o.o. za međunarodno otpremništvo, unutarnju i vanjsku trgovinu</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19693028878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Radnička cesta 75,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20.070,20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C051C" w:rsidP="0084504A" w:rsidR="008E67B0">
            <w:pPr>
              <w:spacing w:after="200"/>
              <w:jc w:val="center"/>
              <w:rPr>
                <w:rFonts w:cs="Arial" w:hAnsi="Arial" w:ascii="Arial"/>
              </w:rPr>
            </w:pPr>
            <w:r>
              <w:rPr>
                <w:rFonts w:cs="Arial" w:hAnsi="Arial" w:ascii="Arial"/>
              </w:rPr>
              <w:t>26. (</w:t>
            </w:r>
            <w:r w:rsidR="008E67B0">
              <w:rPr>
                <w:rFonts w:cs="Arial" w:hAnsi="Arial" w:ascii="Arial"/>
              </w:rPr>
              <w:t>27.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6C051C" w:rsidR="008E67B0">
            <w:pPr>
              <w:spacing w:after="200"/>
              <w:jc w:val="center"/>
              <w:rPr>
                <w:rFonts w:cs="Arial" w:hAnsi="Arial" w:ascii="Arial"/>
              </w:rPr>
            </w:pPr>
            <w:r>
              <w:rPr>
                <w:rFonts w:cs="Arial" w:hAnsi="Arial" w:ascii="Arial"/>
              </w:rPr>
              <w:t>DOŠLIN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14230278923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VII Retkovec 86 D,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3.262,50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C051C" w:rsidP="0084504A" w:rsidR="008E67B0">
            <w:pPr>
              <w:spacing w:after="200"/>
              <w:jc w:val="center"/>
              <w:rPr>
                <w:rFonts w:cs="Arial" w:hAnsi="Arial" w:ascii="Arial"/>
              </w:rPr>
            </w:pPr>
            <w:r>
              <w:rPr>
                <w:rFonts w:cs="Arial" w:hAnsi="Arial" w:ascii="Arial"/>
              </w:rPr>
              <w:lastRenderedPageBreak/>
              <w:t>27. (</w:t>
            </w:r>
            <w:r w:rsidR="008E67B0">
              <w:rPr>
                <w:rFonts w:cs="Arial" w:hAnsi="Arial" w:ascii="Arial"/>
              </w:rPr>
              <w:t>28.</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DPD  CROATIA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87109117191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Kovinska 4a,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6.365,68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C051C" w:rsidP="0084504A" w:rsidR="008E67B0">
            <w:pPr>
              <w:spacing w:after="200"/>
              <w:jc w:val="center"/>
              <w:rPr>
                <w:rFonts w:cs="Arial" w:hAnsi="Arial" w:ascii="Arial"/>
              </w:rPr>
            </w:pPr>
            <w:r>
              <w:rPr>
                <w:rFonts w:cs="Arial" w:hAnsi="Arial" w:ascii="Arial"/>
              </w:rPr>
              <w:t>28. (</w:t>
            </w:r>
            <w:r w:rsidR="008E67B0">
              <w:rPr>
                <w:rFonts w:cs="Arial" w:hAnsi="Arial" w:ascii="Arial"/>
              </w:rPr>
              <w:t>29.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6C051C" w:rsidR="008E67B0">
            <w:pPr>
              <w:spacing w:after="200"/>
              <w:jc w:val="center"/>
              <w:rPr>
                <w:rFonts w:cs="Arial" w:hAnsi="Arial" w:ascii="Arial"/>
              </w:rPr>
            </w:pPr>
            <w:r>
              <w:rPr>
                <w:rFonts w:cs="Arial" w:hAnsi="Arial" w:ascii="Arial"/>
              </w:rPr>
              <w:t xml:space="preserve">DS SMITH BELIŠĆE CROATIA </w:t>
            </w:r>
            <w:r w:rsidR="006C051C">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67131617872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Vijenac Salamona Heinricha Gutmanna 30, 31551 Belišće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31.888,75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3756BF" w:rsidP="0084504A" w:rsidR="008E67B0">
            <w:pPr>
              <w:spacing w:after="200"/>
              <w:jc w:val="center"/>
              <w:rPr>
                <w:rFonts w:cs="Arial" w:hAnsi="Arial" w:ascii="Arial"/>
              </w:rPr>
            </w:pPr>
            <w:r>
              <w:rPr>
                <w:rFonts w:cs="Arial" w:hAnsi="Arial" w:ascii="Arial"/>
              </w:rPr>
              <w:t>29. (</w:t>
            </w:r>
            <w:r w:rsidR="008E67B0">
              <w:rPr>
                <w:rFonts w:cs="Arial" w:hAnsi="Arial" w:ascii="Arial"/>
              </w:rPr>
              <w:t>30.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3756BF" w:rsidR="008E67B0">
            <w:pPr>
              <w:spacing w:after="200"/>
              <w:jc w:val="center"/>
              <w:rPr>
                <w:rFonts w:cs="Arial" w:hAnsi="Arial" w:ascii="Arial"/>
              </w:rPr>
            </w:pPr>
            <w:r>
              <w:rPr>
                <w:rFonts w:cs="Arial" w:hAnsi="Arial" w:ascii="Arial"/>
              </w:rPr>
              <w:t>E.C. INSPEKT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98403848106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Josipa Pupačića 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2.000,00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3756BF" w:rsidP="0084504A" w:rsidR="008E67B0">
            <w:pPr>
              <w:spacing w:after="200"/>
              <w:jc w:val="center"/>
              <w:rPr>
                <w:rFonts w:cs="Arial" w:hAnsi="Arial" w:ascii="Arial"/>
              </w:rPr>
            </w:pPr>
            <w:r>
              <w:rPr>
                <w:rFonts w:cs="Arial" w:hAnsi="Arial" w:ascii="Arial"/>
              </w:rPr>
              <w:t>30. (</w:t>
            </w:r>
            <w:r w:rsidR="008E67B0">
              <w:rPr>
                <w:rFonts w:cs="Arial" w:hAnsi="Arial" w:ascii="Arial"/>
              </w:rPr>
              <w:t>31.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09505D" w:rsidR="008E67B0">
            <w:pPr>
              <w:spacing w:after="200"/>
              <w:jc w:val="center"/>
              <w:rPr>
                <w:rFonts w:cs="Arial" w:hAnsi="Arial" w:ascii="Arial"/>
              </w:rPr>
            </w:pPr>
            <w:r>
              <w:rPr>
                <w:rFonts w:cs="Arial" w:hAnsi="Arial" w:ascii="Arial"/>
              </w:rPr>
              <w:t xml:space="preserve">EDITEL ADRIA d.o.o. </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83968467490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Ulica grada Vukovara 284,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4.331,96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09505D" w:rsidP="0084504A" w:rsidR="008E67B0">
            <w:pPr>
              <w:spacing w:after="200"/>
              <w:jc w:val="center"/>
              <w:rPr>
                <w:rFonts w:cs="Arial" w:hAnsi="Arial" w:ascii="Arial"/>
              </w:rPr>
            </w:pPr>
            <w:r>
              <w:rPr>
                <w:rFonts w:cs="Arial" w:hAnsi="Arial" w:ascii="Arial"/>
              </w:rPr>
              <w:t>31. (</w:t>
            </w:r>
            <w:r w:rsidR="008E67B0">
              <w:rPr>
                <w:rFonts w:cs="Arial" w:hAnsi="Arial" w:ascii="Arial"/>
              </w:rPr>
              <w:t>32.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09505D" w:rsidR="008E67B0">
            <w:pPr>
              <w:spacing w:after="200"/>
              <w:jc w:val="center"/>
              <w:rPr>
                <w:rFonts w:cs="Arial" w:hAnsi="Arial" w:ascii="Arial"/>
              </w:rPr>
            </w:pPr>
            <w:r>
              <w:rPr>
                <w:rFonts w:cs="Arial" w:hAnsi="Arial" w:ascii="Arial"/>
              </w:rPr>
              <w:t xml:space="preserve">EKO PRIJEVOZ d.o.o. </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03750497372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Vodovodna 20A,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230,00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09505D" w:rsidP="0084504A" w:rsidR="008E67B0">
            <w:pPr>
              <w:spacing w:after="200"/>
              <w:jc w:val="center"/>
              <w:rPr>
                <w:rFonts w:cs="Arial" w:hAnsi="Arial" w:ascii="Arial"/>
              </w:rPr>
            </w:pPr>
            <w:r>
              <w:rPr>
                <w:rFonts w:cs="Arial" w:hAnsi="Arial" w:ascii="Arial"/>
              </w:rPr>
              <w:t>32. (</w:t>
            </w:r>
            <w:r w:rsidR="008E67B0">
              <w:rPr>
                <w:rFonts w:cs="Arial" w:hAnsi="Arial" w:ascii="Arial"/>
              </w:rPr>
              <w:t>33.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09505D" w:rsidR="008E67B0">
            <w:pPr>
              <w:spacing w:after="200"/>
              <w:jc w:val="center"/>
              <w:rPr>
                <w:rFonts w:cs="Arial" w:hAnsi="Arial" w:ascii="Arial"/>
              </w:rPr>
            </w:pPr>
            <w:r>
              <w:rPr>
                <w:rFonts w:cs="Arial" w:hAnsi="Arial" w:ascii="Arial"/>
              </w:rPr>
              <w:t>EKO TAXI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65695875800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Vodovodna 20a,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250,00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09505D" w:rsidP="0084504A" w:rsidR="008E67B0">
            <w:pPr>
              <w:spacing w:after="200"/>
              <w:jc w:val="center"/>
              <w:rPr>
                <w:rFonts w:cs="Arial" w:hAnsi="Arial" w:ascii="Arial"/>
              </w:rPr>
            </w:pPr>
            <w:r>
              <w:rPr>
                <w:rFonts w:cs="Arial" w:hAnsi="Arial" w:ascii="Arial"/>
              </w:rPr>
              <w:t>33. (</w:t>
            </w:r>
            <w:r w:rsidR="008E67B0">
              <w:rPr>
                <w:rFonts w:cs="Arial" w:hAnsi="Arial" w:ascii="Arial"/>
              </w:rPr>
              <w:t>34.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EKSTRA DANISMANLIK ITHALT IHRACAT</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Asim APT No 2/A, 34235 Istanbul, Turska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118.450,83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09505D" w:rsidP="0084504A" w:rsidR="008E67B0">
            <w:pPr>
              <w:spacing w:after="200"/>
              <w:jc w:val="center"/>
              <w:rPr>
                <w:rFonts w:cs="Arial" w:hAnsi="Arial" w:ascii="Arial"/>
              </w:rPr>
            </w:pPr>
            <w:r>
              <w:rPr>
                <w:rFonts w:cs="Arial" w:hAnsi="Arial" w:ascii="Arial"/>
              </w:rPr>
              <w:t>34. (</w:t>
            </w:r>
            <w:r w:rsidR="008E67B0">
              <w:rPr>
                <w:rFonts w:cs="Arial" w:hAnsi="Arial" w:ascii="Arial"/>
              </w:rPr>
              <w:t>35.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09505D" w:rsidR="008E67B0">
            <w:pPr>
              <w:spacing w:after="200"/>
              <w:jc w:val="center"/>
              <w:rPr>
                <w:rFonts w:cs="Arial" w:hAnsi="Arial" w:ascii="Arial"/>
              </w:rPr>
            </w:pPr>
            <w:r>
              <w:rPr>
                <w:rFonts w:cs="Arial" w:hAnsi="Arial" w:ascii="Arial"/>
              </w:rPr>
              <w:t xml:space="preserve">ELEKTROKOVINA </w:t>
            </w:r>
            <w:r w:rsidR="0009505D">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31397555146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Stara cesta 32, 10251 Hrvatski Leskovac</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11.074,24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09505D" w:rsidP="0084504A" w:rsidR="008E67B0">
            <w:pPr>
              <w:spacing w:after="200"/>
              <w:jc w:val="center"/>
              <w:rPr>
                <w:rFonts w:cs="Arial" w:hAnsi="Arial" w:ascii="Arial"/>
              </w:rPr>
            </w:pPr>
            <w:r>
              <w:rPr>
                <w:rFonts w:cs="Arial" w:hAnsi="Arial" w:ascii="Arial"/>
              </w:rPr>
              <w:t>35. (</w:t>
            </w:r>
            <w:r w:rsidR="008E67B0">
              <w:rPr>
                <w:rFonts w:cs="Arial" w:hAnsi="Arial" w:ascii="Arial"/>
              </w:rPr>
              <w:t>36.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09505D" w:rsidR="008E67B0">
            <w:pPr>
              <w:spacing w:after="200"/>
              <w:jc w:val="center"/>
              <w:rPr>
                <w:rFonts w:cs="Arial" w:hAnsi="Arial" w:ascii="Arial"/>
              </w:rPr>
            </w:pPr>
            <w:r>
              <w:rPr>
                <w:rFonts w:cs="Arial" w:hAnsi="Arial" w:ascii="Arial"/>
              </w:rPr>
              <w:t>ELTRA MG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86252349701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Prigornica 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21.387,50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09505D" w:rsidP="0084504A" w:rsidR="008E67B0">
            <w:pPr>
              <w:spacing w:after="200"/>
              <w:jc w:val="center"/>
              <w:rPr>
                <w:rFonts w:cs="Arial" w:hAnsi="Arial" w:ascii="Arial"/>
              </w:rPr>
            </w:pPr>
            <w:r>
              <w:rPr>
                <w:rFonts w:cs="Arial" w:hAnsi="Arial" w:ascii="Arial"/>
              </w:rPr>
              <w:t>36. (</w:t>
            </w:r>
            <w:r w:rsidR="008E67B0">
              <w:rPr>
                <w:rFonts w:cs="Arial" w:hAnsi="Arial" w:ascii="Arial"/>
              </w:rPr>
              <w:t>37.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ELEKTROMONT servis i trgovina vl. RUDOLF OVČARIČEK</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91001746689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Mihaljekov jarek 36, 49000 Mihaljekov Jarek</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13.053,00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23D96" w:rsidP="0084504A" w:rsidR="008E67B0">
            <w:pPr>
              <w:spacing w:after="200"/>
              <w:jc w:val="center"/>
              <w:rPr>
                <w:rFonts w:cs="Arial" w:hAnsi="Arial" w:ascii="Arial"/>
              </w:rPr>
            </w:pPr>
            <w:r>
              <w:rPr>
                <w:rFonts w:cs="Arial" w:hAnsi="Arial" w:ascii="Arial"/>
              </w:rPr>
              <w:t>37. (</w:t>
            </w:r>
            <w:r w:rsidR="008E67B0">
              <w:rPr>
                <w:rFonts w:cs="Arial" w:hAnsi="Arial" w:ascii="Arial"/>
              </w:rPr>
              <w:t>38.</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ERG trgovačko društvo za elektrotehničke djelatnosti,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81424995264</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Kučanska 4, 42000 Varaždin</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1.200,00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23D96" w:rsidP="0084504A" w:rsidR="008E67B0">
            <w:pPr>
              <w:spacing w:after="200"/>
              <w:jc w:val="center"/>
              <w:rPr>
                <w:rFonts w:cs="Arial" w:hAnsi="Arial" w:ascii="Arial"/>
              </w:rPr>
            </w:pPr>
            <w:r>
              <w:rPr>
                <w:rFonts w:cs="Arial" w:hAnsi="Arial" w:ascii="Arial"/>
              </w:rPr>
              <w:t>38. (</w:t>
            </w:r>
            <w:r w:rsidR="008E67B0">
              <w:rPr>
                <w:rFonts w:cs="Arial" w:hAnsi="Arial" w:ascii="Arial"/>
              </w:rPr>
              <w:t>39.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ERSTE&amp;STEIERMÄRKISCHE BANK dioničko društvo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23057039320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Jadranski trg 3a, 51000 Rijeka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23D96" w:rsidP="0084504A" w:rsidR="008E67B0">
            <w:pPr>
              <w:spacing w:after="200"/>
              <w:jc w:val="center"/>
              <w:rPr>
                <w:rFonts w:cs="Arial" w:hAnsi="Arial" w:ascii="Arial"/>
              </w:rPr>
            </w:pPr>
            <w:r>
              <w:rPr>
                <w:rFonts w:cs="Arial" w:hAnsi="Arial" w:ascii="Arial"/>
              </w:rPr>
              <w:t>39. (</w:t>
            </w:r>
            <w:r w:rsidR="008E67B0">
              <w:rPr>
                <w:rFonts w:cs="Arial" w:hAnsi="Arial" w:ascii="Arial"/>
              </w:rPr>
              <w:t>40.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23D96" w:rsidR="008E67B0">
            <w:pPr>
              <w:spacing w:after="200"/>
              <w:jc w:val="center"/>
              <w:rPr>
                <w:rFonts w:cs="Arial" w:hAnsi="Arial" w:ascii="Arial"/>
              </w:rPr>
            </w:pPr>
            <w:r>
              <w:rPr>
                <w:rFonts w:cs="Arial" w:hAnsi="Arial" w:ascii="Arial"/>
              </w:rPr>
              <w:t>ESAPI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11647230711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Oporovečki dol 11,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8.432,75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23D96" w:rsidP="0084504A" w:rsidR="008E67B0">
            <w:pPr>
              <w:spacing w:after="200"/>
              <w:jc w:val="center"/>
              <w:rPr>
                <w:rFonts w:cs="Arial" w:hAnsi="Arial" w:ascii="Arial"/>
              </w:rPr>
            </w:pPr>
            <w:r>
              <w:rPr>
                <w:rFonts w:cs="Arial" w:hAnsi="Arial" w:ascii="Arial"/>
              </w:rPr>
              <w:t>40. (</w:t>
            </w:r>
            <w:r w:rsidR="008E67B0">
              <w:rPr>
                <w:rFonts w:cs="Arial" w:hAnsi="Arial" w:ascii="Arial"/>
              </w:rPr>
              <w:t>41.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23D96" w:rsidR="008E67B0">
            <w:pPr>
              <w:spacing w:after="200"/>
              <w:jc w:val="center"/>
              <w:rPr>
                <w:rFonts w:cs="Arial" w:hAnsi="Arial" w:ascii="Arial"/>
              </w:rPr>
            </w:pPr>
            <w:r>
              <w:rPr>
                <w:rFonts w:cs="Arial" w:hAnsi="Arial" w:ascii="Arial"/>
              </w:rPr>
              <w:t xml:space="preserve">ETI TRADE </w:t>
            </w:r>
            <w:r w:rsidR="00723D96">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41122391100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Katun Trviški 58/1, 52000 Pazin</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107.493,78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A00FF6" w:rsidP="0084504A" w:rsidR="008E67B0">
            <w:pPr>
              <w:spacing w:after="200"/>
              <w:jc w:val="center"/>
              <w:rPr>
                <w:rFonts w:cs="Arial" w:hAnsi="Arial" w:ascii="Arial"/>
              </w:rPr>
            </w:pPr>
            <w:r>
              <w:rPr>
                <w:rFonts w:cs="Arial" w:hAnsi="Arial" w:ascii="Arial"/>
              </w:rPr>
              <w:t>41. (</w:t>
            </w:r>
            <w:r w:rsidR="008E67B0">
              <w:rPr>
                <w:rFonts w:cs="Arial" w:hAnsi="Arial" w:ascii="Arial"/>
              </w:rPr>
              <w:t>42.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 xml:space="preserve">FEIN-ELAST UMWINDEWERK </w:t>
            </w:r>
            <w:r>
              <w:rPr>
                <w:rFonts w:cs="Arial" w:hAnsi="Arial" w:ascii="Arial"/>
              </w:rPr>
              <w:lastRenderedPageBreak/>
              <w:t>GmbH</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lastRenderedPageBreak/>
              <w:t>05024827158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 xml:space="preserve">Martin-King-Straße 15, 6890 Lustenau, </w:t>
            </w:r>
            <w:r>
              <w:rPr>
                <w:rFonts w:cs="Arial" w:hAnsi="Arial" w:ascii="Arial"/>
              </w:rPr>
              <w:lastRenderedPageBreak/>
              <w:t>Austrija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lastRenderedPageBreak/>
              <w:t>1.143.696,01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A00FF6" w:rsidP="0084504A" w:rsidR="008E67B0">
            <w:pPr>
              <w:spacing w:after="200"/>
              <w:jc w:val="center"/>
              <w:rPr>
                <w:rFonts w:cs="Arial" w:hAnsi="Arial" w:ascii="Arial"/>
              </w:rPr>
            </w:pPr>
            <w:r>
              <w:rPr>
                <w:rFonts w:cs="Arial" w:hAnsi="Arial" w:ascii="Arial"/>
              </w:rPr>
              <w:lastRenderedPageBreak/>
              <w:t>42. (</w:t>
            </w:r>
            <w:r w:rsidR="008E67B0">
              <w:rPr>
                <w:rFonts w:cs="Arial" w:hAnsi="Arial" w:ascii="Arial"/>
              </w:rPr>
              <w:t>44.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FILIX s.a.s.</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15838745008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Rue Saint-Aventin, 10150 Creney, Francuska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244.258,88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A00FF6" w:rsidP="0084504A" w:rsidR="008E67B0">
            <w:pPr>
              <w:spacing w:after="200"/>
              <w:jc w:val="center"/>
              <w:rPr>
                <w:rFonts w:cs="Arial" w:hAnsi="Arial" w:ascii="Arial"/>
              </w:rPr>
            </w:pPr>
            <w:r>
              <w:rPr>
                <w:rFonts w:cs="Arial" w:hAnsi="Arial" w:ascii="Arial"/>
              </w:rPr>
              <w:t>43. (</w:t>
            </w:r>
            <w:r w:rsidR="008E67B0">
              <w:rPr>
                <w:rFonts w:cs="Arial" w:hAnsi="Arial" w:ascii="Arial"/>
              </w:rPr>
              <w:t>46.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A00FF6" w:rsidR="008E67B0">
            <w:pPr>
              <w:spacing w:after="200"/>
              <w:jc w:val="center"/>
              <w:rPr>
                <w:rFonts w:cs="Arial" w:hAnsi="Arial" w:ascii="Arial"/>
              </w:rPr>
            </w:pPr>
            <w:r>
              <w:rPr>
                <w:rFonts w:cs="Arial" w:hAnsi="Arial" w:ascii="Arial"/>
              </w:rPr>
              <w:t>GEM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90850583372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Kralja Zvonimira 120, 32100 Vinkovci</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37.382,45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A00FF6" w:rsidP="0084504A" w:rsidR="008E67B0">
            <w:pPr>
              <w:spacing w:after="200"/>
              <w:jc w:val="center"/>
              <w:rPr>
                <w:rFonts w:cs="Arial" w:hAnsi="Arial" w:ascii="Arial"/>
              </w:rPr>
            </w:pPr>
            <w:r>
              <w:rPr>
                <w:rFonts w:cs="Arial" w:hAnsi="Arial" w:ascii="Arial"/>
              </w:rPr>
              <w:t>44. (</w:t>
            </w:r>
            <w:r w:rsidR="008E67B0">
              <w:rPr>
                <w:rFonts w:cs="Arial" w:hAnsi="Arial" w:ascii="Arial"/>
              </w:rPr>
              <w:t>47.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A00FF6" w:rsidR="008E67B0">
            <w:pPr>
              <w:spacing w:after="200"/>
              <w:jc w:val="center"/>
              <w:rPr>
                <w:rFonts w:cs="Arial" w:hAnsi="Arial" w:ascii="Arial"/>
              </w:rPr>
            </w:pPr>
            <w:r>
              <w:rPr>
                <w:rFonts w:cs="Arial" w:hAnsi="Arial" w:ascii="Arial"/>
              </w:rPr>
              <w:t>GEN-I Zagreb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77604626413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Radnička cesta 54,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514.159,34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A00FF6" w:rsidP="0084504A" w:rsidR="008E67B0">
            <w:pPr>
              <w:spacing w:after="200"/>
              <w:jc w:val="center"/>
              <w:rPr>
                <w:rFonts w:cs="Arial" w:hAnsi="Arial" w:ascii="Arial"/>
              </w:rPr>
            </w:pPr>
            <w:r>
              <w:rPr>
                <w:rFonts w:cs="Arial" w:hAnsi="Arial" w:ascii="Arial"/>
              </w:rPr>
              <w:t>45. (</w:t>
            </w:r>
            <w:r w:rsidR="008E67B0">
              <w:rPr>
                <w:rFonts w:cs="Arial" w:hAnsi="Arial" w:ascii="Arial"/>
              </w:rPr>
              <w:t>49.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GORENJSKA PREDILNICA 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Kidričeva 75, 4220 Škofja Loka, Slovenija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36.371,69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A00FF6" w:rsidP="0084504A" w:rsidR="008E67B0">
            <w:pPr>
              <w:spacing w:after="200"/>
              <w:jc w:val="center"/>
              <w:rPr>
                <w:rFonts w:cs="Arial" w:hAnsi="Arial" w:ascii="Arial"/>
              </w:rPr>
            </w:pPr>
            <w:r>
              <w:rPr>
                <w:rFonts w:cs="Arial" w:hAnsi="Arial" w:ascii="Arial"/>
              </w:rPr>
              <w:t>46. (</w:t>
            </w:r>
            <w:r w:rsidR="008E67B0">
              <w:rPr>
                <w:rFonts w:cs="Arial" w:hAnsi="Arial" w:ascii="Arial"/>
              </w:rPr>
              <w:t>59.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GRADUS,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88686430368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Primorska 15, 10360 Sesvete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115.251,72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A00FF6" w:rsidP="0084504A" w:rsidR="008E67B0">
            <w:pPr>
              <w:spacing w:after="200"/>
              <w:jc w:val="center"/>
              <w:rPr>
                <w:rFonts w:cs="Arial" w:hAnsi="Arial" w:ascii="Arial"/>
              </w:rPr>
            </w:pPr>
            <w:r>
              <w:rPr>
                <w:rFonts w:cs="Arial" w:hAnsi="Arial" w:ascii="Arial"/>
              </w:rPr>
              <w:t>47. (</w:t>
            </w:r>
            <w:r w:rsidR="008E67B0">
              <w:rPr>
                <w:rFonts w:cs="Arial" w:hAnsi="Arial" w:ascii="Arial"/>
              </w:rPr>
              <w:t>60.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A00FF6" w:rsidR="008E67B0">
            <w:pPr>
              <w:spacing w:after="200"/>
              <w:jc w:val="center"/>
              <w:rPr>
                <w:rFonts w:cs="Arial" w:hAnsi="Arial" w:ascii="Arial"/>
              </w:rPr>
            </w:pPr>
            <w:r>
              <w:rPr>
                <w:rFonts w:cs="Arial" w:hAnsi="Arial" w:ascii="Arial"/>
              </w:rPr>
              <w:t xml:space="preserve">GRAFIČAR </w:t>
            </w:r>
            <w:r w:rsidR="00A00FF6">
              <w:rPr>
                <w:rFonts w:cs="Arial" w:hAnsi="Arial" w:ascii="Arial"/>
              </w:rPr>
              <w:t>–</w:t>
            </w:r>
            <w:r>
              <w:rPr>
                <w:rFonts w:cs="Arial" w:hAnsi="Arial" w:ascii="Arial"/>
              </w:rPr>
              <w:t xml:space="preserve"> </w:t>
            </w:r>
            <w:r w:rsidR="00A00FF6">
              <w:rPr>
                <w:rFonts w:cs="Arial" w:hAnsi="Arial" w:ascii="Arial"/>
              </w:rPr>
              <w:t>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78723936298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Frankopanska 89, 42230 Ludbreg</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1.810.139,12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10627F" w:rsidP="0084504A" w:rsidR="008E67B0">
            <w:pPr>
              <w:spacing w:after="200"/>
              <w:jc w:val="center"/>
              <w:rPr>
                <w:rFonts w:cs="Arial" w:hAnsi="Arial" w:ascii="Arial"/>
              </w:rPr>
            </w:pPr>
            <w:r>
              <w:rPr>
                <w:rFonts w:cs="Arial" w:hAnsi="Arial" w:ascii="Arial"/>
              </w:rPr>
              <w:t>48. (</w:t>
            </w:r>
            <w:r w:rsidR="008E67B0">
              <w:rPr>
                <w:rFonts w:cs="Arial" w:hAnsi="Arial" w:ascii="Arial"/>
              </w:rPr>
              <w:t>61.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10627F" w:rsidR="008E67B0">
            <w:pPr>
              <w:spacing w:after="200"/>
              <w:jc w:val="center"/>
              <w:rPr>
                <w:rFonts w:cs="Arial" w:hAnsi="Arial" w:ascii="Arial"/>
              </w:rPr>
            </w:pPr>
            <w:r>
              <w:rPr>
                <w:rFonts w:cs="Arial" w:hAnsi="Arial" w:ascii="Arial"/>
              </w:rPr>
              <w:t>GROMELA CENTAR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58036470997</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Kašinska 9, 10360 Sesvete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270,00 kn</w:t>
            </w:r>
          </w:p>
        </w:tc>
      </w:tr>
      <w:tr w:rsidTr="0084504A" w:rsidR="008E67B0">
        <w:trPr>
          <w:trHeight w:val="1005"/>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10627F" w:rsidP="0084504A" w:rsidR="008E67B0">
            <w:pPr>
              <w:spacing w:after="200"/>
              <w:jc w:val="center"/>
              <w:rPr>
                <w:rFonts w:cs="Arial" w:hAnsi="Arial" w:ascii="Arial"/>
              </w:rPr>
            </w:pPr>
            <w:r>
              <w:rPr>
                <w:rFonts w:cs="Arial" w:hAnsi="Arial" w:ascii="Arial"/>
              </w:rPr>
              <w:t>49. (</w:t>
            </w:r>
            <w:r w:rsidR="008E67B0">
              <w:rPr>
                <w:rFonts w:cs="Arial" w:hAnsi="Arial" w:ascii="Arial"/>
              </w:rPr>
              <w:t>62.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GS1 CROATIA - HRVATSKO UDRUŽENJE ZA AUTOMATSKU IDENTIFIKACIJU, ELEKTRONIČKU RAZMJENU PODATAKA I UPRAVLJANJE POSLOVNIM  PROCESIMA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03365973101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Tuškanac 14,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17.348,32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10627F" w:rsidP="0084504A" w:rsidR="008E67B0">
            <w:pPr>
              <w:spacing w:after="200"/>
              <w:jc w:val="center"/>
              <w:rPr>
                <w:rFonts w:cs="Arial" w:hAnsi="Arial" w:ascii="Arial"/>
              </w:rPr>
            </w:pPr>
            <w:r>
              <w:rPr>
                <w:rFonts w:cs="Arial" w:hAnsi="Arial" w:ascii="Arial"/>
              </w:rPr>
              <w:t>50. (</w:t>
            </w:r>
            <w:r w:rsidR="008E67B0">
              <w:rPr>
                <w:rFonts w:cs="Arial" w:hAnsi="Arial" w:ascii="Arial"/>
              </w:rPr>
              <w:t>63.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10627F" w:rsidR="008E67B0">
            <w:pPr>
              <w:spacing w:after="200"/>
              <w:jc w:val="center"/>
              <w:rPr>
                <w:rFonts w:cs="Arial" w:hAnsi="Arial" w:ascii="Arial"/>
              </w:rPr>
            </w:pPr>
            <w:r>
              <w:rPr>
                <w:rFonts w:cs="Arial" w:hAnsi="Arial" w:ascii="Arial"/>
              </w:rPr>
              <w:t>HANZA MEDIA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79517545745</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Koranska 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2.992,73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10627F" w:rsidP="0084504A" w:rsidR="008E67B0">
            <w:pPr>
              <w:spacing w:after="200"/>
              <w:jc w:val="center"/>
              <w:rPr>
                <w:rFonts w:cs="Arial" w:hAnsi="Arial" w:ascii="Arial"/>
              </w:rPr>
            </w:pPr>
            <w:r>
              <w:rPr>
                <w:rFonts w:cs="Arial" w:hAnsi="Arial" w:ascii="Arial"/>
              </w:rPr>
              <w:t>51. (</w:t>
            </w:r>
            <w:r w:rsidR="008E67B0">
              <w:rPr>
                <w:rFonts w:cs="Arial" w:hAnsi="Arial" w:ascii="Arial"/>
              </w:rPr>
              <w:t>67.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10627F" w:rsidR="008E67B0">
            <w:pPr>
              <w:spacing w:after="200"/>
              <w:jc w:val="center"/>
              <w:rPr>
                <w:rFonts w:cs="Arial" w:hAnsi="Arial" w:ascii="Arial"/>
              </w:rPr>
            </w:pPr>
            <w:r>
              <w:rPr>
                <w:rFonts w:cs="Arial" w:hAnsi="Arial" w:ascii="Arial"/>
              </w:rPr>
              <w:t>HIDROTERM-S.D.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92903001301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Remetinečka cesta 102 C,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11.031,55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10627F" w:rsidP="0084504A" w:rsidR="008E67B0">
            <w:pPr>
              <w:spacing w:after="200"/>
              <w:jc w:val="center"/>
              <w:rPr>
                <w:rFonts w:cs="Arial" w:hAnsi="Arial" w:ascii="Arial"/>
              </w:rPr>
            </w:pPr>
            <w:r>
              <w:rPr>
                <w:rFonts w:cs="Arial" w:hAnsi="Arial" w:ascii="Arial"/>
              </w:rPr>
              <w:t>52. (</w:t>
            </w:r>
            <w:r w:rsidR="008E67B0">
              <w:rPr>
                <w:rFonts w:cs="Arial" w:hAnsi="Arial" w:ascii="Arial"/>
              </w:rPr>
              <w:t>71.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Hrvatski Telekom 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81793146560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Roberta Frangeša Mihanovića 9,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50.566,00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10627F" w:rsidP="0084504A" w:rsidR="008E67B0">
            <w:pPr>
              <w:spacing w:after="200"/>
              <w:jc w:val="center"/>
              <w:rPr>
                <w:rFonts w:cs="Arial" w:hAnsi="Arial" w:ascii="Arial"/>
              </w:rPr>
            </w:pPr>
            <w:r>
              <w:rPr>
                <w:rFonts w:cs="Arial" w:hAnsi="Arial" w:ascii="Arial"/>
              </w:rPr>
              <w:t>53. (</w:t>
            </w:r>
            <w:r w:rsidR="008E67B0">
              <w:rPr>
                <w:rFonts w:cs="Arial" w:hAnsi="Arial" w:ascii="Arial"/>
              </w:rPr>
              <w:t>74.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10627F" w:rsidR="008E67B0">
            <w:pPr>
              <w:spacing w:after="200"/>
              <w:jc w:val="center"/>
              <w:rPr>
                <w:rFonts w:cs="Arial" w:hAnsi="Arial" w:ascii="Arial"/>
              </w:rPr>
            </w:pPr>
            <w:r>
              <w:rPr>
                <w:rFonts w:cs="Arial" w:hAnsi="Arial" w:ascii="Arial"/>
              </w:rPr>
              <w:t xml:space="preserve">HRVATSKA OSIGURAVAJUĆA KUĆA </w:t>
            </w:r>
            <w:r w:rsidR="0010627F">
              <w:rPr>
                <w:rFonts w:cs="Arial" w:hAnsi="Arial" w:ascii="Arial"/>
              </w:rPr>
              <w:t>–</w:t>
            </w:r>
            <w:r>
              <w:rPr>
                <w:rFonts w:cs="Arial" w:hAnsi="Arial" w:ascii="Arial"/>
              </w:rPr>
              <w:t xml:space="preserve"> </w:t>
            </w:r>
            <w:r w:rsidR="0010627F">
              <w:rPr>
                <w:rFonts w:cs="Arial" w:hAnsi="Arial" w:ascii="Arial"/>
              </w:rPr>
              <w:t>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00432869176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Capraška ulica 6,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17.357,89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96202" w:rsidP="0084504A" w:rsidR="008E67B0">
            <w:pPr>
              <w:spacing w:after="200"/>
              <w:jc w:val="center"/>
              <w:rPr>
                <w:rFonts w:cs="Arial" w:hAnsi="Arial" w:ascii="Arial"/>
              </w:rPr>
            </w:pPr>
            <w:r>
              <w:rPr>
                <w:rFonts w:cs="Arial" w:hAnsi="Arial" w:ascii="Arial"/>
              </w:rPr>
              <w:lastRenderedPageBreak/>
              <w:t>54. (</w:t>
            </w:r>
            <w:r w:rsidR="008E67B0">
              <w:rPr>
                <w:rFonts w:cs="Arial" w:hAnsi="Arial" w:ascii="Arial"/>
              </w:rPr>
              <w:t>75.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HRVATSKA UDRUGA POSLODAVACA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80978339255</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RADNIČKA CESTA 52,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20.860,96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96202" w:rsidP="0084504A" w:rsidR="008E67B0">
            <w:pPr>
              <w:spacing w:after="200"/>
              <w:jc w:val="center"/>
              <w:rPr>
                <w:rFonts w:cs="Arial" w:hAnsi="Arial" w:ascii="Arial"/>
              </w:rPr>
            </w:pPr>
            <w:r>
              <w:rPr>
                <w:rFonts w:cs="Arial" w:hAnsi="Arial" w:ascii="Arial"/>
              </w:rPr>
              <w:t>55. (</w:t>
            </w:r>
            <w:r w:rsidR="008E67B0">
              <w:rPr>
                <w:rFonts w:cs="Arial" w:hAnsi="Arial" w:ascii="Arial"/>
              </w:rPr>
              <w:t>77.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HRVATSKI INŽENJERSKI SAVEZ TEKSTILACA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19468402307</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Selska cesta 90/f,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15.540,00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96202" w:rsidP="0084504A" w:rsidR="008E67B0">
            <w:pPr>
              <w:spacing w:after="200"/>
              <w:jc w:val="center"/>
              <w:rPr>
                <w:rFonts w:cs="Arial" w:hAnsi="Arial" w:ascii="Arial"/>
              </w:rPr>
            </w:pPr>
            <w:r>
              <w:rPr>
                <w:rFonts w:cs="Arial" w:hAnsi="Arial" w:ascii="Arial"/>
              </w:rPr>
              <w:t>56. (</w:t>
            </w:r>
            <w:r w:rsidR="008E67B0">
              <w:rPr>
                <w:rFonts w:cs="Arial" w:hAnsi="Arial" w:ascii="Arial"/>
              </w:rPr>
              <w:t>78.</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HRVATSKO DRUŠTVO SKLADATELJA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56668956985</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Berislavićeva 9,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2.340,51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96202" w:rsidP="0084504A" w:rsidR="008E67B0">
            <w:pPr>
              <w:spacing w:after="200"/>
              <w:jc w:val="center"/>
              <w:rPr>
                <w:rFonts w:cs="Arial" w:hAnsi="Arial" w:ascii="Arial"/>
              </w:rPr>
            </w:pPr>
            <w:r>
              <w:rPr>
                <w:rFonts w:cs="Arial" w:hAnsi="Arial" w:ascii="Arial"/>
              </w:rPr>
              <w:t>57. (</w:t>
            </w:r>
            <w:r w:rsidR="008E67B0">
              <w:rPr>
                <w:rFonts w:cs="Arial" w:hAnsi="Arial" w:ascii="Arial"/>
              </w:rPr>
              <w:t>79.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96202" w:rsidR="008E67B0">
            <w:pPr>
              <w:spacing w:after="200"/>
              <w:jc w:val="center"/>
              <w:rPr>
                <w:rFonts w:cs="Arial" w:hAnsi="Arial" w:ascii="Arial"/>
              </w:rPr>
            </w:pPr>
            <w:r>
              <w:rPr>
                <w:rFonts w:cs="Arial" w:hAnsi="Arial" w:ascii="Arial"/>
              </w:rPr>
              <w:t xml:space="preserve">IBM HRVATSKA </w:t>
            </w:r>
            <w:r w:rsidR="00796202">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43331467622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Miramarska 23,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10.631,58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B14C3E" w:rsidP="0084504A" w:rsidR="008E67B0">
            <w:pPr>
              <w:spacing w:after="200"/>
              <w:jc w:val="center"/>
              <w:rPr>
                <w:rFonts w:cs="Arial" w:hAnsi="Arial" w:ascii="Arial"/>
              </w:rPr>
            </w:pPr>
            <w:r>
              <w:rPr>
                <w:rFonts w:cs="Arial" w:hAnsi="Arial" w:ascii="Arial"/>
              </w:rPr>
              <w:t>58. (</w:t>
            </w:r>
            <w:r w:rsidR="008E67B0">
              <w:rPr>
                <w:rFonts w:cs="Arial" w:hAnsi="Arial" w:ascii="Arial"/>
              </w:rPr>
              <w:t>80.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ILOV PROIZVODNI USLUŽNI OBRT vl. KREŠIMIR LOVNIČKI</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36207094955</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Pustodol 9,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2.125,81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B14C3E" w:rsidP="0084504A" w:rsidR="008E67B0">
            <w:pPr>
              <w:spacing w:after="200"/>
              <w:jc w:val="center"/>
              <w:rPr>
                <w:rFonts w:cs="Arial" w:hAnsi="Arial" w:ascii="Arial"/>
              </w:rPr>
            </w:pPr>
            <w:r>
              <w:rPr>
                <w:rFonts w:cs="Arial" w:hAnsi="Arial" w:ascii="Arial"/>
              </w:rPr>
              <w:t>59. (</w:t>
            </w:r>
            <w:r w:rsidR="008E67B0">
              <w:rPr>
                <w:rFonts w:cs="Arial" w:hAnsi="Arial" w:ascii="Arial"/>
              </w:rPr>
              <w:t>81.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ILUNA GROUP S.p.a.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Via Brescia N. 20, 20040 Ciserano, Italija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10.583,47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B14C3E" w:rsidP="0084504A" w:rsidR="008E67B0">
            <w:pPr>
              <w:spacing w:after="200"/>
              <w:jc w:val="center"/>
              <w:rPr>
                <w:rFonts w:cs="Arial" w:hAnsi="Arial" w:ascii="Arial"/>
              </w:rPr>
            </w:pPr>
            <w:r>
              <w:rPr>
                <w:rFonts w:cs="Arial" w:hAnsi="Arial" w:ascii="Arial"/>
              </w:rPr>
              <w:t>60. (</w:t>
            </w:r>
            <w:r w:rsidR="008E67B0">
              <w:rPr>
                <w:rFonts w:cs="Arial" w:hAnsi="Arial" w:ascii="Arial"/>
              </w:rPr>
              <w:t>82.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14C3E" w:rsidR="008E67B0">
            <w:pPr>
              <w:spacing w:after="200"/>
              <w:jc w:val="center"/>
              <w:rPr>
                <w:rFonts w:cs="Arial" w:hAnsi="Arial" w:ascii="Arial"/>
              </w:rPr>
            </w:pPr>
            <w:r>
              <w:rPr>
                <w:rFonts w:cs="Arial" w:hAnsi="Arial" w:ascii="Arial"/>
              </w:rPr>
              <w:t>IN-IMPLANT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10294885961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Rimski put 31, 10360 Sesvete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625,00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B14C3E" w:rsidP="0084504A" w:rsidR="008E67B0">
            <w:pPr>
              <w:spacing w:after="200"/>
              <w:jc w:val="center"/>
              <w:rPr>
                <w:rFonts w:cs="Arial" w:hAnsi="Arial" w:ascii="Arial"/>
              </w:rPr>
            </w:pPr>
            <w:r>
              <w:rPr>
                <w:rFonts w:cs="Arial" w:hAnsi="Arial" w:ascii="Arial"/>
              </w:rPr>
              <w:t>61. (</w:t>
            </w:r>
            <w:r w:rsidR="008E67B0">
              <w:rPr>
                <w:rFonts w:cs="Arial" w:hAnsi="Arial" w:ascii="Arial"/>
              </w:rPr>
              <w:t>83.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14C3E" w:rsidR="008E67B0">
            <w:pPr>
              <w:spacing w:after="200"/>
              <w:jc w:val="center"/>
              <w:rPr>
                <w:rFonts w:cs="Arial" w:hAnsi="Arial" w:ascii="Arial"/>
              </w:rPr>
            </w:pPr>
            <w:r>
              <w:rPr>
                <w:rFonts w:cs="Arial" w:hAnsi="Arial" w:ascii="Arial"/>
              </w:rPr>
              <w:t xml:space="preserve">INSTRUMENTARIA </w:t>
            </w:r>
            <w:r w:rsidR="00B14C3E">
              <w:rPr>
                <w:rFonts w:cs="Arial" w:hAnsi="Arial" w:ascii="Arial"/>
              </w:rPr>
              <w:t>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69606008107</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Rimski put 31, 10360 Sesvete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900,00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B14C3E" w:rsidP="0084504A" w:rsidR="008E67B0">
            <w:pPr>
              <w:spacing w:after="200"/>
              <w:jc w:val="center"/>
              <w:rPr>
                <w:rFonts w:cs="Arial" w:hAnsi="Arial" w:ascii="Arial"/>
              </w:rPr>
            </w:pPr>
            <w:r>
              <w:rPr>
                <w:rFonts w:cs="Arial" w:hAnsi="Arial" w:ascii="Arial"/>
              </w:rPr>
              <w:t>62. (</w:t>
            </w:r>
            <w:r w:rsidR="008E67B0">
              <w:rPr>
                <w:rFonts w:cs="Arial" w:hAnsi="Arial" w:ascii="Arial"/>
              </w:rPr>
              <w:t>84.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14C3E" w:rsidR="008E67B0">
            <w:pPr>
              <w:spacing w:after="200"/>
              <w:jc w:val="center"/>
              <w:rPr>
                <w:rFonts w:cs="Arial" w:hAnsi="Arial" w:ascii="Arial"/>
              </w:rPr>
            </w:pPr>
            <w:r>
              <w:rPr>
                <w:rFonts w:cs="Arial" w:hAnsi="Arial" w:ascii="Arial"/>
              </w:rPr>
              <w:t>IN TIME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18458216879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Velika cesta 78,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5.181,25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B14C3E" w:rsidP="0084504A" w:rsidR="008E67B0">
            <w:pPr>
              <w:spacing w:after="200"/>
              <w:jc w:val="center"/>
              <w:rPr>
                <w:rFonts w:cs="Arial" w:hAnsi="Arial" w:ascii="Arial"/>
              </w:rPr>
            </w:pPr>
            <w:r>
              <w:rPr>
                <w:rFonts w:cs="Arial" w:hAnsi="Arial" w:ascii="Arial"/>
              </w:rPr>
              <w:t>63. (</w:t>
            </w:r>
            <w:r w:rsidR="008E67B0">
              <w:rPr>
                <w:rFonts w:cs="Arial" w:hAnsi="Arial" w:ascii="Arial"/>
              </w:rPr>
              <w:t>85.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INFOMARE informatika i trgovina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77886974479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Makančeva 9,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174.345,30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B14C3E" w:rsidP="0084504A" w:rsidR="008E67B0">
            <w:pPr>
              <w:spacing w:after="200"/>
              <w:jc w:val="center"/>
              <w:rPr>
                <w:rFonts w:cs="Arial" w:hAnsi="Arial" w:ascii="Arial"/>
              </w:rPr>
            </w:pPr>
            <w:r>
              <w:rPr>
                <w:rFonts w:cs="Arial" w:hAnsi="Arial" w:ascii="Arial"/>
              </w:rPr>
              <w:t>64. (</w:t>
            </w:r>
            <w:r w:rsidR="008E67B0">
              <w:rPr>
                <w:rFonts w:cs="Arial" w:hAnsi="Arial" w:ascii="Arial"/>
              </w:rPr>
              <w:t>86.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B14C3E" w:rsidR="008E67B0">
            <w:pPr>
              <w:spacing w:after="200"/>
              <w:jc w:val="center"/>
              <w:rPr>
                <w:rFonts w:cs="Arial" w:hAnsi="Arial" w:ascii="Arial"/>
              </w:rPr>
            </w:pPr>
            <w:r>
              <w:rPr>
                <w:rFonts w:cs="Arial" w:hAnsi="Arial" w:ascii="Arial"/>
              </w:rPr>
              <w:t xml:space="preserve">INOKEM </w:t>
            </w:r>
            <w:r w:rsidR="00B14C3E">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27919002370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Industrijska cesta 12, 10310 Ivanić-Grad</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17.195,53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3B0403" w:rsidP="0084504A" w:rsidR="008E67B0">
            <w:pPr>
              <w:spacing w:after="200"/>
              <w:jc w:val="center"/>
              <w:rPr>
                <w:rFonts w:cs="Arial" w:hAnsi="Arial" w:ascii="Arial"/>
              </w:rPr>
            </w:pPr>
            <w:r>
              <w:rPr>
                <w:rFonts w:cs="Arial" w:hAnsi="Arial" w:ascii="Arial"/>
              </w:rPr>
              <w:t>65. (</w:t>
            </w:r>
            <w:r w:rsidR="008E67B0">
              <w:rPr>
                <w:rFonts w:cs="Arial" w:hAnsi="Arial" w:ascii="Arial"/>
              </w:rPr>
              <w:t>87.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INTERNATIONAL COLOR S.P.A.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Via Roma 133, 21017 Samarate VA, Italija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47.072,35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325F3" w:rsidP="0084504A" w:rsidR="008E67B0">
            <w:pPr>
              <w:spacing w:after="200"/>
              <w:jc w:val="center"/>
              <w:rPr>
                <w:rFonts w:cs="Arial" w:hAnsi="Arial" w:ascii="Arial"/>
              </w:rPr>
            </w:pPr>
            <w:r>
              <w:rPr>
                <w:rFonts w:cs="Arial" w:hAnsi="Arial" w:ascii="Arial"/>
              </w:rPr>
              <w:t>66. (</w:t>
            </w:r>
            <w:r w:rsidR="008E67B0">
              <w:rPr>
                <w:rFonts w:cs="Arial" w:hAnsi="Arial" w:ascii="Arial"/>
              </w:rPr>
              <w:t>88.</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325F3" w:rsidR="008E67B0">
            <w:pPr>
              <w:spacing w:after="200"/>
              <w:jc w:val="center"/>
              <w:rPr>
                <w:rFonts w:cs="Arial" w:hAnsi="Arial" w:ascii="Arial"/>
              </w:rPr>
            </w:pPr>
            <w:r>
              <w:rPr>
                <w:rFonts w:cs="Arial" w:hAnsi="Arial" w:ascii="Arial"/>
              </w:rPr>
              <w:t xml:space="preserve">INŽENJERSKI BIRO </w:t>
            </w:r>
            <w:r w:rsidR="007325F3">
              <w:rPr>
                <w:rFonts w:cs="Arial" w:hAnsi="Arial" w:ascii="Arial"/>
              </w:rPr>
              <w:t>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84170114747</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Heinzelova 4/a,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4.375,00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67. (</w:t>
            </w:r>
            <w:r w:rsidR="008E67B0">
              <w:rPr>
                <w:rFonts w:cs="Arial" w:hAnsi="Arial" w:ascii="Arial"/>
              </w:rPr>
              <w:t>89.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I.P.A.K.  PRERADA PLASTIKE vl. DAVOR KOVAČIĆ</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33472431492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Zagrebačka 6, 44000 Sisak</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175.841,82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lastRenderedPageBreak/>
              <w:t>68. (</w:t>
            </w:r>
            <w:r w:rsidR="008E67B0">
              <w:rPr>
                <w:rFonts w:cs="Arial" w:hAnsi="Arial" w:ascii="Arial"/>
              </w:rPr>
              <w:t>90.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ISKON INTERNET 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36779353407</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Garićgradska 18,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2.571,30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69. (</w:t>
            </w:r>
            <w:r w:rsidR="008E67B0">
              <w:rPr>
                <w:rFonts w:cs="Arial" w:hAnsi="Arial" w:ascii="Arial"/>
              </w:rPr>
              <w:t>91.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IV NAKLADNIŠTVO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61651285801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Avenija Dubrovnik 16,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7.362,50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70. (</w:t>
            </w:r>
            <w:r w:rsidR="008E67B0">
              <w:rPr>
                <w:rFonts w:cs="Arial" w:hAnsi="Arial" w:ascii="Arial"/>
              </w:rPr>
              <w:t>92.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IVANDA ILIJA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81127518593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Nazorov prilaz 10, 21000 Split</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24.481,35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71. (</w:t>
            </w:r>
            <w:r w:rsidR="008E67B0">
              <w:rPr>
                <w:rFonts w:cs="Arial" w:hAnsi="Arial" w:ascii="Arial"/>
              </w:rPr>
              <w:t>93.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IVANDA MARA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18091996023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Nazorov prilaz 10, 21000 Split</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17.885,65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72. (</w:t>
            </w:r>
            <w:r w:rsidR="008E67B0">
              <w:rPr>
                <w:rFonts w:cs="Arial" w:hAnsi="Arial" w:ascii="Arial"/>
              </w:rPr>
              <w:t>94.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IVANDA MARIJA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39826651986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Nazorov prilaz 10, 21000 Split</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17.885,65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73. (</w:t>
            </w:r>
            <w:r w:rsidR="008E67B0">
              <w:rPr>
                <w:rFonts w:cs="Arial" w:hAnsi="Arial" w:ascii="Arial"/>
              </w:rPr>
              <w:t>95.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IVANDA MARINKO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37784889734</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Nazorov prilaz 10, 21000 Split</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17.885,65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74. (</w:t>
            </w:r>
            <w:r w:rsidR="008E67B0">
              <w:rPr>
                <w:rFonts w:cs="Arial" w:hAnsi="Arial" w:ascii="Arial"/>
              </w:rPr>
              <w:t>96.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JADRAN-ČARAPE TRGOVINA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91985628192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Vinka Žganeca 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14.035.797,61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75. (</w:t>
            </w:r>
            <w:r w:rsidR="008E67B0">
              <w:rPr>
                <w:rFonts w:cs="Arial" w:hAnsi="Arial" w:ascii="Arial"/>
              </w:rPr>
              <w:t>97.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JAFRA-PRINT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88174299920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Ulica Domovinskog rata 2, 21210 Solin</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195.889,07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76. (</w:t>
            </w:r>
            <w:r w:rsidR="008E67B0">
              <w:rPr>
                <w:rFonts w:cs="Arial" w:hAnsi="Arial" w:ascii="Arial"/>
              </w:rPr>
              <w:t>98.</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JAVNI BILJEŽNIK ŽELJKA MAROSLAVAC</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57579819162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Avenija Dubrovnik 12,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3.576,16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77. (</w:t>
            </w:r>
            <w:r w:rsidR="008E67B0">
              <w:rPr>
                <w:rFonts w:cs="Arial" w:hAnsi="Arial" w:ascii="Arial"/>
              </w:rPr>
              <w:t>99.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JAVNI BILJEŽNIK IGNAC VUGER</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71550462229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Karlovačka 2, 10360 Sesvete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235,00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78. (</w:t>
            </w:r>
            <w:r w:rsidR="008E67B0">
              <w:rPr>
                <w:rFonts w:cs="Arial" w:hAnsi="Arial" w:ascii="Arial"/>
              </w:rPr>
              <w:t>100.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JURATEX UNDERWEAR vl. MIRKO VOJNOVIĆ</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81898769219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Draganje Selo 5/G, 10430 Draganje Selo - Samobor</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3.858,54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79. (</w:t>
            </w:r>
            <w:r w:rsidR="008E67B0">
              <w:rPr>
                <w:rFonts w:cs="Arial" w:hAnsi="Arial" w:ascii="Arial"/>
              </w:rPr>
              <w:t>101.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JURIŠIĆ AUTO, vl MARIN JURIŠIĆ</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95891780033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Kroz Smrdečac 33A, 21000 Split</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2.562,50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80. (</w:t>
            </w:r>
            <w:r w:rsidR="008E67B0">
              <w:rPr>
                <w:rFonts w:cs="Arial" w:hAnsi="Arial" w:ascii="Arial"/>
              </w:rPr>
              <w:t>102.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 xml:space="preserve">KAMEŠNICA </w:t>
            </w:r>
            <w:r w:rsidR="009A1E92">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59908483693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Srešov Klanac 44,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18.797,30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81. (</w:t>
            </w:r>
            <w:r w:rsidR="008E67B0">
              <w:rPr>
                <w:rFonts w:cs="Arial" w:hAnsi="Arial" w:ascii="Arial"/>
              </w:rPr>
              <w:t>104.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KEMIS-TERMOCLEAN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47719259482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Slavonska avenija 26/4,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18.622,50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82. (</w:t>
            </w:r>
            <w:r w:rsidR="008E67B0">
              <w:rPr>
                <w:rFonts w:cs="Arial" w:hAnsi="Arial" w:ascii="Arial"/>
              </w:rPr>
              <w:t>105.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KEMO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29097332500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Klaićeva 66,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21.278,17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83. (</w:t>
            </w:r>
            <w:r w:rsidR="008E67B0">
              <w:rPr>
                <w:rFonts w:cs="Arial" w:hAnsi="Arial" w:ascii="Arial"/>
              </w:rPr>
              <w:t>106.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 xml:space="preserve">KLIN PROMET </w:t>
            </w:r>
            <w:r w:rsidR="009A1E92">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97735715813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Mandrovićeva 3 B,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500,00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84. (</w:t>
            </w:r>
            <w:r w:rsidR="008E67B0">
              <w:rPr>
                <w:rFonts w:cs="Arial" w:hAnsi="Arial" w:ascii="Arial"/>
              </w:rPr>
              <w:t>107.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 xml:space="preserve">LUSTRE obrt za trgovinu i usluge vl. ZVONIMIR </w:t>
            </w:r>
            <w:r>
              <w:rPr>
                <w:rFonts w:cs="Arial" w:hAnsi="Arial" w:ascii="Arial"/>
              </w:rPr>
              <w:lastRenderedPageBreak/>
              <w:t>KNEŽEVIĆ</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lastRenderedPageBreak/>
              <w:t>75467636152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Trg senjskih uskoka 7,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4.684,77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lastRenderedPageBreak/>
              <w:t>85. (</w:t>
            </w:r>
            <w:r w:rsidR="008E67B0">
              <w:rPr>
                <w:rFonts w:cs="Arial" w:hAnsi="Arial" w:ascii="Arial"/>
              </w:rPr>
              <w:t>108.</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KONICA MINOLTA HRVATSKA - poslovna rješenja, d.o.o. za trgovinu i usluge</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31697259786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Horvatova 82,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rsidRPr="00FB6052">
            <w:pPr>
              <w:spacing w:after="200"/>
              <w:jc w:val="center"/>
              <w:rPr>
                <w:rFonts w:cs="Arial" w:hAnsi="Arial" w:ascii="Arial"/>
                <w:color w:val="FF0000"/>
              </w:rPr>
            </w:pPr>
            <w:r w:rsidRPr="00FB6052">
              <w:rPr>
                <w:rFonts w:cs="Arial" w:hAnsi="Arial" w:ascii="Arial"/>
              </w:rPr>
              <w:t>17.442,22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86. (</w:t>
            </w:r>
            <w:r w:rsidR="008E67B0">
              <w:rPr>
                <w:rFonts w:cs="Arial" w:hAnsi="Arial" w:ascii="Arial"/>
              </w:rPr>
              <w:t>109.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KOTLOOPREMA-SERVIS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80284496376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1. Ferenščica 49,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3.462,50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87. (</w:t>
            </w:r>
            <w:r w:rsidR="008E67B0">
              <w:rPr>
                <w:rFonts w:cs="Arial" w:hAnsi="Arial" w:ascii="Arial"/>
              </w:rPr>
              <w:t>110.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 xml:space="preserve">LAREMA </w:t>
            </w:r>
            <w:r w:rsidR="009A1E92">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30645667250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Petračićeva 13,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11.987,00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88. (</w:t>
            </w:r>
            <w:r w:rsidR="008E67B0">
              <w:rPr>
                <w:rFonts w:cs="Arial" w:hAnsi="Arial" w:ascii="Arial"/>
              </w:rPr>
              <w:t>111.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LATONA TEKSTIL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19250197566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Dankovečka 1 A,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15.088,44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9A1E92" w:rsidP="0084504A" w:rsidR="008E67B0">
            <w:pPr>
              <w:spacing w:after="200"/>
              <w:jc w:val="center"/>
              <w:rPr>
                <w:rFonts w:cs="Arial" w:hAnsi="Arial" w:ascii="Arial"/>
              </w:rPr>
            </w:pPr>
            <w:r>
              <w:rPr>
                <w:rFonts w:cs="Arial" w:hAnsi="Arial" w:ascii="Arial"/>
              </w:rPr>
              <w:t>89. (</w:t>
            </w:r>
            <w:r w:rsidR="008E67B0">
              <w:rPr>
                <w:rFonts w:cs="Arial" w:hAnsi="Arial" w:ascii="Arial"/>
              </w:rPr>
              <w:t>112.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9A1E92" w:rsidR="008E67B0">
            <w:pPr>
              <w:spacing w:after="200"/>
              <w:jc w:val="center"/>
              <w:rPr>
                <w:rFonts w:cs="Arial" w:hAnsi="Arial" w:ascii="Arial"/>
              </w:rPr>
            </w:pPr>
            <w:r>
              <w:rPr>
                <w:rFonts w:cs="Arial" w:hAnsi="Arial" w:ascii="Arial"/>
              </w:rPr>
              <w:t xml:space="preserve">LINDE PLIN </w:t>
            </w:r>
            <w:r w:rsidR="009A1E92">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64936811186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Kalinovac 2/a, 47000 Karlovac</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3.116,25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53882" w:rsidP="0084504A" w:rsidR="008E67B0">
            <w:pPr>
              <w:spacing w:after="200"/>
              <w:jc w:val="center"/>
              <w:rPr>
                <w:rFonts w:cs="Arial" w:hAnsi="Arial" w:ascii="Arial"/>
              </w:rPr>
            </w:pPr>
            <w:r>
              <w:rPr>
                <w:rFonts w:cs="Arial" w:hAnsi="Arial" w:ascii="Arial"/>
              </w:rPr>
              <w:t>90. (</w:t>
            </w:r>
            <w:r w:rsidR="008E67B0">
              <w:rPr>
                <w:rFonts w:cs="Arial" w:hAnsi="Arial" w:ascii="Arial"/>
              </w:rPr>
              <w:t>113.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LOVRIĆ IVANA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92364187147</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Trpanjska 32,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22.000,00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53882" w:rsidP="0084504A" w:rsidR="008E67B0">
            <w:pPr>
              <w:spacing w:after="200"/>
              <w:jc w:val="center"/>
              <w:rPr>
                <w:rFonts w:cs="Arial" w:hAnsi="Arial" w:ascii="Arial"/>
              </w:rPr>
            </w:pPr>
            <w:r>
              <w:rPr>
                <w:rFonts w:cs="Arial" w:hAnsi="Arial" w:ascii="Arial"/>
              </w:rPr>
              <w:t>91. (</w:t>
            </w:r>
            <w:r w:rsidR="008E67B0">
              <w:rPr>
                <w:rFonts w:cs="Arial" w:hAnsi="Arial" w:ascii="Arial"/>
              </w:rPr>
              <w:t>114.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453882" w:rsidR="008E67B0">
            <w:pPr>
              <w:spacing w:after="200"/>
              <w:jc w:val="center"/>
              <w:rPr>
                <w:rFonts w:cs="Arial" w:hAnsi="Arial" w:ascii="Arial"/>
              </w:rPr>
            </w:pPr>
            <w:r>
              <w:rPr>
                <w:rFonts w:cs="Arial" w:hAnsi="Arial" w:ascii="Arial"/>
              </w:rPr>
              <w:t>MaRCo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89740937554</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Jagnjić dol, Ivanska 12/a, 10431 Sveta Nedelja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30.363,30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53882" w:rsidP="0084504A" w:rsidR="008E67B0">
            <w:pPr>
              <w:spacing w:after="200"/>
              <w:jc w:val="center"/>
              <w:rPr>
                <w:rFonts w:cs="Arial" w:hAnsi="Arial" w:ascii="Arial"/>
              </w:rPr>
            </w:pPr>
            <w:r>
              <w:rPr>
                <w:rFonts w:cs="Arial" w:hAnsi="Arial" w:ascii="Arial"/>
              </w:rPr>
              <w:t>92. (</w:t>
            </w:r>
            <w:r w:rsidR="008E67B0">
              <w:rPr>
                <w:rFonts w:cs="Arial" w:hAnsi="Arial" w:ascii="Arial"/>
              </w:rPr>
              <w:t>115.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453882" w:rsidR="008E67B0">
            <w:pPr>
              <w:spacing w:after="200"/>
              <w:jc w:val="center"/>
              <w:rPr>
                <w:rFonts w:cs="Arial" w:hAnsi="Arial" w:ascii="Arial"/>
              </w:rPr>
            </w:pPr>
            <w:r>
              <w:rPr>
                <w:rFonts w:cs="Arial" w:hAnsi="Arial" w:ascii="Arial"/>
              </w:rPr>
              <w:t xml:space="preserve">MAKAKI </w:t>
            </w:r>
            <w:r w:rsidR="00453882">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94878402398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Horvaćanska cesta 63,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12.986,84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53882" w:rsidP="0084504A" w:rsidR="008E67B0">
            <w:pPr>
              <w:spacing w:after="200"/>
              <w:jc w:val="center"/>
              <w:rPr>
                <w:rFonts w:cs="Arial" w:hAnsi="Arial" w:ascii="Arial"/>
              </w:rPr>
            </w:pPr>
            <w:r>
              <w:rPr>
                <w:rFonts w:cs="Arial" w:hAnsi="Arial" w:ascii="Arial"/>
              </w:rPr>
              <w:t>93. (</w:t>
            </w:r>
            <w:r w:rsidR="008E67B0">
              <w:rPr>
                <w:rFonts w:cs="Arial" w:hAnsi="Arial" w:ascii="Arial"/>
              </w:rPr>
              <w:t>116.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453882" w:rsidR="008E67B0">
            <w:pPr>
              <w:spacing w:after="200"/>
              <w:jc w:val="center"/>
              <w:rPr>
                <w:rFonts w:cs="Arial" w:hAnsi="Arial" w:ascii="Arial"/>
              </w:rPr>
            </w:pPr>
            <w:r>
              <w:rPr>
                <w:rFonts w:cs="Arial" w:hAnsi="Arial" w:ascii="Arial"/>
              </w:rPr>
              <w:t xml:space="preserve">MAKROMIKRO GRUPA </w:t>
            </w:r>
            <w:r w:rsidR="00453882">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50467974870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Bani 73 b,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4.606,08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53882" w:rsidP="0084504A" w:rsidR="008E67B0">
            <w:pPr>
              <w:spacing w:after="200"/>
              <w:jc w:val="center"/>
              <w:rPr>
                <w:rFonts w:cs="Arial" w:hAnsi="Arial" w:ascii="Arial"/>
              </w:rPr>
            </w:pPr>
            <w:r>
              <w:rPr>
                <w:rFonts w:cs="Arial" w:hAnsi="Arial" w:ascii="Arial"/>
              </w:rPr>
              <w:t>94. (</w:t>
            </w:r>
            <w:r w:rsidR="008E67B0">
              <w:rPr>
                <w:rFonts w:cs="Arial" w:hAnsi="Arial" w:ascii="Arial"/>
              </w:rPr>
              <w:t>117.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MARASOVIĆ KUZMAN</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46490617684</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Brine 4, 23244 Starigrad</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3.009.376,86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53882" w:rsidP="0084504A" w:rsidR="008E67B0">
            <w:pPr>
              <w:spacing w:after="200"/>
              <w:jc w:val="center"/>
              <w:rPr>
                <w:rFonts w:cs="Arial" w:hAnsi="Arial" w:ascii="Arial"/>
              </w:rPr>
            </w:pPr>
            <w:r>
              <w:rPr>
                <w:rFonts w:cs="Arial" w:hAnsi="Arial" w:ascii="Arial"/>
              </w:rPr>
              <w:t>95. (</w:t>
            </w:r>
            <w:r w:rsidR="008E67B0">
              <w:rPr>
                <w:rFonts w:cs="Arial" w:hAnsi="Arial" w:ascii="Arial"/>
              </w:rPr>
              <w:t>118.</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453882" w:rsidR="008E67B0">
            <w:pPr>
              <w:spacing w:after="200"/>
              <w:jc w:val="center"/>
              <w:rPr>
                <w:rFonts w:cs="Arial" w:hAnsi="Arial" w:ascii="Arial"/>
              </w:rPr>
            </w:pPr>
            <w:r>
              <w:rPr>
                <w:rFonts w:cs="Arial" w:hAnsi="Arial" w:ascii="Arial"/>
              </w:rPr>
              <w:t>MARIJAN PROMET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79018761168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Čeminačka 4,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12.500,00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53882" w:rsidP="0084504A" w:rsidR="008E67B0">
            <w:pPr>
              <w:spacing w:after="200"/>
              <w:jc w:val="center"/>
              <w:rPr>
                <w:rFonts w:cs="Arial" w:hAnsi="Arial" w:ascii="Arial"/>
              </w:rPr>
            </w:pPr>
            <w:r>
              <w:rPr>
                <w:rFonts w:cs="Arial" w:hAnsi="Arial" w:ascii="Arial"/>
              </w:rPr>
              <w:t>96. (</w:t>
            </w:r>
            <w:r w:rsidR="008E67B0">
              <w:rPr>
                <w:rFonts w:cs="Arial" w:hAnsi="Arial" w:ascii="Arial"/>
              </w:rPr>
              <w:t>119.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MARIO, obrt za prijevoz i usluge vl. MARIO KOVAČIĆ</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33514956214</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Aleja mira 3, 10360 Markovo Polje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244.702,92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53882" w:rsidP="0084504A" w:rsidR="008E67B0">
            <w:pPr>
              <w:spacing w:after="200"/>
              <w:jc w:val="center"/>
              <w:rPr>
                <w:rFonts w:cs="Arial" w:hAnsi="Arial" w:ascii="Arial"/>
              </w:rPr>
            </w:pPr>
            <w:r>
              <w:rPr>
                <w:rFonts w:cs="Arial" w:hAnsi="Arial" w:ascii="Arial"/>
              </w:rPr>
              <w:t>97. (</w:t>
            </w:r>
            <w:r w:rsidR="008E67B0">
              <w:rPr>
                <w:rFonts w:cs="Arial" w:hAnsi="Arial" w:ascii="Arial"/>
              </w:rPr>
              <w:t>120.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MARYGOLD Srl</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Via Circonavalazione Cavallara 8/A, 46040 Solferino, Italija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159.649,12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53882" w:rsidP="0084504A" w:rsidR="008E67B0">
            <w:pPr>
              <w:spacing w:after="200"/>
              <w:jc w:val="center"/>
              <w:rPr>
                <w:rFonts w:cs="Arial" w:hAnsi="Arial" w:ascii="Arial"/>
              </w:rPr>
            </w:pPr>
            <w:r>
              <w:rPr>
                <w:rFonts w:cs="Arial" w:hAnsi="Arial" w:ascii="Arial"/>
              </w:rPr>
              <w:t>98. (</w:t>
            </w:r>
            <w:r w:rsidR="008E67B0">
              <w:rPr>
                <w:rFonts w:cs="Arial" w:hAnsi="Arial" w:ascii="Arial"/>
              </w:rPr>
              <w:t>121.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AC2769" w:rsidR="008E67B0">
            <w:pPr>
              <w:spacing w:after="200"/>
              <w:jc w:val="center"/>
              <w:rPr>
                <w:rFonts w:cs="Arial" w:hAnsi="Arial" w:ascii="Arial"/>
              </w:rPr>
            </w:pPr>
            <w:r>
              <w:rPr>
                <w:rFonts w:cs="Arial" w:hAnsi="Arial" w:ascii="Arial"/>
              </w:rPr>
              <w:t xml:space="preserve">MEGATREND REDOK d.o.o. </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93809374555</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Bani 75,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16.390,75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AC2769" w:rsidP="0084504A" w:rsidR="008E67B0">
            <w:pPr>
              <w:spacing w:after="200"/>
              <w:jc w:val="center"/>
              <w:rPr>
                <w:rFonts w:cs="Arial" w:hAnsi="Arial" w:ascii="Arial"/>
              </w:rPr>
            </w:pPr>
            <w:r>
              <w:rPr>
                <w:rFonts w:cs="Arial" w:hAnsi="Arial" w:ascii="Arial"/>
              </w:rPr>
              <w:lastRenderedPageBreak/>
              <w:t>99. (</w:t>
            </w:r>
            <w:r w:rsidR="008E67B0">
              <w:rPr>
                <w:rFonts w:cs="Arial" w:hAnsi="Arial" w:ascii="Arial"/>
              </w:rPr>
              <w:t>122.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MESNICE ZAGREB Trgovački obrt vl. ANĐELKO DOGAN</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70089410707</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Oporovečka 43,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452,50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AC2769" w:rsidP="0084504A" w:rsidR="008E67B0">
            <w:pPr>
              <w:spacing w:after="200"/>
              <w:jc w:val="center"/>
              <w:rPr>
                <w:rFonts w:cs="Arial" w:hAnsi="Arial" w:ascii="Arial"/>
              </w:rPr>
            </w:pPr>
            <w:r>
              <w:rPr>
                <w:rFonts w:cs="Arial" w:hAnsi="Arial" w:ascii="Arial"/>
              </w:rPr>
              <w:t>100. (</w:t>
            </w:r>
            <w:r w:rsidR="008E67B0">
              <w:rPr>
                <w:rFonts w:cs="Arial" w:hAnsi="Arial" w:ascii="Arial"/>
              </w:rPr>
              <w:t>123.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AC2769" w:rsidR="008E67B0">
            <w:pPr>
              <w:spacing w:after="200"/>
              <w:jc w:val="center"/>
              <w:rPr>
                <w:rFonts w:cs="Arial" w:hAnsi="Arial" w:ascii="Arial"/>
              </w:rPr>
            </w:pPr>
            <w:r>
              <w:rPr>
                <w:rFonts w:cs="Arial" w:hAnsi="Arial" w:ascii="Arial"/>
              </w:rPr>
              <w:t>META GRUPA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72530488515</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Šubićeva 42,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1.286,81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36095" w:rsidP="0084504A" w:rsidR="00836095" w:rsidRPr="00836095">
            <w:pPr>
              <w:spacing w:after="200"/>
              <w:jc w:val="center"/>
              <w:rPr>
                <w:rFonts w:cs="Arial" w:hAnsi="Arial" w:ascii="Arial"/>
              </w:rPr>
            </w:pPr>
            <w:r w:rsidRPr="00836095">
              <w:rPr>
                <w:rFonts w:cs="Arial" w:hAnsi="Arial" w:ascii="Arial"/>
              </w:rPr>
              <w:t>101. (</w:t>
            </w:r>
            <w:r w:rsidR="008E67B0" w:rsidRPr="00836095">
              <w:rPr>
                <w:rFonts w:cs="Arial" w:hAnsi="Arial" w:ascii="Arial"/>
              </w:rPr>
              <w:t>124</w:t>
            </w:r>
            <w:r w:rsidRPr="00836095">
              <w:rPr>
                <w:rFonts w:cs="Arial" w:hAnsi="Arial" w:ascii="Arial"/>
              </w:rPr>
              <w:t>.)</w:t>
            </w:r>
          </w:p>
          <w:p w:rsidRDefault="00836095" w:rsidP="0084504A" w:rsidR="00836095">
            <w:pPr>
              <w:spacing w:after="200"/>
              <w:jc w:val="center"/>
              <w:rPr>
                <w:rFonts w:cs="Arial" w:hAnsi="Arial" w:ascii="Arial"/>
                <w:b/>
              </w:rPr>
            </w:pPr>
          </w:p>
          <w:p w:rsidRDefault="008E67B0" w:rsidP="0084504A" w:rsidR="008E67B0">
            <w:pPr>
              <w:spacing w:after="200"/>
              <w:jc w:val="center"/>
              <w:rPr>
                <w:rFonts w:cs="Arial" w:hAnsi="Arial" w:ascii="Arial"/>
              </w:rPr>
            </w:pP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5521E" w:rsidR="008E67B0">
            <w:pPr>
              <w:spacing w:after="200"/>
              <w:jc w:val="center"/>
              <w:rPr>
                <w:rFonts w:cs="Arial" w:hAnsi="Arial" w:ascii="Arial"/>
              </w:rPr>
            </w:pPr>
            <w:r>
              <w:rPr>
                <w:rFonts w:cs="Arial" w:hAnsi="Arial" w:ascii="Arial"/>
              </w:rPr>
              <w:t>METIS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75527664352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Mestinjski put b.b.,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113.832,92 kn</w:t>
            </w:r>
          </w:p>
        </w:tc>
      </w:tr>
      <w:tr w:rsidTr="0084504A" w:rsidR="008E67B0">
        <w:trPr>
          <w:trHeight w:val="9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5521E" w:rsidP="0084504A" w:rsidR="008E67B0">
            <w:pPr>
              <w:spacing w:after="200"/>
              <w:jc w:val="center"/>
              <w:rPr>
                <w:rFonts w:cs="Arial" w:hAnsi="Arial" w:ascii="Arial"/>
              </w:rPr>
            </w:pPr>
            <w:r>
              <w:rPr>
                <w:rFonts w:cs="Arial" w:hAnsi="Arial" w:ascii="Arial"/>
              </w:rPr>
              <w:t>102. (</w:t>
            </w:r>
            <w:r w:rsidR="008E67B0">
              <w:rPr>
                <w:rFonts w:cs="Arial" w:hAnsi="Arial" w:ascii="Arial"/>
              </w:rPr>
              <w:t>125.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M-FRIGO SERVIS KUĆANSKIH APARATA, UGOSTITELJSKE OPREME I RASHLADNIH UREĐAJA - vl. MLADEN LEŠ</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77025586031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Dolovska 32,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4.428,80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5521E" w:rsidP="0084504A" w:rsidR="008E67B0">
            <w:pPr>
              <w:spacing w:after="200"/>
              <w:jc w:val="center"/>
              <w:rPr>
                <w:rFonts w:cs="Arial" w:hAnsi="Arial" w:ascii="Arial"/>
              </w:rPr>
            </w:pPr>
            <w:r>
              <w:rPr>
                <w:rFonts w:cs="Arial" w:hAnsi="Arial" w:ascii="Arial"/>
              </w:rPr>
              <w:t>103. (</w:t>
            </w:r>
            <w:r w:rsidR="008E67B0">
              <w:rPr>
                <w:rFonts w:cs="Arial" w:hAnsi="Arial" w:ascii="Arial"/>
              </w:rPr>
              <w:t>126.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MG KLEŠČIĆ, obrt za proizvodnju i popravak - VIKTOR KLEŠČIĆ i SUZANA KLEŠČIĆ</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20024691774</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Hrvatske bratske zajednice 7, 10430 Samobor</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7.675,00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5521E" w:rsidP="0084504A" w:rsidR="008E67B0">
            <w:pPr>
              <w:spacing w:after="200"/>
              <w:jc w:val="center"/>
              <w:rPr>
                <w:rFonts w:cs="Arial" w:hAnsi="Arial" w:ascii="Arial"/>
              </w:rPr>
            </w:pPr>
            <w:r>
              <w:rPr>
                <w:rFonts w:cs="Arial" w:hAnsi="Arial" w:ascii="Arial"/>
              </w:rPr>
              <w:t>104. (</w:t>
            </w:r>
            <w:r w:rsidR="008E67B0">
              <w:rPr>
                <w:rFonts w:cs="Arial" w:hAnsi="Arial" w:ascii="Arial"/>
              </w:rPr>
              <w:t>127.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MIDENA društvo s ograničenom odgovornošću za usluge</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33871389385</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Put mora 22, 21400 Mirca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210,00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5521E" w:rsidP="0084504A" w:rsidR="008E67B0">
            <w:pPr>
              <w:spacing w:after="200"/>
              <w:jc w:val="center"/>
              <w:rPr>
                <w:rFonts w:cs="Arial" w:hAnsi="Arial" w:ascii="Arial"/>
              </w:rPr>
            </w:pPr>
            <w:r>
              <w:rPr>
                <w:rFonts w:cs="Arial" w:hAnsi="Arial" w:ascii="Arial"/>
              </w:rPr>
              <w:t>105. (</w:t>
            </w:r>
            <w:r w:rsidR="008E67B0">
              <w:rPr>
                <w:rFonts w:cs="Arial" w:hAnsi="Arial" w:ascii="Arial"/>
              </w:rPr>
              <w:t>129.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5521E" w:rsidR="008E67B0">
            <w:pPr>
              <w:spacing w:after="200"/>
              <w:jc w:val="center"/>
              <w:rPr>
                <w:rFonts w:cs="Arial" w:hAnsi="Arial" w:ascii="Arial"/>
              </w:rPr>
            </w:pPr>
            <w:r>
              <w:rPr>
                <w:rFonts w:cs="Arial" w:hAnsi="Arial" w:ascii="Arial"/>
              </w:rPr>
              <w:t xml:space="preserve">MIRTA-KONTROL, </w:t>
            </w:r>
            <w:r w:rsidR="00F5521E">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46412753402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Gradiška 3,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11.477,50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D3280" w:rsidP="0084504A" w:rsidR="008E67B0">
            <w:pPr>
              <w:spacing w:after="200"/>
              <w:jc w:val="center"/>
              <w:rPr>
                <w:rFonts w:cs="Arial" w:hAnsi="Arial" w:ascii="Arial"/>
              </w:rPr>
            </w:pPr>
            <w:r>
              <w:rPr>
                <w:rFonts w:cs="Arial" w:hAnsi="Arial" w:ascii="Arial"/>
              </w:rPr>
              <w:t>106. (</w:t>
            </w:r>
            <w:r w:rsidR="008E67B0">
              <w:rPr>
                <w:rFonts w:cs="Arial" w:hAnsi="Arial" w:ascii="Arial"/>
              </w:rPr>
              <w:t>130.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D3280" w:rsidR="008E67B0">
            <w:pPr>
              <w:spacing w:after="200"/>
              <w:jc w:val="center"/>
              <w:rPr>
                <w:rFonts w:cs="Arial" w:hAnsi="Arial" w:ascii="Arial"/>
              </w:rPr>
            </w:pPr>
            <w:r>
              <w:rPr>
                <w:rFonts w:cs="Arial" w:hAnsi="Arial" w:ascii="Arial"/>
              </w:rPr>
              <w:t>MK-VIKOM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81915460600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Zagorska 104,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114.773,69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D3280" w:rsidP="0084504A" w:rsidR="008E67B0">
            <w:pPr>
              <w:spacing w:after="200"/>
              <w:jc w:val="center"/>
              <w:rPr>
                <w:rFonts w:cs="Arial" w:hAnsi="Arial" w:ascii="Arial"/>
              </w:rPr>
            </w:pPr>
            <w:r>
              <w:rPr>
                <w:rFonts w:cs="Arial" w:hAnsi="Arial" w:ascii="Arial"/>
              </w:rPr>
              <w:t>107. (</w:t>
            </w:r>
            <w:r w:rsidR="008E67B0">
              <w:rPr>
                <w:rFonts w:cs="Arial" w:hAnsi="Arial" w:ascii="Arial"/>
              </w:rPr>
              <w:t>131.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D3280" w:rsidR="008E67B0">
            <w:pPr>
              <w:spacing w:after="200"/>
              <w:jc w:val="center"/>
              <w:rPr>
                <w:rFonts w:cs="Arial" w:hAnsi="Arial" w:ascii="Arial"/>
              </w:rPr>
            </w:pPr>
            <w:r>
              <w:rPr>
                <w:rFonts w:cs="Arial" w:hAnsi="Arial" w:ascii="Arial"/>
              </w:rPr>
              <w:t>MMV 94</w:t>
            </w:r>
            <w:r w:rsidR="008D3280">
              <w:rPr>
                <w:rFonts w:cs="Arial" w:hAnsi="Arial" w:ascii="Arial"/>
              </w:rPr>
              <w:t xml:space="preserve">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50370411516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Folnegovićeva 10,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203.281,87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D3280" w:rsidP="0084504A" w:rsidR="008E67B0">
            <w:pPr>
              <w:spacing w:after="200"/>
              <w:jc w:val="center"/>
              <w:rPr>
                <w:rFonts w:cs="Arial" w:hAnsi="Arial" w:ascii="Arial"/>
              </w:rPr>
            </w:pPr>
            <w:r>
              <w:rPr>
                <w:rFonts w:cs="Arial" w:hAnsi="Arial" w:ascii="Arial"/>
              </w:rPr>
              <w:t>108. (</w:t>
            </w:r>
            <w:r w:rsidR="008E67B0">
              <w:rPr>
                <w:rFonts w:cs="Arial" w:hAnsi="Arial" w:ascii="Arial"/>
              </w:rPr>
              <w:t>132.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D3280" w:rsidR="008E67B0">
            <w:pPr>
              <w:spacing w:after="200"/>
              <w:jc w:val="center"/>
              <w:rPr>
                <w:rFonts w:cs="Arial" w:hAnsi="Arial" w:ascii="Arial"/>
              </w:rPr>
            </w:pPr>
            <w:r>
              <w:rPr>
                <w:rFonts w:cs="Arial" w:hAnsi="Arial" w:ascii="Arial"/>
              </w:rPr>
              <w:t xml:space="preserve">MOBILNA INFORMATIKA </w:t>
            </w:r>
            <w:r w:rsidR="008D3280">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57613679478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Pazinska 52,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49.065,72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14275F" w:rsidP="0084504A" w:rsidR="008E67B0">
            <w:pPr>
              <w:spacing w:after="200"/>
              <w:jc w:val="center"/>
              <w:rPr>
                <w:rFonts w:cs="Arial" w:hAnsi="Arial" w:ascii="Arial"/>
              </w:rPr>
            </w:pPr>
            <w:r>
              <w:rPr>
                <w:rFonts w:cs="Arial" w:hAnsi="Arial" w:ascii="Arial"/>
              </w:rPr>
              <w:t>109. (</w:t>
            </w:r>
            <w:r w:rsidR="008E67B0">
              <w:rPr>
                <w:rFonts w:cs="Arial" w:hAnsi="Arial" w:ascii="Arial"/>
              </w:rPr>
              <w:t>133.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MODNA KUĆA TWINS Proizvodnja modne odjeće (vl. Ante Lapić)</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67807620971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Podsolarsko 22, 22000 Šibenik</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61.308,87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EB50CA" w:rsidP="0084504A" w:rsidR="008E67B0">
            <w:pPr>
              <w:spacing w:after="200"/>
              <w:jc w:val="center"/>
              <w:rPr>
                <w:rFonts w:cs="Arial" w:hAnsi="Arial" w:ascii="Arial"/>
              </w:rPr>
            </w:pPr>
            <w:r>
              <w:rPr>
                <w:rFonts w:cs="Arial" w:hAnsi="Arial" w:ascii="Arial"/>
              </w:rPr>
              <w:t>110. (</w:t>
            </w:r>
            <w:r w:rsidR="008E67B0">
              <w:rPr>
                <w:rFonts w:cs="Arial" w:hAnsi="Arial" w:ascii="Arial"/>
              </w:rPr>
              <w:t>134.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 xml:space="preserve">MONTAŽA METALNIH KONSTRUKCIJA ČALE, vl. MATE </w:t>
            </w:r>
            <w:r>
              <w:rPr>
                <w:rFonts w:cs="Arial" w:hAnsi="Arial" w:ascii="Arial"/>
              </w:rPr>
              <w:lastRenderedPageBreak/>
              <w:t>ČALE</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lastRenderedPageBreak/>
              <w:t>33458408303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Selčinska 13, 10360 Sesvete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210,00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EB50CA" w:rsidP="0084504A" w:rsidR="008E67B0">
            <w:pPr>
              <w:spacing w:after="200"/>
              <w:jc w:val="center"/>
              <w:rPr>
                <w:rFonts w:cs="Arial" w:hAnsi="Arial" w:ascii="Arial"/>
              </w:rPr>
            </w:pPr>
            <w:r>
              <w:rPr>
                <w:rFonts w:cs="Arial" w:hAnsi="Arial" w:ascii="Arial"/>
              </w:rPr>
              <w:lastRenderedPageBreak/>
              <w:t>111. (</w:t>
            </w:r>
            <w:r w:rsidR="008E67B0">
              <w:rPr>
                <w:rFonts w:cs="Arial" w:hAnsi="Arial" w:ascii="Arial"/>
              </w:rPr>
              <w:t>135.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EB50CA" w:rsidR="008E67B0">
            <w:pPr>
              <w:spacing w:after="200"/>
              <w:jc w:val="center"/>
              <w:rPr>
                <w:rFonts w:cs="Arial" w:hAnsi="Arial" w:ascii="Arial"/>
              </w:rPr>
            </w:pPr>
            <w:r>
              <w:rPr>
                <w:rFonts w:cs="Arial" w:hAnsi="Arial" w:ascii="Arial"/>
              </w:rPr>
              <w:t xml:space="preserve">novo-systems d.o.o. </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97213196638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Josipa Lončara b.b.,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49.780,21 kn</w:t>
            </w:r>
          </w:p>
        </w:tc>
      </w:tr>
      <w:tr w:rsidTr="0084504A" w:rsidR="008E67B0">
        <w:trPr>
          <w:trHeight w:val="87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EB50CA" w:rsidP="0084504A" w:rsidR="008E67B0">
            <w:pPr>
              <w:spacing w:after="200"/>
              <w:jc w:val="center"/>
              <w:rPr>
                <w:rFonts w:cs="Arial" w:hAnsi="Arial" w:ascii="Arial"/>
              </w:rPr>
            </w:pPr>
            <w:r>
              <w:rPr>
                <w:rFonts w:cs="Arial" w:hAnsi="Arial" w:ascii="Arial"/>
              </w:rPr>
              <w:t>112. (</w:t>
            </w:r>
            <w:r w:rsidR="008E67B0">
              <w:rPr>
                <w:rFonts w:cs="Arial" w:hAnsi="Arial" w:ascii="Arial"/>
              </w:rPr>
              <w:t>137.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EB50CA" w:rsidR="008E67B0">
            <w:pPr>
              <w:spacing w:after="200"/>
              <w:jc w:val="center"/>
              <w:rPr>
                <w:rFonts w:cs="Arial" w:hAnsi="Arial" w:ascii="Arial"/>
              </w:rPr>
            </w:pPr>
            <w:r>
              <w:rPr>
                <w:rFonts w:cs="Arial" w:hAnsi="Arial" w:ascii="Arial"/>
              </w:rPr>
              <w:t xml:space="preserve">OMNIBUS-COMMERCIUM, </w:t>
            </w:r>
            <w:r w:rsidR="00EB50CA">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72271708706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Travnik 22, 40000 Čakovec</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6.778,30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EB50CA" w:rsidP="0084504A" w:rsidR="008E67B0">
            <w:pPr>
              <w:spacing w:after="200"/>
              <w:jc w:val="center"/>
              <w:rPr>
                <w:rFonts w:cs="Arial" w:hAnsi="Arial" w:ascii="Arial"/>
              </w:rPr>
            </w:pPr>
            <w:r>
              <w:rPr>
                <w:rFonts w:cs="Arial" w:hAnsi="Arial" w:ascii="Arial"/>
              </w:rPr>
              <w:t>113. (</w:t>
            </w:r>
            <w:r w:rsidR="008E67B0">
              <w:rPr>
                <w:rFonts w:cs="Arial" w:hAnsi="Arial" w:ascii="Arial"/>
              </w:rPr>
              <w:t>138.</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EB50CA" w:rsidR="008E67B0">
            <w:pPr>
              <w:spacing w:after="200"/>
              <w:jc w:val="center"/>
              <w:rPr>
                <w:rFonts w:cs="Arial" w:hAnsi="Arial" w:ascii="Arial"/>
              </w:rPr>
            </w:pPr>
            <w:r>
              <w:rPr>
                <w:rFonts w:cs="Arial" w:hAnsi="Arial" w:ascii="Arial"/>
              </w:rPr>
              <w:t xml:space="preserve">OTOK GROMELA DALMACIJA </w:t>
            </w:r>
            <w:r w:rsidR="00EB50CA">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70978709098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Mirca 150, 21400 Mirca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250,00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EB50CA" w:rsidP="0084504A" w:rsidR="008E67B0">
            <w:pPr>
              <w:spacing w:after="200"/>
              <w:jc w:val="center"/>
              <w:rPr>
                <w:rFonts w:cs="Arial" w:hAnsi="Arial" w:ascii="Arial"/>
              </w:rPr>
            </w:pPr>
            <w:r>
              <w:rPr>
                <w:rFonts w:cs="Arial" w:hAnsi="Arial" w:ascii="Arial"/>
              </w:rPr>
              <w:t>114. (</w:t>
            </w:r>
            <w:r w:rsidR="008E67B0">
              <w:rPr>
                <w:rFonts w:cs="Arial" w:hAnsi="Arial" w:ascii="Arial"/>
              </w:rPr>
              <w:t>139.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ÖTI - Institut für Ökologie Technik und Innovation Gmbh</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Spengergasse 20, 1050 Wien, Austrija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27.245,82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EB50CA" w:rsidP="0084504A" w:rsidR="008E67B0">
            <w:pPr>
              <w:spacing w:after="200"/>
              <w:jc w:val="center"/>
              <w:rPr>
                <w:rFonts w:cs="Arial" w:hAnsi="Arial" w:ascii="Arial"/>
              </w:rPr>
            </w:pPr>
            <w:r>
              <w:rPr>
                <w:rFonts w:cs="Arial" w:hAnsi="Arial" w:ascii="Arial"/>
              </w:rPr>
              <w:t>115. (</w:t>
            </w:r>
            <w:r w:rsidR="008E67B0">
              <w:rPr>
                <w:rFonts w:cs="Arial" w:hAnsi="Arial" w:ascii="Arial"/>
              </w:rPr>
              <w:t>140.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PARVUS d.o.o. za trgovinu na malo i veliko, usluge, zastupstvo, proizvodnju, uvoz i izvoz</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91728262086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Janka Holjca 54,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372.883,81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EB50CA" w:rsidP="0084504A" w:rsidR="008E67B0">
            <w:pPr>
              <w:spacing w:after="200"/>
              <w:jc w:val="center"/>
              <w:rPr>
                <w:rFonts w:cs="Arial" w:hAnsi="Arial" w:ascii="Arial"/>
              </w:rPr>
            </w:pPr>
            <w:r>
              <w:rPr>
                <w:rFonts w:cs="Arial" w:hAnsi="Arial" w:ascii="Arial"/>
              </w:rPr>
              <w:t>116. (</w:t>
            </w:r>
            <w:r w:rsidR="008E67B0">
              <w:rPr>
                <w:rFonts w:cs="Arial" w:hAnsi="Arial" w:ascii="Arial"/>
              </w:rPr>
              <w:t>141.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EB50CA" w:rsidR="008E67B0">
            <w:pPr>
              <w:spacing w:after="200"/>
              <w:jc w:val="center"/>
              <w:rPr>
                <w:rFonts w:cs="Arial" w:hAnsi="Arial" w:ascii="Arial"/>
              </w:rPr>
            </w:pPr>
            <w:r>
              <w:rPr>
                <w:rFonts w:cs="Arial" w:hAnsi="Arial" w:ascii="Arial"/>
              </w:rPr>
              <w:t>PEER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45378012297</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Podgora b.b., 49000 Krapina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5.665,00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EB50CA" w:rsidP="0084504A" w:rsidR="008E67B0">
            <w:pPr>
              <w:spacing w:after="200"/>
              <w:jc w:val="center"/>
              <w:rPr>
                <w:rFonts w:cs="Arial" w:hAnsi="Arial" w:ascii="Arial"/>
              </w:rPr>
            </w:pPr>
            <w:r>
              <w:rPr>
                <w:rFonts w:cs="Arial" w:hAnsi="Arial" w:ascii="Arial"/>
              </w:rPr>
              <w:t>117. (</w:t>
            </w:r>
            <w:r w:rsidR="008E67B0">
              <w:rPr>
                <w:rFonts w:cs="Arial" w:hAnsi="Arial" w:ascii="Arial"/>
              </w:rPr>
              <w:t>142.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EB50CA" w:rsidR="008E67B0">
            <w:pPr>
              <w:spacing w:after="200"/>
              <w:jc w:val="center"/>
              <w:rPr>
                <w:rFonts w:cs="Arial" w:hAnsi="Arial" w:ascii="Arial"/>
              </w:rPr>
            </w:pPr>
            <w:r>
              <w:rPr>
                <w:rFonts w:cs="Arial" w:hAnsi="Arial" w:ascii="Arial"/>
              </w:rPr>
              <w:t xml:space="preserve">PIKAS d.o.o. </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15550168813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Slavka Batušića 39,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100,00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EB50CA" w:rsidP="0084504A" w:rsidR="008E67B0">
            <w:pPr>
              <w:spacing w:after="200"/>
              <w:jc w:val="center"/>
              <w:rPr>
                <w:rFonts w:cs="Arial" w:hAnsi="Arial" w:ascii="Arial"/>
              </w:rPr>
            </w:pPr>
            <w:r>
              <w:rPr>
                <w:rFonts w:cs="Arial" w:hAnsi="Arial" w:ascii="Arial"/>
              </w:rPr>
              <w:t>118. (</w:t>
            </w:r>
            <w:r w:rsidR="008E67B0">
              <w:rPr>
                <w:rFonts w:cs="Arial" w:hAnsi="Arial" w:ascii="Arial"/>
              </w:rPr>
              <w:t>143.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EB50CA" w:rsidR="008E67B0">
            <w:pPr>
              <w:spacing w:after="200"/>
              <w:jc w:val="center"/>
              <w:rPr>
                <w:rFonts w:cs="Arial" w:hAnsi="Arial" w:ascii="Arial"/>
              </w:rPr>
            </w:pPr>
            <w:r>
              <w:rPr>
                <w:rFonts w:cs="Arial" w:hAnsi="Arial" w:ascii="Arial"/>
              </w:rPr>
              <w:t xml:space="preserve">POUNJE Trikotaža, </w:t>
            </w:r>
            <w:r w:rsidR="00EB50CA">
              <w:rPr>
                <w:rFonts w:cs="Arial" w:hAnsi="Arial" w:ascii="Arial"/>
              </w:rPr>
              <w:t>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66578115034</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Ratka Djetelića 70, 44430 Hrvatska Kostajnica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45.465,34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560E3B" w:rsidP="0084504A" w:rsidR="008E67B0">
            <w:pPr>
              <w:spacing w:after="200"/>
              <w:jc w:val="center"/>
              <w:rPr>
                <w:rFonts w:cs="Arial" w:hAnsi="Arial" w:ascii="Arial"/>
              </w:rPr>
            </w:pPr>
            <w:r>
              <w:rPr>
                <w:rFonts w:cs="Arial" w:hAnsi="Arial" w:ascii="Arial"/>
              </w:rPr>
              <w:t>119. (</w:t>
            </w:r>
            <w:r w:rsidR="008E67B0">
              <w:rPr>
                <w:rFonts w:cs="Arial" w:hAnsi="Arial" w:ascii="Arial"/>
              </w:rPr>
              <w:t>144.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560E3B" w:rsidR="008E67B0">
            <w:pPr>
              <w:spacing w:after="200"/>
              <w:jc w:val="center"/>
              <w:rPr>
                <w:rFonts w:cs="Arial" w:hAnsi="Arial" w:ascii="Arial"/>
              </w:rPr>
            </w:pPr>
            <w:r>
              <w:rPr>
                <w:rFonts w:cs="Arial" w:hAnsi="Arial" w:ascii="Arial"/>
              </w:rPr>
              <w:t xml:space="preserve">PROIZVODNJA FILTARA HALAPIR </w:t>
            </w:r>
            <w:r w:rsidR="00560E3B">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87939413383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Zagrebačka 2/a, 10370 Velika Ostrna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2.150,00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560E3B" w:rsidP="0084504A" w:rsidR="008E67B0">
            <w:pPr>
              <w:spacing w:after="200"/>
              <w:jc w:val="center"/>
              <w:rPr>
                <w:rFonts w:cs="Arial" w:hAnsi="Arial" w:ascii="Arial"/>
              </w:rPr>
            </w:pPr>
            <w:r>
              <w:rPr>
                <w:rFonts w:cs="Arial" w:hAnsi="Arial" w:ascii="Arial"/>
              </w:rPr>
              <w:t>120. (</w:t>
            </w:r>
            <w:r w:rsidR="008E67B0">
              <w:rPr>
                <w:rFonts w:cs="Arial" w:hAnsi="Arial" w:ascii="Arial"/>
              </w:rPr>
              <w:t>145.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PROIZVODNJA ODJEĆE MOIRA, vl. ŽELJKO PRSTAČIĆ</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56393847030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Ivana Gorana Kovačića 4, 35400 Nova Gradiška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25.102,91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560E3B" w:rsidP="0084504A" w:rsidR="008E67B0">
            <w:pPr>
              <w:spacing w:after="200"/>
              <w:jc w:val="center"/>
              <w:rPr>
                <w:rFonts w:cs="Arial" w:hAnsi="Arial" w:ascii="Arial"/>
              </w:rPr>
            </w:pPr>
            <w:r>
              <w:rPr>
                <w:rFonts w:cs="Arial" w:hAnsi="Arial" w:ascii="Arial"/>
              </w:rPr>
              <w:t>121. (</w:t>
            </w:r>
            <w:r w:rsidR="008E67B0">
              <w:rPr>
                <w:rFonts w:cs="Arial" w:hAnsi="Arial" w:ascii="Arial"/>
              </w:rPr>
              <w:t>146.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560E3B" w:rsidR="008E67B0">
            <w:pPr>
              <w:spacing w:after="200"/>
              <w:jc w:val="center"/>
              <w:rPr>
                <w:rFonts w:cs="Arial" w:hAnsi="Arial" w:ascii="Arial"/>
              </w:rPr>
            </w:pPr>
            <w:r>
              <w:rPr>
                <w:rFonts w:cs="Arial" w:hAnsi="Arial" w:ascii="Arial"/>
              </w:rPr>
              <w:t xml:space="preserve">PRVOMAJSKA ZAGREB, d.o.o. </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58937342416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Ivana Stančića 79, 10410 Vukovina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24.262,99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560E3B" w:rsidP="0084504A" w:rsidR="008E67B0">
            <w:pPr>
              <w:spacing w:after="200"/>
              <w:jc w:val="center"/>
              <w:rPr>
                <w:rFonts w:cs="Arial" w:hAnsi="Arial" w:ascii="Arial"/>
              </w:rPr>
            </w:pPr>
            <w:r>
              <w:rPr>
                <w:rFonts w:cs="Arial" w:hAnsi="Arial" w:ascii="Arial"/>
              </w:rPr>
              <w:t>122. (</w:t>
            </w:r>
            <w:r w:rsidR="008E67B0">
              <w:rPr>
                <w:rFonts w:cs="Arial" w:hAnsi="Arial" w:ascii="Arial"/>
              </w:rPr>
              <w:t>147.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560E3B" w:rsidR="008E67B0">
            <w:pPr>
              <w:spacing w:after="200"/>
              <w:jc w:val="center"/>
              <w:rPr>
                <w:rFonts w:cs="Arial" w:hAnsi="Arial" w:ascii="Arial"/>
              </w:rPr>
            </w:pPr>
            <w:r>
              <w:rPr>
                <w:rFonts w:cs="Arial" w:hAnsi="Arial" w:ascii="Arial"/>
              </w:rPr>
              <w:t xml:space="preserve">REOMA GRUPA </w:t>
            </w:r>
            <w:r w:rsidR="00560E3B">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61791785783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Radnička cesta 184,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23.027,00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560E3B" w:rsidP="0084504A" w:rsidR="008E67B0">
            <w:pPr>
              <w:spacing w:after="200"/>
              <w:jc w:val="center"/>
              <w:rPr>
                <w:rFonts w:cs="Arial" w:hAnsi="Arial" w:ascii="Arial"/>
              </w:rPr>
            </w:pPr>
            <w:r>
              <w:rPr>
                <w:rFonts w:cs="Arial" w:hAnsi="Arial" w:ascii="Arial"/>
              </w:rPr>
              <w:t>123. (</w:t>
            </w:r>
            <w:r w:rsidR="008E67B0">
              <w:rPr>
                <w:rFonts w:cs="Arial" w:hAnsi="Arial" w:ascii="Arial"/>
              </w:rPr>
              <w:t>149.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560E3B" w:rsidR="008E67B0">
            <w:pPr>
              <w:spacing w:after="200"/>
              <w:jc w:val="center"/>
              <w:rPr>
                <w:rFonts w:cs="Arial" w:hAnsi="Arial" w:ascii="Arial"/>
              </w:rPr>
            </w:pPr>
            <w:r>
              <w:rPr>
                <w:rFonts w:cs="Arial" w:hAnsi="Arial" w:ascii="Arial"/>
              </w:rPr>
              <w:t>SANITACIJA, d.o.o</w:t>
            </w:r>
            <w:r w:rsidR="00560E3B">
              <w:rPr>
                <w:rFonts w:cs="Arial" w:hAnsi="Arial" w:ascii="Arial"/>
              </w:rPr>
              <w:t>.</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85987734468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Nalješkovićeva 45,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6.805,00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E6A50" w:rsidP="0084504A" w:rsidR="008E67B0">
            <w:pPr>
              <w:spacing w:after="200"/>
              <w:jc w:val="center"/>
              <w:rPr>
                <w:rFonts w:cs="Arial" w:hAnsi="Arial" w:ascii="Arial"/>
              </w:rPr>
            </w:pPr>
            <w:r>
              <w:rPr>
                <w:rFonts w:cs="Arial" w:hAnsi="Arial" w:ascii="Arial"/>
              </w:rPr>
              <w:t>124. (</w:t>
            </w:r>
            <w:r w:rsidR="008E67B0">
              <w:rPr>
                <w:rFonts w:cs="Arial" w:hAnsi="Arial" w:ascii="Arial"/>
              </w:rPr>
              <w:t>150.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E6A50" w:rsidR="008E67B0">
            <w:pPr>
              <w:spacing w:after="200"/>
              <w:jc w:val="center"/>
              <w:rPr>
                <w:rFonts w:cs="Arial" w:hAnsi="Arial" w:ascii="Arial"/>
              </w:rPr>
            </w:pPr>
            <w:r>
              <w:rPr>
                <w:rFonts w:cs="Arial" w:hAnsi="Arial" w:ascii="Arial"/>
              </w:rPr>
              <w:t xml:space="preserve">SAVACEL Tvorica celuloze </w:t>
            </w:r>
            <w:r w:rsidR="00FE6A50">
              <w:rPr>
                <w:rFonts w:cs="Arial" w:hAnsi="Arial" w:ascii="Arial"/>
              </w:rPr>
              <w:t>d.o.o.</w:t>
            </w:r>
            <w:r>
              <w:rPr>
                <w:rFonts w:cs="Arial" w:hAnsi="Arial" w:ascii="Arial"/>
              </w:rPr>
              <w:t xml:space="preserve"> u </w:t>
            </w:r>
            <w:r>
              <w:rPr>
                <w:rFonts w:cs="Arial" w:hAnsi="Arial" w:ascii="Arial"/>
              </w:rPr>
              <w:lastRenderedPageBreak/>
              <w:t>stečaju</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lastRenderedPageBreak/>
              <w:t>13353073948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Radnička cesta 173,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37.070,08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43A32" w:rsidP="0084504A" w:rsidR="008E67B0">
            <w:pPr>
              <w:spacing w:after="200"/>
              <w:jc w:val="center"/>
              <w:rPr>
                <w:rFonts w:cs="Arial" w:hAnsi="Arial" w:ascii="Arial"/>
              </w:rPr>
            </w:pPr>
            <w:r>
              <w:rPr>
                <w:rFonts w:cs="Arial" w:hAnsi="Arial" w:ascii="Arial"/>
              </w:rPr>
              <w:lastRenderedPageBreak/>
              <w:t>125. (</w:t>
            </w:r>
            <w:r w:rsidR="008E67B0">
              <w:rPr>
                <w:rFonts w:cs="Arial" w:hAnsi="Arial" w:ascii="Arial"/>
              </w:rPr>
              <w:t>151.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43A32" w:rsidR="008E67B0">
            <w:pPr>
              <w:spacing w:after="200"/>
              <w:jc w:val="center"/>
              <w:rPr>
                <w:rFonts w:cs="Arial" w:hAnsi="Arial" w:ascii="Arial"/>
              </w:rPr>
            </w:pPr>
            <w:r>
              <w:rPr>
                <w:rFonts w:cs="Arial" w:hAnsi="Arial" w:ascii="Arial"/>
              </w:rPr>
              <w:t xml:space="preserve">SECURITAS HRVATSKA </w:t>
            </w:r>
            <w:r w:rsidR="00743A32">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33679708526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Zagrebačka cesta 145/a,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674.686,48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43A32" w:rsidP="0084504A" w:rsidR="008E67B0">
            <w:pPr>
              <w:spacing w:after="200"/>
              <w:jc w:val="center"/>
              <w:rPr>
                <w:rFonts w:cs="Arial" w:hAnsi="Arial" w:ascii="Arial"/>
              </w:rPr>
            </w:pPr>
            <w:r>
              <w:rPr>
                <w:rFonts w:cs="Arial" w:hAnsi="Arial" w:ascii="Arial"/>
              </w:rPr>
              <w:t>126. (</w:t>
            </w:r>
            <w:r w:rsidR="008E67B0">
              <w:rPr>
                <w:rFonts w:cs="Arial" w:hAnsi="Arial" w:ascii="Arial"/>
              </w:rPr>
              <w:t>152.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SIES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Ulica Lavžnik 19, 5290 Šempeter pri Gorici</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19.007,31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3838AE" w:rsidP="0084504A" w:rsidR="008E67B0">
            <w:pPr>
              <w:spacing w:after="200"/>
              <w:jc w:val="center"/>
              <w:rPr>
                <w:rFonts w:cs="Arial" w:hAnsi="Arial" w:ascii="Arial"/>
              </w:rPr>
            </w:pPr>
            <w:r>
              <w:rPr>
                <w:rFonts w:cs="Arial" w:hAnsi="Arial" w:ascii="Arial"/>
              </w:rPr>
              <w:t>127. (</w:t>
            </w:r>
            <w:r w:rsidR="008E67B0">
              <w:rPr>
                <w:rFonts w:cs="Arial" w:hAnsi="Arial" w:ascii="Arial"/>
              </w:rPr>
              <w:t>153.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3838AE" w:rsidR="008E67B0">
            <w:pPr>
              <w:spacing w:after="200"/>
              <w:jc w:val="center"/>
              <w:rPr>
                <w:rFonts w:cs="Arial" w:hAnsi="Arial" w:ascii="Arial"/>
              </w:rPr>
            </w:pPr>
            <w:r>
              <w:rPr>
                <w:rFonts w:cs="Arial" w:hAnsi="Arial" w:ascii="Arial"/>
              </w:rPr>
              <w:t>SIM LIFT GLOBAL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86556440901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Kranjčevićeva 53,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250,00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3838AE" w:rsidP="0084504A" w:rsidR="008E67B0">
            <w:pPr>
              <w:spacing w:after="200"/>
              <w:jc w:val="center"/>
              <w:rPr>
                <w:rFonts w:cs="Arial" w:hAnsi="Arial" w:ascii="Arial"/>
              </w:rPr>
            </w:pPr>
            <w:r>
              <w:rPr>
                <w:rFonts w:cs="Arial" w:hAnsi="Arial" w:ascii="Arial"/>
              </w:rPr>
              <w:t>128. (</w:t>
            </w:r>
            <w:r w:rsidR="008E67B0">
              <w:rPr>
                <w:rFonts w:cs="Arial" w:hAnsi="Arial" w:ascii="Arial"/>
              </w:rPr>
              <w:t>154.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3838AE" w:rsidR="008E67B0">
            <w:pPr>
              <w:spacing w:after="200"/>
              <w:jc w:val="center"/>
              <w:rPr>
                <w:rFonts w:cs="Arial" w:hAnsi="Arial" w:ascii="Arial"/>
              </w:rPr>
            </w:pPr>
            <w:r>
              <w:rPr>
                <w:rFonts w:cs="Arial" w:hAnsi="Arial" w:ascii="Arial"/>
              </w:rPr>
              <w:t xml:space="preserve">SOLANA PAG, </w:t>
            </w:r>
            <w:r w:rsidR="003838AE">
              <w:rPr>
                <w:rFonts w:cs="Arial" w:hAnsi="Arial" w:ascii="Arial"/>
              </w:rPr>
              <w:t>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34949147151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Svilno b.b., 23250 Pag</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43.280,53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3838AE" w:rsidP="0084504A" w:rsidR="008E67B0">
            <w:pPr>
              <w:spacing w:after="200"/>
              <w:jc w:val="center"/>
              <w:rPr>
                <w:rFonts w:cs="Arial" w:hAnsi="Arial" w:ascii="Arial"/>
              </w:rPr>
            </w:pPr>
            <w:r>
              <w:rPr>
                <w:rFonts w:cs="Arial" w:hAnsi="Arial" w:ascii="Arial"/>
              </w:rPr>
              <w:t>129. (</w:t>
            </w:r>
            <w:r w:rsidR="008E67B0">
              <w:rPr>
                <w:rFonts w:cs="Arial" w:hAnsi="Arial" w:ascii="Arial"/>
              </w:rPr>
              <w:t>156.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3838AE" w:rsidR="008E67B0">
            <w:pPr>
              <w:spacing w:after="200"/>
              <w:jc w:val="center"/>
              <w:rPr>
                <w:rFonts w:cs="Arial" w:hAnsi="Arial" w:ascii="Arial"/>
              </w:rPr>
            </w:pPr>
            <w:r>
              <w:rPr>
                <w:rFonts w:cs="Arial" w:hAnsi="Arial" w:ascii="Arial"/>
              </w:rPr>
              <w:t xml:space="preserve">STUBLIĆ IMPEX, </w:t>
            </w:r>
            <w:r w:rsidR="003838AE">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39388757533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Dugoselska 16, 10360 Sesvete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10.222,89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130. (</w:t>
            </w:r>
            <w:r w:rsidR="008E67B0">
              <w:rPr>
                <w:rFonts w:cs="Arial" w:hAnsi="Arial" w:ascii="Arial"/>
              </w:rPr>
              <w:t>157.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67456" w:rsidR="008E67B0">
            <w:pPr>
              <w:spacing w:after="200"/>
              <w:jc w:val="center"/>
              <w:rPr>
                <w:rFonts w:cs="Arial" w:hAnsi="Arial" w:ascii="Arial"/>
              </w:rPr>
            </w:pPr>
            <w:r>
              <w:rPr>
                <w:rFonts w:cs="Arial" w:hAnsi="Arial" w:ascii="Arial"/>
              </w:rPr>
              <w:t xml:space="preserve">STUDIO LIBER </w:t>
            </w:r>
            <w:r w:rsidR="00F67456">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97388920159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Folnegovićeva 10,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7.982,00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131. (</w:t>
            </w:r>
            <w:r w:rsidR="008E67B0">
              <w:rPr>
                <w:rFonts w:cs="Arial" w:hAnsi="Arial" w:ascii="Arial"/>
              </w:rPr>
              <w:t>158.</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TISK tiskara i poslovanje nekretninama - vl. MLADEN SVETEC</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71411072930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Mirka Viriusa 12,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24.602,22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132. (</w:t>
            </w:r>
            <w:r w:rsidR="008E67B0">
              <w:rPr>
                <w:rFonts w:cs="Arial" w:hAnsi="Arial" w:ascii="Arial"/>
              </w:rPr>
              <w:t>159.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67456" w:rsidR="008E67B0">
            <w:pPr>
              <w:spacing w:after="200"/>
              <w:jc w:val="center"/>
              <w:rPr>
                <w:rFonts w:cs="Arial" w:hAnsi="Arial" w:ascii="Arial"/>
              </w:rPr>
            </w:pPr>
            <w:r>
              <w:rPr>
                <w:rFonts w:cs="Arial" w:hAnsi="Arial" w:ascii="Arial"/>
              </w:rPr>
              <w:t xml:space="preserve">SWISSCOLOR </w:t>
            </w:r>
            <w:r w:rsidR="00F67456">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23856222941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Gospodarska br. 2, 10298 Donja Bistra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40.704,01 kn</w:t>
            </w:r>
          </w:p>
        </w:tc>
      </w:tr>
      <w:tr w:rsidTr="0084504A" w:rsidR="008E67B0">
        <w:trPr>
          <w:trHeight w:val="885"/>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133. (</w:t>
            </w:r>
            <w:r w:rsidR="008E67B0">
              <w:rPr>
                <w:rFonts w:cs="Arial" w:hAnsi="Arial" w:ascii="Arial"/>
              </w:rPr>
              <w:t>160.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67456" w:rsidR="008E67B0">
            <w:pPr>
              <w:spacing w:after="200"/>
              <w:jc w:val="center"/>
              <w:rPr>
                <w:rFonts w:cs="Arial" w:hAnsi="Arial" w:ascii="Arial"/>
              </w:rPr>
            </w:pPr>
            <w:r>
              <w:rPr>
                <w:rFonts w:cs="Arial" w:hAnsi="Arial" w:ascii="Arial"/>
              </w:rPr>
              <w:t>TALIA MODEL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96301497574</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Avenija Marina Držića 37,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1.812,50 kn</w:t>
            </w:r>
          </w:p>
        </w:tc>
      </w:tr>
      <w:tr w:rsidTr="0084504A" w:rsidR="008E67B0">
        <w:trPr>
          <w:trHeight w:val="93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134. (</w:t>
            </w:r>
            <w:r w:rsidR="008E67B0">
              <w:rPr>
                <w:rFonts w:cs="Arial" w:hAnsi="Arial" w:ascii="Arial"/>
              </w:rPr>
              <w:t>161.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67456" w:rsidR="008E67B0">
            <w:pPr>
              <w:spacing w:after="200"/>
              <w:jc w:val="center"/>
              <w:rPr>
                <w:rFonts w:cs="Arial" w:hAnsi="Arial" w:ascii="Arial"/>
              </w:rPr>
            </w:pPr>
            <w:r>
              <w:rPr>
                <w:rFonts w:cs="Arial" w:hAnsi="Arial" w:ascii="Arial"/>
              </w:rPr>
              <w:t xml:space="preserve">TEHNIČKI SERVIS </w:t>
            </w:r>
            <w:r w:rsidR="00F67456">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02165880844</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4. Cvjetno Naselje 1/A,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3.576,16 kn</w:t>
            </w:r>
          </w:p>
        </w:tc>
      </w:tr>
      <w:tr w:rsidTr="0084504A" w:rsidR="008E67B0">
        <w:trPr>
          <w:trHeight w:val="945"/>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135. (</w:t>
            </w:r>
            <w:r w:rsidR="008E67B0">
              <w:rPr>
                <w:rFonts w:cs="Arial" w:hAnsi="Arial" w:ascii="Arial"/>
              </w:rPr>
              <w:t>162.</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67456" w:rsidR="008E67B0">
            <w:pPr>
              <w:spacing w:after="200"/>
              <w:jc w:val="center"/>
              <w:rPr>
                <w:rFonts w:cs="Arial" w:hAnsi="Arial" w:ascii="Arial"/>
              </w:rPr>
            </w:pPr>
            <w:r>
              <w:rPr>
                <w:rFonts w:cs="Arial" w:hAnsi="Arial" w:ascii="Arial"/>
              </w:rPr>
              <w:t xml:space="preserve">TEHNOEKSPERT </w:t>
            </w:r>
            <w:r w:rsidR="00F67456">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25974671544</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Vladimira Ruždjaka 9b,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34.750,00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136. (</w:t>
            </w:r>
            <w:r w:rsidR="008E67B0">
              <w:rPr>
                <w:rFonts w:cs="Arial" w:hAnsi="Arial" w:ascii="Arial"/>
              </w:rPr>
              <w:t>163.</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67456" w:rsidR="008E67B0">
            <w:pPr>
              <w:spacing w:after="200"/>
              <w:jc w:val="center"/>
              <w:rPr>
                <w:rFonts w:cs="Arial" w:hAnsi="Arial" w:ascii="Arial"/>
              </w:rPr>
            </w:pPr>
            <w:r>
              <w:rPr>
                <w:rFonts w:cs="Arial" w:hAnsi="Arial" w:ascii="Arial"/>
              </w:rPr>
              <w:t>TEHNOLOGIJA ČISTOĆE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27190064717</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Marina Getaldića 1,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125,00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137. (</w:t>
            </w:r>
            <w:r w:rsidR="008E67B0">
              <w:rPr>
                <w:rFonts w:cs="Arial" w:hAnsi="Arial" w:ascii="Arial"/>
              </w:rPr>
              <w:t>164.</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TELUR d.o.o. za proizvodnju i trgovinu</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64720212310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Dubravkin Trg 5,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4.979,56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138. (</w:t>
            </w:r>
            <w:r w:rsidR="008E67B0">
              <w:rPr>
                <w:rFonts w:cs="Arial" w:hAnsi="Arial" w:ascii="Arial"/>
              </w:rPr>
              <w:t>165.</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67456" w:rsidR="008E67B0">
            <w:pPr>
              <w:spacing w:after="200"/>
              <w:jc w:val="center"/>
              <w:rPr>
                <w:rFonts w:cs="Arial" w:hAnsi="Arial" w:ascii="Arial"/>
              </w:rPr>
            </w:pPr>
            <w:r>
              <w:rPr>
                <w:rFonts w:cs="Arial" w:hAnsi="Arial" w:ascii="Arial"/>
              </w:rPr>
              <w:t>TEMIDA PROJEKT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55584294756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Stenjevečka 42,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5.069,32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139. (</w:t>
            </w:r>
            <w:r w:rsidR="008E67B0">
              <w:rPr>
                <w:rFonts w:cs="Arial" w:hAnsi="Arial" w:ascii="Arial"/>
              </w:rPr>
              <w:t>166.</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 xml:space="preserve">TERAD proizvodnja, trgovina i usluge </w:t>
            </w:r>
            <w:r>
              <w:rPr>
                <w:rFonts w:cs="Arial" w:hAnsi="Arial" w:ascii="Arial"/>
              </w:rPr>
              <w:lastRenderedPageBreak/>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lastRenderedPageBreak/>
              <w:t>22078329702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Gojlanska 41,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79.236,75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lastRenderedPageBreak/>
              <w:t>140. (</w:t>
            </w:r>
            <w:r w:rsidR="008E67B0">
              <w:rPr>
                <w:rFonts w:cs="Arial" w:hAnsi="Arial" w:ascii="Arial"/>
              </w:rPr>
              <w:t>167.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67456" w:rsidR="008E67B0">
            <w:pPr>
              <w:spacing w:after="200"/>
              <w:jc w:val="center"/>
              <w:rPr>
                <w:rFonts w:cs="Arial" w:hAnsi="Arial" w:ascii="Arial"/>
              </w:rPr>
            </w:pPr>
            <w:r>
              <w:rPr>
                <w:rFonts w:cs="Arial" w:hAnsi="Arial" w:ascii="Arial"/>
              </w:rPr>
              <w:t xml:space="preserve">TERMOTISAK, </w:t>
            </w:r>
            <w:r w:rsidR="00F67456">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25738918273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Bernarda Vukasa 28,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8.082,50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141. (</w:t>
            </w:r>
            <w:r w:rsidR="008E67B0">
              <w:rPr>
                <w:rFonts w:cs="Arial" w:hAnsi="Arial" w:ascii="Arial"/>
              </w:rPr>
              <w:t>168.</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F67456" w:rsidR="008E67B0">
            <w:pPr>
              <w:spacing w:after="200"/>
              <w:jc w:val="center"/>
              <w:rPr>
                <w:rFonts w:cs="Arial" w:hAnsi="Arial" w:ascii="Arial"/>
              </w:rPr>
            </w:pPr>
            <w:r>
              <w:rPr>
                <w:rFonts w:cs="Arial" w:hAnsi="Arial" w:ascii="Arial"/>
              </w:rPr>
              <w:t>TERRA PLIN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67127777349</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Dinarski put 1c,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5.625,00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142. (</w:t>
            </w:r>
            <w:r w:rsidR="008E67B0">
              <w:rPr>
                <w:rFonts w:cs="Arial" w:hAnsi="Arial" w:ascii="Arial"/>
              </w:rPr>
              <w:t>169.</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TEXTILCOLOR AG</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Landstrasse 140, 9494 Schaan, Lihtenštajn</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98.431,02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F67456" w:rsidP="0084504A" w:rsidR="008E67B0">
            <w:pPr>
              <w:spacing w:after="200"/>
              <w:jc w:val="center"/>
              <w:rPr>
                <w:rFonts w:cs="Arial" w:hAnsi="Arial" w:ascii="Arial"/>
              </w:rPr>
            </w:pPr>
            <w:r>
              <w:rPr>
                <w:rFonts w:cs="Arial" w:hAnsi="Arial" w:ascii="Arial"/>
              </w:rPr>
              <w:t>143. (</w:t>
            </w:r>
            <w:r w:rsidR="008E67B0">
              <w:rPr>
                <w:rFonts w:cs="Arial" w:hAnsi="Arial" w:ascii="Arial"/>
              </w:rPr>
              <w:t>170.</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55DA8" w:rsidR="008E67B0">
            <w:pPr>
              <w:spacing w:after="200"/>
              <w:jc w:val="center"/>
              <w:rPr>
                <w:rFonts w:cs="Arial" w:hAnsi="Arial" w:ascii="Arial"/>
              </w:rPr>
            </w:pPr>
            <w:r>
              <w:rPr>
                <w:rFonts w:cs="Arial" w:hAnsi="Arial" w:ascii="Arial"/>
              </w:rPr>
              <w:t xml:space="preserve">TISAK </w:t>
            </w:r>
            <w:r w:rsidR="00755DA8">
              <w:rPr>
                <w:rFonts w:cs="Arial" w:hAnsi="Arial" w:ascii="Arial"/>
              </w:rPr>
              <w:t>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75917721668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Slavonska avenija 11a,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213.502,83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755DA8" w:rsidP="0020733D" w:rsidR="008E67B0">
            <w:pPr>
              <w:spacing w:after="200"/>
              <w:jc w:val="center"/>
              <w:rPr>
                <w:rFonts w:cs="Arial" w:hAnsi="Arial" w:ascii="Arial"/>
              </w:rPr>
            </w:pPr>
            <w:r>
              <w:rPr>
                <w:rFonts w:cs="Arial" w:hAnsi="Arial" w:ascii="Arial"/>
              </w:rPr>
              <w:t>14</w:t>
            </w:r>
            <w:r w:rsidR="0020733D">
              <w:rPr>
                <w:rFonts w:cs="Arial" w:hAnsi="Arial" w:ascii="Arial"/>
              </w:rPr>
              <w:t>4</w:t>
            </w:r>
            <w:r>
              <w:rPr>
                <w:rFonts w:cs="Arial" w:hAnsi="Arial" w:ascii="Arial"/>
              </w:rPr>
              <w:t>. (</w:t>
            </w:r>
            <w:r w:rsidR="008E67B0">
              <w:rPr>
                <w:rFonts w:cs="Arial" w:hAnsi="Arial" w:ascii="Arial"/>
              </w:rPr>
              <w:t>171.</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55DA8" w:rsidR="008E67B0">
            <w:pPr>
              <w:spacing w:after="200"/>
              <w:jc w:val="center"/>
              <w:rPr>
                <w:rFonts w:cs="Arial" w:hAnsi="Arial" w:ascii="Arial"/>
              </w:rPr>
            </w:pPr>
            <w:r>
              <w:rPr>
                <w:rFonts w:cs="Arial" w:hAnsi="Arial" w:ascii="Arial"/>
              </w:rPr>
              <w:t>TISKARA REPRINT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91226922948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Kostanjevec 37,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427.249,46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145</w:t>
            </w:r>
            <w:r w:rsidR="00755DA8">
              <w:rPr>
                <w:rFonts w:cs="Arial" w:hAnsi="Arial" w:ascii="Arial"/>
              </w:rPr>
              <w:t>. (</w:t>
            </w:r>
            <w:r w:rsidR="008E67B0">
              <w:rPr>
                <w:rFonts w:cs="Arial" w:hAnsi="Arial" w:ascii="Arial"/>
              </w:rPr>
              <w:t>172.</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55DA8" w:rsidR="008E67B0">
            <w:pPr>
              <w:spacing w:after="200"/>
              <w:jc w:val="center"/>
              <w:rPr>
                <w:rFonts w:cs="Arial" w:hAnsi="Arial" w:ascii="Arial"/>
              </w:rPr>
            </w:pPr>
            <w:r>
              <w:rPr>
                <w:rFonts w:cs="Arial" w:hAnsi="Arial" w:ascii="Arial"/>
              </w:rPr>
              <w:t>TOKIĆ TRGOVINA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68506332477</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Selčinska 22, 10360 Sesvete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153,40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146</w:t>
            </w:r>
            <w:r w:rsidR="00755DA8">
              <w:rPr>
                <w:rFonts w:cs="Arial" w:hAnsi="Arial" w:ascii="Arial"/>
              </w:rPr>
              <w:t>. (</w:t>
            </w:r>
            <w:r w:rsidR="008E67B0">
              <w:rPr>
                <w:rFonts w:cs="Arial" w:hAnsi="Arial" w:ascii="Arial"/>
              </w:rPr>
              <w:t>173.</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55DA8" w:rsidR="008E67B0">
            <w:pPr>
              <w:spacing w:after="200"/>
              <w:jc w:val="center"/>
              <w:rPr>
                <w:rFonts w:cs="Arial" w:hAnsi="Arial" w:ascii="Arial"/>
              </w:rPr>
            </w:pPr>
            <w:r>
              <w:rPr>
                <w:rFonts w:cs="Arial" w:hAnsi="Arial" w:ascii="Arial"/>
              </w:rPr>
              <w:t xml:space="preserve">TORUS </w:t>
            </w:r>
            <w:r w:rsidR="00755DA8">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43070229748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Gmajnje 22,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1.340,00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147</w:t>
            </w:r>
            <w:r w:rsidR="00755DA8">
              <w:rPr>
                <w:rFonts w:cs="Arial" w:hAnsi="Arial" w:ascii="Arial"/>
              </w:rPr>
              <w:t>. (</w:t>
            </w:r>
            <w:r w:rsidR="008E67B0">
              <w:rPr>
                <w:rFonts w:cs="Arial" w:hAnsi="Arial" w:ascii="Arial"/>
              </w:rPr>
              <w:t>174.</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55DA8" w:rsidR="008E67B0">
            <w:pPr>
              <w:spacing w:after="200"/>
              <w:jc w:val="center"/>
              <w:rPr>
                <w:rFonts w:cs="Arial" w:hAnsi="Arial" w:ascii="Arial"/>
              </w:rPr>
            </w:pPr>
            <w:r>
              <w:rPr>
                <w:rFonts w:cs="Arial" w:hAnsi="Arial" w:ascii="Arial"/>
              </w:rPr>
              <w:t xml:space="preserve">TPZ, </w:t>
            </w:r>
            <w:r w:rsidR="00755DA8">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68119083236</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Novoselska 25,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55.764,32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148</w:t>
            </w:r>
            <w:r w:rsidR="00755DA8">
              <w:rPr>
                <w:rFonts w:cs="Arial" w:hAnsi="Arial" w:ascii="Arial"/>
              </w:rPr>
              <w:t>. (</w:t>
            </w:r>
            <w:r w:rsidR="008E67B0">
              <w:rPr>
                <w:rFonts w:cs="Arial" w:hAnsi="Arial" w:ascii="Arial"/>
              </w:rPr>
              <w:t>175.</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TRANS LOGISTIKA, obrt za obavljanje djelatnosti u prijevozu, vl. SANDRA BEBEK</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67223611062</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Nikole Selaka 10, 48000 Koprivnica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8.668,92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149</w:t>
            </w:r>
            <w:r w:rsidR="00755DA8">
              <w:rPr>
                <w:rFonts w:cs="Arial" w:hAnsi="Arial" w:ascii="Arial"/>
              </w:rPr>
              <w:t>. (</w:t>
            </w:r>
            <w:r w:rsidR="008E67B0">
              <w:rPr>
                <w:rFonts w:cs="Arial" w:hAnsi="Arial" w:ascii="Arial"/>
              </w:rPr>
              <w:t>176.</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TRAST NEKRETNINE dioničko društvo, za usluge</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93225891495</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Prisavlje 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1.816,69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150</w:t>
            </w:r>
            <w:r w:rsidR="00755DA8">
              <w:rPr>
                <w:rFonts w:cs="Arial" w:hAnsi="Arial" w:ascii="Arial"/>
              </w:rPr>
              <w:t>. (</w:t>
            </w:r>
            <w:r w:rsidR="008E67B0">
              <w:rPr>
                <w:rFonts w:cs="Arial" w:hAnsi="Arial" w:ascii="Arial"/>
              </w:rPr>
              <w:t>177.</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55DA8" w:rsidR="008E67B0">
            <w:pPr>
              <w:spacing w:after="200"/>
              <w:jc w:val="center"/>
              <w:rPr>
                <w:rFonts w:cs="Arial" w:hAnsi="Arial" w:ascii="Arial"/>
              </w:rPr>
            </w:pPr>
            <w:r>
              <w:rPr>
                <w:rFonts w:cs="Arial" w:hAnsi="Arial" w:ascii="Arial"/>
              </w:rPr>
              <w:t>TRGOPROM-KOZINA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59822408585</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Sotinska 21, 10360 Sesvete</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1.500,00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151</w:t>
            </w:r>
            <w:r w:rsidR="00755DA8">
              <w:rPr>
                <w:rFonts w:cs="Arial" w:hAnsi="Arial" w:ascii="Arial"/>
              </w:rPr>
              <w:t>. (</w:t>
            </w:r>
            <w:r w:rsidR="008E67B0">
              <w:rPr>
                <w:rFonts w:cs="Arial" w:hAnsi="Arial" w:ascii="Arial"/>
              </w:rPr>
              <w:t>178.</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55DA8" w:rsidR="008E67B0">
            <w:pPr>
              <w:spacing w:after="200"/>
              <w:jc w:val="center"/>
              <w:rPr>
                <w:rFonts w:cs="Arial" w:hAnsi="Arial" w:ascii="Arial"/>
              </w:rPr>
            </w:pPr>
            <w:r>
              <w:rPr>
                <w:rFonts w:cs="Arial" w:hAnsi="Arial" w:ascii="Arial"/>
              </w:rPr>
              <w:t>TRIAS MODA j.d.o.o.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21393814940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Salopekova 8,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625,00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152</w:t>
            </w:r>
            <w:r w:rsidR="00755DA8">
              <w:rPr>
                <w:rFonts w:cs="Arial" w:hAnsi="Arial" w:ascii="Arial"/>
              </w:rPr>
              <w:t>. (</w:t>
            </w:r>
            <w:r w:rsidR="008E67B0">
              <w:rPr>
                <w:rFonts w:cs="Arial" w:hAnsi="Arial" w:ascii="Arial"/>
              </w:rPr>
              <w:t>179.</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UDRUGA "OMNIBUS"</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39920790641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Brozova ulica 36/2,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2.000,00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153</w:t>
            </w:r>
            <w:r w:rsidR="00755DA8">
              <w:rPr>
                <w:rFonts w:cs="Arial" w:hAnsi="Arial" w:ascii="Arial"/>
              </w:rPr>
              <w:t>. (</w:t>
            </w:r>
            <w:r w:rsidR="008E67B0">
              <w:rPr>
                <w:rFonts w:cs="Arial" w:hAnsi="Arial" w:ascii="Arial"/>
              </w:rPr>
              <w:t>180.</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55DA8" w:rsidR="008E67B0">
            <w:pPr>
              <w:spacing w:after="200"/>
              <w:jc w:val="center"/>
              <w:rPr>
                <w:rFonts w:cs="Arial" w:hAnsi="Arial" w:ascii="Arial"/>
              </w:rPr>
            </w:pPr>
            <w:r>
              <w:rPr>
                <w:rFonts w:cs="Arial" w:hAnsi="Arial" w:ascii="Arial"/>
              </w:rPr>
              <w:t xml:space="preserve">UNITAS d.d. </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78818992607</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Getaldićeva 1,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130,00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154</w:t>
            </w:r>
            <w:r w:rsidR="00755DA8">
              <w:rPr>
                <w:rFonts w:cs="Arial" w:hAnsi="Arial" w:ascii="Arial"/>
              </w:rPr>
              <w:t>. (</w:t>
            </w:r>
            <w:r w:rsidR="008E67B0">
              <w:rPr>
                <w:rFonts w:cs="Arial" w:hAnsi="Arial" w:ascii="Arial"/>
              </w:rPr>
              <w:t>181.</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 xml:space="preserve">USTANOVA ZA ZDRAVSTVENU SKRB SV. ROK  M.D. za medicinu </w:t>
            </w:r>
            <w:r>
              <w:rPr>
                <w:rFonts w:cs="Arial" w:hAnsi="Arial" w:ascii="Arial"/>
              </w:rPr>
              <w:lastRenderedPageBreak/>
              <w:t>rada</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lastRenderedPageBreak/>
              <w:t>95062951400</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Ulica grada Vukovara 284,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17.451,68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lastRenderedPageBreak/>
              <w:t>155</w:t>
            </w:r>
            <w:r w:rsidR="00755DA8">
              <w:rPr>
                <w:rFonts w:cs="Arial" w:hAnsi="Arial" w:ascii="Arial"/>
              </w:rPr>
              <w:t>. (</w:t>
            </w:r>
            <w:r w:rsidR="008E67B0">
              <w:rPr>
                <w:rFonts w:cs="Arial" w:hAnsi="Arial" w:ascii="Arial"/>
              </w:rPr>
              <w:t>182.</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VEKO usluge i trgovina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68802515461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Kustošijanska 215,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71.162,75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156</w:t>
            </w:r>
            <w:r w:rsidR="00755DA8">
              <w:rPr>
                <w:rFonts w:cs="Arial" w:hAnsi="Arial" w:ascii="Arial"/>
              </w:rPr>
              <w:t>. (</w:t>
            </w:r>
            <w:r w:rsidR="008E67B0">
              <w:rPr>
                <w:rFonts w:cs="Arial" w:hAnsi="Arial" w:ascii="Arial"/>
              </w:rPr>
              <w:t>183.</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55DA8" w:rsidR="008E67B0">
            <w:pPr>
              <w:spacing w:after="200"/>
              <w:jc w:val="center"/>
              <w:rPr>
                <w:rFonts w:cs="Arial" w:hAnsi="Arial" w:ascii="Arial"/>
              </w:rPr>
            </w:pPr>
            <w:r>
              <w:rPr>
                <w:rFonts w:cs="Arial" w:hAnsi="Arial" w:ascii="Arial"/>
              </w:rPr>
              <w:t xml:space="preserve">VELPRO - CENTAR </w:t>
            </w:r>
            <w:r w:rsidR="00755DA8">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46660800468</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Marijana Čavića 1,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263.954,39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157</w:t>
            </w:r>
            <w:r w:rsidR="00755DA8">
              <w:rPr>
                <w:rFonts w:cs="Arial" w:hAnsi="Arial" w:ascii="Arial"/>
              </w:rPr>
              <w:t>. (</w:t>
            </w:r>
            <w:r w:rsidR="008E67B0">
              <w:rPr>
                <w:rFonts w:cs="Arial" w:hAnsi="Arial" w:ascii="Arial"/>
              </w:rPr>
              <w:t>184.</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VIRTEGO GmbH</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Kantgasse 3, 1010 Wien, Austrija</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793.467,05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158</w:t>
            </w:r>
            <w:r w:rsidR="00755DA8">
              <w:rPr>
                <w:rFonts w:cs="Arial" w:hAnsi="Arial" w:ascii="Arial"/>
              </w:rPr>
              <w:t>. (</w:t>
            </w:r>
            <w:r w:rsidR="008E67B0">
              <w:rPr>
                <w:rFonts w:cs="Arial" w:hAnsi="Arial" w:ascii="Arial"/>
              </w:rPr>
              <w:t>186.</w:t>
            </w:r>
            <w:r w:rsidR="00755DA8">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755DA8" w:rsidR="008E67B0">
            <w:pPr>
              <w:spacing w:after="200"/>
              <w:jc w:val="center"/>
              <w:rPr>
                <w:rFonts w:cs="Arial" w:hAnsi="Arial" w:ascii="Arial"/>
              </w:rPr>
            </w:pPr>
            <w:r>
              <w:rPr>
                <w:rFonts w:cs="Arial" w:hAnsi="Arial" w:ascii="Arial"/>
              </w:rPr>
              <w:t xml:space="preserve">VUPAK </w:t>
            </w:r>
            <w:r w:rsidR="00755DA8">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15252974153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Franje Glada 2, 40323 Prelog</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50.347,21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EF1476" w:rsidP="0020733D" w:rsidR="008E67B0">
            <w:pPr>
              <w:spacing w:after="200"/>
              <w:jc w:val="center"/>
              <w:rPr>
                <w:rFonts w:cs="Arial" w:hAnsi="Arial" w:ascii="Arial"/>
              </w:rPr>
            </w:pPr>
            <w:r>
              <w:rPr>
                <w:rFonts w:cs="Arial" w:hAnsi="Arial" w:ascii="Arial"/>
              </w:rPr>
              <w:t>15</w:t>
            </w:r>
            <w:r w:rsidR="0020733D">
              <w:rPr>
                <w:rFonts w:cs="Arial" w:hAnsi="Arial" w:ascii="Arial"/>
              </w:rPr>
              <w:t>9</w:t>
            </w:r>
            <w:r>
              <w:rPr>
                <w:rFonts w:cs="Arial" w:hAnsi="Arial" w:ascii="Arial"/>
              </w:rPr>
              <w:t>. (</w:t>
            </w:r>
            <w:r w:rsidR="008E67B0">
              <w:rPr>
                <w:rFonts w:cs="Arial" w:hAnsi="Arial" w:ascii="Arial"/>
              </w:rPr>
              <w:t>187.</w:t>
            </w:r>
            <w:r>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ZAGREBAČKA BURZA d.d.</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84368186611</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Ivana Lučića 2a/22,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4.817,44 kn</w:t>
            </w:r>
          </w:p>
        </w:tc>
      </w:tr>
      <w:tr w:rsidTr="0084504A" w:rsidR="008E67B0">
        <w:trPr>
          <w:trHeight w:val="60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160</w:t>
            </w:r>
            <w:r w:rsidR="00EF1476">
              <w:rPr>
                <w:rFonts w:cs="Arial" w:hAnsi="Arial" w:ascii="Arial"/>
              </w:rPr>
              <w:t>. (</w:t>
            </w:r>
            <w:r w:rsidR="008E67B0">
              <w:rPr>
                <w:rFonts w:cs="Arial" w:hAnsi="Arial" w:ascii="Arial"/>
              </w:rPr>
              <w:t>188.</w:t>
            </w:r>
            <w:r w:rsidR="00EF1476">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tcPr>
          <w:p w:rsidRDefault="008E67B0" w:rsidP="0084504A" w:rsidR="008E67B0">
            <w:pPr>
              <w:jc w:val="center"/>
              <w:rPr>
                <w:rFonts w:cs="Arial" w:hAnsi="Arial" w:ascii="Arial"/>
              </w:rPr>
            </w:pPr>
          </w:p>
          <w:p w:rsidRDefault="008E67B0" w:rsidP="00EF1476" w:rsidR="008E67B0">
            <w:pPr>
              <w:spacing w:after="200"/>
              <w:jc w:val="center"/>
              <w:rPr>
                <w:rFonts w:cs="Arial" w:hAnsi="Arial" w:ascii="Arial"/>
              </w:rPr>
            </w:pPr>
            <w:r>
              <w:rPr>
                <w:rFonts w:cs="Arial" w:hAnsi="Arial" w:ascii="Arial"/>
              </w:rPr>
              <w:t>ZAGREB NEKRETNINE 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15364543303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Nova Ves 17,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7.152,33 kn</w:t>
            </w:r>
          </w:p>
        </w:tc>
      </w:tr>
      <w:tr w:rsidTr="0084504A" w:rsidR="008E67B0">
        <w:trPr>
          <w:trHeight w:val="1080"/>
        </w:trPr>
        <w:tc>
          <w:tcPr>
            <w:tcW w:type="dxa" w:w="1404"/>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20733D" w:rsidP="0084504A" w:rsidR="008E67B0">
            <w:pPr>
              <w:spacing w:after="200"/>
              <w:jc w:val="center"/>
              <w:rPr>
                <w:rFonts w:cs="Arial" w:hAnsi="Arial" w:ascii="Arial"/>
              </w:rPr>
            </w:pPr>
            <w:r>
              <w:rPr>
                <w:rFonts w:cs="Arial" w:hAnsi="Arial" w:ascii="Arial"/>
              </w:rPr>
              <w:t>161</w:t>
            </w:r>
            <w:r w:rsidR="00EF1476">
              <w:rPr>
                <w:rFonts w:cs="Arial" w:hAnsi="Arial" w:ascii="Arial"/>
              </w:rPr>
              <w:t>. (</w:t>
            </w:r>
            <w:r w:rsidR="008E67B0">
              <w:rPr>
                <w:rFonts w:cs="Arial" w:hAnsi="Arial" w:ascii="Arial"/>
              </w:rPr>
              <w:t>191.</w:t>
            </w:r>
            <w:r w:rsidR="00EF1476">
              <w:rPr>
                <w:rFonts w:cs="Arial" w:hAnsi="Arial" w:ascii="Arial"/>
              </w:rPr>
              <w:t>)</w:t>
            </w:r>
          </w:p>
        </w:tc>
        <w:tc>
          <w:tcPr>
            <w:tcW w:type="dxa" w:w="2282"/>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EF1476" w:rsidR="008E67B0">
            <w:pPr>
              <w:spacing w:after="200"/>
              <w:jc w:val="center"/>
              <w:rPr>
                <w:rFonts w:cs="Arial" w:hAnsi="Arial" w:ascii="Arial"/>
              </w:rPr>
            </w:pPr>
            <w:r>
              <w:rPr>
                <w:rFonts w:cs="Arial" w:hAnsi="Arial" w:ascii="Arial"/>
              </w:rPr>
              <w:t xml:space="preserve">ZAVOD ZA ISTRAŽIVANJE I RAZVOJ SIGURNOSTI </w:t>
            </w:r>
            <w:r w:rsidR="00EF1476">
              <w:rPr>
                <w:rFonts w:cs="Arial" w:hAnsi="Arial" w:ascii="Arial"/>
              </w:rPr>
              <w:t>d.o.o.</w:t>
            </w:r>
          </w:p>
        </w:tc>
        <w:tc>
          <w:tcPr>
            <w:tcW w:type="dxa" w:w="184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05494093403</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vAlign w:val="center"/>
            <w:hideMark/>
          </w:tcPr>
          <w:p w:rsidRDefault="008E67B0" w:rsidP="0084504A" w:rsidR="008E67B0">
            <w:pPr>
              <w:spacing w:after="200"/>
              <w:jc w:val="center"/>
              <w:rPr>
                <w:rFonts w:cs="Arial" w:hAnsi="Arial" w:ascii="Arial"/>
              </w:rPr>
            </w:pPr>
            <w:r>
              <w:rPr>
                <w:rFonts w:cs="Arial" w:hAnsi="Arial" w:ascii="Arial"/>
              </w:rPr>
              <w:t>Ulica grada Vukovara 68, 10000 Zagreb</w:t>
            </w:r>
          </w:p>
        </w:tc>
        <w:tc>
          <w:tcPr>
            <w:tcW w:type="dxa" w:w="2126"/>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8E67B0" w:rsidP="0084504A" w:rsidR="008E67B0">
            <w:pPr>
              <w:spacing w:after="200"/>
              <w:jc w:val="center"/>
              <w:rPr>
                <w:rFonts w:cs="Arial" w:hAnsi="Arial" w:ascii="Arial"/>
              </w:rPr>
            </w:pPr>
            <w:r>
              <w:rPr>
                <w:rFonts w:cs="Arial" w:hAnsi="Arial" w:ascii="Arial"/>
              </w:rPr>
              <w:t>3.556,48 kn</w:t>
            </w:r>
          </w:p>
        </w:tc>
      </w:tr>
    </w:tbl>
    <w:p w:rsidRDefault="00606012" w:rsidP="0008320C" w:rsidR="00606012">
      <w:pPr>
        <w:jc w:val="both"/>
        <w:rPr>
          <w:sz w:val="24"/>
          <w:szCs w:val="24"/>
        </w:rPr>
      </w:pPr>
    </w:p>
    <w:p w:rsidRDefault="00C93914" w:rsidP="00063AA7" w:rsidR="00C93914">
      <w:pPr>
        <w:ind w:firstLine="360"/>
        <w:jc w:val="both"/>
        <w:rPr>
          <w:b/>
        </w:rPr>
      </w:pPr>
    </w:p>
    <w:p w:rsidRDefault="00063AA7" w:rsidP="00063AA7" w:rsidR="00063AA7">
      <w:pPr>
        <w:ind w:firstLine="360"/>
        <w:jc w:val="both"/>
      </w:pPr>
      <w:r>
        <w:rPr>
          <w:b/>
        </w:rPr>
        <w:t>NAPOMENA</w:t>
      </w:r>
      <w:r>
        <w:t>:</w:t>
      </w:r>
    </w:p>
    <w:p w:rsidRDefault="00C93914" w:rsidP="00063AA7" w:rsidR="00C93914">
      <w:pPr>
        <w:ind w:firstLine="708"/>
        <w:jc w:val="both"/>
      </w:pPr>
    </w:p>
    <w:p w:rsidRDefault="00063AA7" w:rsidP="00063AA7" w:rsidR="00063AA7">
      <w:pPr>
        <w:ind w:firstLine="708"/>
        <w:jc w:val="both"/>
      </w:pPr>
      <w:r>
        <w:t>-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predstečajnom i stečajnom postupku ("Narodne novine" broj 197/15), koji mora potpisati i ovjeriti ovlaštena osoba.</w:t>
      </w:r>
      <w:r w:rsidRPr="00CA6224">
        <w:rPr>
          <w:color w:val="484848"/>
        </w:rPr>
        <w:t xml:space="preserve"> </w:t>
      </w:r>
      <w:r w:rsidRPr="00CA6224">
        <w:t xml:space="preserve">Ako je vjerovnik pravna osoba, uz obrazac mora biti priložen dokaz da </w:t>
      </w:r>
      <w:r>
        <w:t xml:space="preserve">ga je potpisala ovlaštena osoba (čl. 58. st. 1. SZ), s time da uz potpis ovlaštene osobe mora biti čitko navedeno njezino ime i prezime kako bi se moglo nedvojbeno utvrditi da se radi o ovlaštenoj osobi. </w:t>
      </w:r>
    </w:p>
    <w:p w:rsidRDefault="00C93914" w:rsidP="00063AA7" w:rsidR="00C93914">
      <w:pPr>
        <w:ind w:firstLine="708"/>
        <w:jc w:val="both"/>
      </w:pPr>
    </w:p>
    <w:p w:rsidRDefault="008E67B0" w:rsidP="00063AA7" w:rsidR="00063AA7">
      <w:pPr>
        <w:ind w:firstLine="708"/>
        <w:jc w:val="both"/>
      </w:pPr>
      <w:r>
        <w:t xml:space="preserve">- ako vjerovnici </w:t>
      </w:r>
      <w:r w:rsidR="00063AA7">
        <w:t>do početka ročišta za glasovanje ne dostave obrazac za glasovanje ili dostave obrazac iz kojeg se ne može nedvojbeno utvrditi kako su glasovali, smatrat će se da su glasovali protiv plana restrukturiranja (čl. 58. st. 1. SZ).</w:t>
      </w:r>
    </w:p>
    <w:p w:rsidRDefault="00C93914" w:rsidP="00063AA7" w:rsidR="00C93914">
      <w:pPr>
        <w:ind w:firstLine="708"/>
        <w:jc w:val="both"/>
      </w:pPr>
    </w:p>
    <w:p w:rsidRDefault="00063AA7" w:rsidP="00063AA7" w:rsidR="00063AA7">
      <w:pPr>
        <w:ind w:firstLine="708"/>
        <w:jc w:val="both"/>
      </w:pPr>
      <w:r>
        <w:t>- ako vjerovnici s pravom glasa nazočni na ročištu za glasovanje ne glasuju ni na tom ročištu, smatrat će se da su glasovali protiv plana restrukturiranja (čl. 58. st. 2. SZ).</w:t>
      </w:r>
    </w:p>
    <w:p w:rsidRDefault="00C93914" w:rsidP="00063AA7" w:rsidR="00C93914">
      <w:pPr>
        <w:ind w:firstLine="708"/>
        <w:jc w:val="both"/>
      </w:pPr>
    </w:p>
    <w:p w:rsidRDefault="00063AA7" w:rsidP="00063AA7" w:rsidR="00063AA7">
      <w:pPr>
        <w:ind w:firstLine="708"/>
        <w:jc w:val="both"/>
      </w:pPr>
      <w:r>
        <w:t>-</w:t>
      </w:r>
      <w:r w:rsidRPr="00B33305">
        <w:rPr>
          <w:color w:val="484848"/>
        </w:rPr>
        <w:t xml:space="preserve"> </w:t>
      </w:r>
      <w:r>
        <w:t>a</w:t>
      </w:r>
      <w:r w:rsidRPr="00B33305">
        <w:t>ko je planom restrukturiranja predloženo smanjenje tražbine Republike Hrvatske, nadležno državno odvjetništvo dužno je zatražiti prethodnu suglasnost ministra nadležnog za financije, odnosno čelnika državnoga tijela iz čijeg djelokruga proizlazi tražbina</w:t>
      </w:r>
      <w:r>
        <w:t xml:space="preserve"> (čl. 54. st. 1. SZ).</w:t>
      </w:r>
    </w:p>
    <w:p w:rsidRDefault="00C93914" w:rsidP="00063AA7" w:rsidR="00C93914">
      <w:pPr>
        <w:ind w:firstLine="708"/>
        <w:jc w:val="both"/>
      </w:pPr>
    </w:p>
    <w:p w:rsidRDefault="00063AA7" w:rsidP="00063AA7" w:rsidR="00063AA7" w:rsidRPr="00EE6BDE">
      <w:pPr>
        <w:ind w:firstLine="708"/>
        <w:jc w:val="both"/>
        <w:rPr>
          <w:color w:val="000000"/>
          <w:szCs w:val="24"/>
        </w:rPr>
      </w:pPr>
      <w:r w:rsidRPr="00EE6BDE">
        <w:t xml:space="preserve">- </w:t>
      </w:r>
      <w:r>
        <w:t>s</w:t>
      </w:r>
      <w:r w:rsidRPr="00EE6BDE">
        <w:rPr>
          <w:color w:val="000000"/>
          <w:szCs w:val="24"/>
        </w:rPr>
        <w:t xml:space="preserve">vaka skupina vjerovnika s pravom glasa odvojeno glasuje o planu restrukturiranja. Pravila o razvrstavanju sudionika u stečajnom planu na odgovarajući način se primjenjuju na </w:t>
      </w:r>
      <w:r w:rsidRPr="00EE6BDE">
        <w:rPr>
          <w:color w:val="000000"/>
          <w:szCs w:val="24"/>
        </w:rPr>
        <w:lastRenderedPageBreak/>
        <w:t>razvrstavanje vjerovnika u predstečajnom postupku</w:t>
      </w:r>
      <w:r>
        <w:rPr>
          <w:color w:val="000000"/>
        </w:rPr>
        <w:t xml:space="preserve"> (čl. 59. st. 1. SZ)</w:t>
      </w:r>
      <w:r w:rsidRPr="00EE6BDE">
        <w:rPr>
          <w:color w:val="000000"/>
          <w:szCs w:val="24"/>
        </w:rPr>
        <w:t>.</w:t>
      </w:r>
      <w:r>
        <w:rPr>
          <w:color w:val="000000"/>
        </w:rPr>
        <w:t xml:space="preserve"> </w:t>
      </w:r>
      <w:r w:rsidRPr="00EE6BDE">
        <w:rPr>
          <w:color w:val="000000"/>
          <w:szCs w:val="24"/>
        </w:rPr>
        <w:t>Smatrat će se da su vjerovnici prihvatili plan restrukturiranja ako je za njega glasovala većina svih vjerovnika i ako u svakoj skupini zbroj tražbina vjerovnika koji su glasovali za plan dvostruko prelazi zbroj tražbina vjerovnika koji su gla</w:t>
      </w:r>
      <w:r>
        <w:rPr>
          <w:color w:val="000000"/>
        </w:rPr>
        <w:t>sovali protiv prihvaćanja plana (čl. 59. st. 2. SZ).</w:t>
      </w:r>
    </w:p>
    <w:p w:rsidRDefault="00063AA7" w:rsidP="00063AA7" w:rsidR="00063AA7" w:rsidRPr="00EE6BDE">
      <w:pPr>
        <w:spacing w:afterAutospacing="true" w:after="100" w:beforeAutospacing="true" w:before="100"/>
        <w:ind w:firstLine="708"/>
        <w:jc w:val="both"/>
        <w:rPr>
          <w:color w:val="000000"/>
          <w:szCs w:val="24"/>
        </w:rPr>
      </w:pPr>
      <w:r>
        <w:rPr>
          <w:color w:val="000000"/>
        </w:rPr>
        <w:t>- v</w:t>
      </w:r>
      <w:r w:rsidRPr="00EE6BDE">
        <w:rPr>
          <w:color w:val="000000"/>
          <w:szCs w:val="24"/>
        </w:rPr>
        <w:t>jerovnici koji imaju neko zajedničko pravo ili čija su prava do nastanka predstečajnoga razloga činila jedinstveno pravo računaju se pri glasovanju kao jedan vjerovnik. Na odgovarajući način postupit će se i s nositeljima razlučnih prava ili prava plodouživanja</w:t>
      </w:r>
      <w:r>
        <w:rPr>
          <w:color w:val="000000"/>
        </w:rPr>
        <w:t xml:space="preserve"> (čl. 59. st. 3. SZ)</w:t>
      </w:r>
      <w:r w:rsidRPr="00EE6BDE">
        <w:rPr>
          <w:color w:val="000000"/>
          <w:szCs w:val="24"/>
        </w:rPr>
        <w:t>.</w:t>
      </w:r>
    </w:p>
    <w:p w:rsidRDefault="001A3910" w:rsidP="00284D5A" w:rsidR="001A3910">
      <w:pPr>
        <w:jc w:val="center"/>
        <w:rPr>
          <w:szCs w:val="22"/>
        </w:rPr>
      </w:pPr>
      <w:r>
        <w:rPr>
          <w:szCs w:val="22"/>
        </w:rPr>
        <w:t xml:space="preserve">U Zagrebu </w:t>
      </w:r>
      <w:r w:rsidR="008E67B0">
        <w:rPr>
          <w:szCs w:val="22"/>
        </w:rPr>
        <w:t>16. veljače 2018</w:t>
      </w:r>
      <w:r>
        <w:rPr>
          <w:szCs w:val="22"/>
        </w:rPr>
        <w:t>.</w:t>
      </w:r>
    </w:p>
    <w:p w:rsidRDefault="001A3910" w:rsidP="005A4ED0" w:rsidR="001A3910">
      <w:pPr>
        <w:rPr>
          <w:szCs w:val="22"/>
        </w:rPr>
      </w:pPr>
    </w:p>
    <w:p w:rsidRDefault="00284D5A" w:rsidP="004B1F00" w:rsidR="00E071A9">
      <w:pPr>
        <w:ind w:left="5760"/>
        <w:jc w:val="center"/>
        <w:rPr>
          <w:szCs w:val="22"/>
        </w:rPr>
      </w:pPr>
      <w:r>
        <w:rPr>
          <w:szCs w:val="22"/>
        </w:rPr>
        <w:t>SUDAC</w:t>
      </w:r>
    </w:p>
    <w:p w:rsidRDefault="00284D5A" w:rsidP="00284D5A" w:rsidR="00284D5A" w:rsidRPr="00304CCF">
      <w:pPr>
        <w:ind w:left="5760"/>
        <w:jc w:val="right"/>
        <w:rPr>
          <w:szCs w:val="22"/>
        </w:rPr>
      </w:pPr>
      <w:r>
        <w:rPr>
          <w:szCs w:val="22"/>
        </w:rPr>
        <w:t xml:space="preserve">mr.sc. </w:t>
      </w:r>
      <w:r w:rsidR="004B1F00">
        <w:rPr>
          <w:szCs w:val="22"/>
        </w:rPr>
        <w:t>Ivana Koštarić Fegeš</w:t>
      </w:r>
      <w:r w:rsidR="00240DE8">
        <w:rPr>
          <w:szCs w:val="22"/>
        </w:rPr>
        <w:t>, v.r.</w:t>
      </w:r>
    </w:p>
    <w:p w:rsidRDefault="005A4ED0" w:rsidP="005A4ED0" w:rsidR="005A4ED0" w:rsidRPr="00304CCF">
      <w:pPr>
        <w:rPr>
          <w:szCs w:val="22"/>
          <w:lang w:eastAsia="en-US"/>
        </w:rPr>
      </w:pPr>
    </w:p>
    <w:p w:rsidRDefault="005A4ED0" w:rsidP="00BE54BF" w:rsidR="005A4ED0">
      <w:pPr>
        <w:ind w:firstLine="708"/>
        <w:jc w:val="both"/>
      </w:pPr>
    </w:p>
    <w:p w:rsidRDefault="00240DE8" w:rsidP="00240DE8" w:rsidR="00240DE8">
      <w:pPr>
        <w:widowControl/>
        <w:overflowPunct/>
        <w:textAlignment w:val="auto"/>
        <w:rPr>
          <w:sz w:val="24"/>
          <w:szCs w:val="24"/>
        </w:rPr>
      </w:pPr>
      <w:r>
        <w:rPr>
          <w:sz w:val="24"/>
          <w:szCs w:val="24"/>
        </w:rPr>
        <w:t>Za točnost otpravka - ovlašteni službenik</w:t>
      </w:r>
    </w:p>
    <w:p w:rsidRDefault="00240DE8" w:rsidP="00240DE8" w:rsidR="00730C70" w:rsidRPr="00730C70">
      <w:pPr>
        <w:jc w:val="both"/>
        <w:rPr>
          <w:sz w:val="24"/>
          <w:szCs w:val="24"/>
        </w:rPr>
      </w:pPr>
      <w:r>
        <w:rPr>
          <w:sz w:val="24"/>
          <w:szCs w:val="24"/>
        </w:rPr>
        <w:t>Katarina Drndelić</w:t>
      </w:r>
    </w:p>
    <w:sectPr w:rsidSect="00FB3C72" w:rsidR="00730C70" w:rsidRPr="00730C70">
      <w:headerReference w:type="default" r:id="rId11"/>
      <w:endnotePr>
        <w:numFmt w:val="decimal"/>
      </w:endnotePr>
      <w:pgSz w:h="15840" w:w="12240"/>
      <w:pgMar w:gutter="0" w:footer="720" w:header="720" w:left="1800" w:bottom="993"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504A" w:rsidR="0084504A">
      <w:r>
        <w:separator/>
      </w:r>
    </w:p>
  </w:endnote>
  <w:endnote w:id="0" w:type="continuationSeparator">
    <w:p w:rsidRDefault="0084504A" w:rsidR="008450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504A" w:rsidR="0084504A">
      <w:r>
        <w:separator/>
      </w:r>
    </w:p>
  </w:footnote>
  <w:footnote w:id="0" w:type="continuationSeparator">
    <w:p w:rsidRDefault="0084504A" w:rsidR="008450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504A" w:rsidR="0084504A">
    <w:pPr>
      <w:pStyle w:val="Zaglavlje"/>
      <w:framePr w:y="1" w:xAlign="center" w:vAnchor="text" w:hAnchor="margin" w:wrap="auto"/>
      <w:widowControl/>
      <w:rPr>
        <w:rStyle w:val="Brojstranice"/>
        <w:sz w:val="22"/>
      </w:rPr>
    </w:pPr>
    <w:r>
      <w:rPr>
        <w:rStyle w:val="Brojstranice"/>
        <w:sz w:val="22"/>
      </w:rPr>
      <w:fldChar w:fldCharType="begin"/>
    </w:r>
    <w:r>
      <w:rPr>
        <w:rStyle w:val="Brojstranice"/>
        <w:sz w:val="22"/>
      </w:rPr>
      <w:instrText xml:space="preserve">page  </w:instrText>
    </w:r>
    <w:r>
      <w:rPr>
        <w:rStyle w:val="Brojstranice"/>
        <w:sz w:val="22"/>
      </w:rPr>
      <w:fldChar w:fldCharType="separate"/>
    </w:r>
    <w:r w:rsidR="00240DE8">
      <w:rPr>
        <w:rStyle w:val="Brojstranice"/>
        <w:noProof/>
        <w:sz w:val="22"/>
      </w:rPr>
      <w:t>1</w:t>
    </w:r>
    <w:r>
      <w:rPr>
        <w:rStyle w:val="Brojstranice"/>
        <w:sz w:val="22"/>
      </w:rPr>
      <w:fldChar w:fldCharType="end"/>
    </w:r>
  </w:p>
  <w:p w:rsidRDefault="0084504A" w:rsidP="009548C5" w:rsidR="0084504A" w:rsidRPr="00186527">
    <w:pPr>
      <w:widowControl/>
      <w:overflowPunct/>
      <w:autoSpaceDE/>
      <w:autoSpaceDN/>
      <w:adjustRightInd/>
      <w:jc w:val="right"/>
      <w:textAlignment w:val="auto"/>
      <w:rPr>
        <w:sz w:val="24"/>
        <w:szCs w:val="24"/>
        <w:lang w:eastAsia="en-US"/>
      </w:rPr>
    </w:pPr>
    <w:r>
      <w:tab/>
    </w:r>
    <w:r>
      <w:tab/>
    </w:r>
    <w:r>
      <w:tab/>
    </w:r>
    <w:r>
      <w:tab/>
    </w:r>
    <w:r>
      <w:tab/>
    </w:r>
    <w:r>
      <w:tab/>
    </w:r>
    <w:r>
      <w:tab/>
    </w:r>
    <w:r>
      <w:tab/>
    </w:r>
    <w:r>
      <w:tab/>
    </w:r>
    <w:r>
      <w:rPr>
        <w:sz w:val="24"/>
        <w:szCs w:val="24"/>
        <w:lang w:eastAsia="en-US"/>
      </w:rPr>
      <w:t>85. St-1503/2017</w:t>
    </w:r>
  </w:p>
  <w:p w:rsidRDefault="0084504A" w:rsidR="0084504A">
    <w:pPr>
      <w:pStyle w:val="Zaglavlje"/>
      <w:widowControl/>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1E5C262E"/>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C10E58"/>
    <w:multiLevelType w:val="hybridMultilevel"/>
    <w:tmpl w:val="137264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309248D"/>
    <w:multiLevelType w:val="hybridMultilevel"/>
    <w:tmpl w:val="E0B88FC8"/>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
    <w:nsid w:val="074626E6"/>
    <w:multiLevelType w:val="hybridMultilevel"/>
    <w:tmpl w:val="E496F03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0A3A05"/>
    <w:multiLevelType w:val="hybridMultilevel"/>
    <w:tmpl w:val="0CB27062"/>
    <w:lvl w:tplc="02D62C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0C1D7911"/>
    <w:multiLevelType w:val="hybridMultilevel"/>
    <w:tmpl w:val="0040D93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E2B35A2"/>
    <w:multiLevelType w:val="hybridMultilevel"/>
    <w:tmpl w:val="004C9D00"/>
    <w:lvl w:tplc="03C27ACA"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AD62FC2"/>
    <w:multiLevelType w:val="hybridMultilevel"/>
    <w:tmpl w:val="B502A486"/>
    <w:lvl w:tplc="F216D5C6" w:ilvl="0">
      <w:start w:val="8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1EEE3D96"/>
    <w:multiLevelType w:val="hybridMultilevel"/>
    <w:tmpl w:val="E3D640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D322535"/>
    <w:multiLevelType w:val="hybridMultilevel"/>
    <w:tmpl w:val="C54EDE4E"/>
    <w:lvl w:tplc="E6642E8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36440451"/>
    <w:multiLevelType w:val="hybridMultilevel"/>
    <w:tmpl w:val="6A047B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D9953B2"/>
    <w:multiLevelType w:val="hybridMultilevel"/>
    <w:tmpl w:val="DE6467CC"/>
    <w:lvl w:tplc="51E4F926"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4">
    <w:nsid w:val="42B142C0"/>
    <w:multiLevelType w:val="hybridMultilevel"/>
    <w:tmpl w:val="CA8AA1AE"/>
    <w:lvl w:tplc="D4348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30F600C"/>
    <w:multiLevelType w:val="hybridMultilevel"/>
    <w:tmpl w:val="EC30A896"/>
    <w:lvl w:tplc="041A000F" w:ilvl="0">
      <w:start w:val="1"/>
      <w:numFmt w:val="decimal"/>
      <w:lvlText w:val="%1."/>
      <w:lvlJc w:val="left"/>
      <w:pPr>
        <w:tabs>
          <w:tab w:pos="644" w:val="num"/>
        </w:tabs>
        <w:ind w:hanging="360" w:left="644"/>
      </w:pPr>
      <w:rPr>
        <w:rFonts w:hint="default"/>
      </w:rPr>
    </w:lvl>
    <w:lvl w:tentative="true" w:tplc="041A0019" w:ilvl="1">
      <w:start w:val="1"/>
      <w:numFmt w:val="lowerLetter"/>
      <w:lvlText w:val="%2."/>
      <w:lvlJc w:val="left"/>
      <w:pPr>
        <w:tabs>
          <w:tab w:pos="1364" w:val="num"/>
        </w:tabs>
        <w:ind w:hanging="360" w:left="1364"/>
      </w:pPr>
    </w:lvl>
    <w:lvl w:tentative="true" w:tplc="041A001B" w:ilvl="2">
      <w:start w:val="1"/>
      <w:numFmt w:val="lowerRoman"/>
      <w:lvlText w:val="%3."/>
      <w:lvlJc w:val="right"/>
      <w:pPr>
        <w:tabs>
          <w:tab w:pos="2084" w:val="num"/>
        </w:tabs>
        <w:ind w:hanging="180" w:left="2084"/>
      </w:pPr>
    </w:lvl>
    <w:lvl w:tentative="true" w:tplc="041A000F" w:ilvl="3">
      <w:start w:val="1"/>
      <w:numFmt w:val="decimal"/>
      <w:lvlText w:val="%4."/>
      <w:lvlJc w:val="left"/>
      <w:pPr>
        <w:tabs>
          <w:tab w:pos="2804" w:val="num"/>
        </w:tabs>
        <w:ind w:hanging="360" w:left="2804"/>
      </w:pPr>
    </w:lvl>
    <w:lvl w:tentative="true" w:tplc="041A0019" w:ilvl="4">
      <w:start w:val="1"/>
      <w:numFmt w:val="lowerLetter"/>
      <w:lvlText w:val="%5."/>
      <w:lvlJc w:val="left"/>
      <w:pPr>
        <w:tabs>
          <w:tab w:pos="3524" w:val="num"/>
        </w:tabs>
        <w:ind w:hanging="360" w:left="3524"/>
      </w:pPr>
    </w:lvl>
    <w:lvl w:tentative="true" w:tplc="041A001B" w:ilvl="5">
      <w:start w:val="1"/>
      <w:numFmt w:val="lowerRoman"/>
      <w:lvlText w:val="%6."/>
      <w:lvlJc w:val="right"/>
      <w:pPr>
        <w:tabs>
          <w:tab w:pos="4244" w:val="num"/>
        </w:tabs>
        <w:ind w:hanging="180" w:left="4244"/>
      </w:pPr>
    </w:lvl>
    <w:lvl w:tentative="true" w:tplc="041A000F" w:ilvl="6">
      <w:start w:val="1"/>
      <w:numFmt w:val="decimal"/>
      <w:lvlText w:val="%7."/>
      <w:lvlJc w:val="left"/>
      <w:pPr>
        <w:tabs>
          <w:tab w:pos="4964" w:val="num"/>
        </w:tabs>
        <w:ind w:hanging="360" w:left="4964"/>
      </w:pPr>
    </w:lvl>
    <w:lvl w:tentative="true" w:tplc="041A0019" w:ilvl="7">
      <w:start w:val="1"/>
      <w:numFmt w:val="lowerLetter"/>
      <w:lvlText w:val="%8."/>
      <w:lvlJc w:val="left"/>
      <w:pPr>
        <w:tabs>
          <w:tab w:pos="5684" w:val="num"/>
        </w:tabs>
        <w:ind w:hanging="360" w:left="5684"/>
      </w:pPr>
    </w:lvl>
    <w:lvl w:tentative="true" w:tplc="041A001B" w:ilvl="8">
      <w:start w:val="1"/>
      <w:numFmt w:val="lowerRoman"/>
      <w:lvlText w:val="%9."/>
      <w:lvlJc w:val="right"/>
      <w:pPr>
        <w:tabs>
          <w:tab w:pos="6404" w:val="num"/>
        </w:tabs>
        <w:ind w:hanging="180" w:left="6404"/>
      </w:pPr>
    </w:lvl>
  </w:abstractNum>
  <w:abstractNum w:abstractNumId="16">
    <w:nsid w:val="4A376C6E"/>
    <w:multiLevelType w:val="hybridMultilevel"/>
    <w:tmpl w:val="23E2F8D4"/>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E2F0590"/>
    <w:multiLevelType w:val="hybridMultilevel"/>
    <w:tmpl w:val="44C0C6A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8D5DE6"/>
    <w:multiLevelType w:val="hybridMultilevel"/>
    <w:tmpl w:val="2E1A0E20"/>
    <w:lvl w:tplc="041A000F" w:ilvl="0">
      <w:start w:val="1"/>
      <w:numFmt w:val="decimal"/>
      <w:lvlText w:val="%1."/>
      <w:lvlJc w:val="left"/>
      <w:pPr>
        <w:tabs>
          <w:tab w:pos="502" w:val="num"/>
        </w:tabs>
        <w:ind w:hanging="360" w:left="502"/>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B847BA4"/>
    <w:multiLevelType w:val="hybridMultilevel"/>
    <w:tmpl w:val="3C98043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FDE6593"/>
    <w:multiLevelType w:val="hybridMultilevel"/>
    <w:tmpl w:val="212E41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05E1086"/>
    <w:multiLevelType w:val="hybridMultilevel"/>
    <w:tmpl w:val="81FAB436"/>
    <w:lvl w:tplc="0948886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7319594D"/>
    <w:multiLevelType w:val="hybridMultilevel"/>
    <w:tmpl w:val="9A509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42A5362"/>
    <w:multiLevelType w:val="hybridMultilevel"/>
    <w:tmpl w:val="A6D49C74"/>
    <w:lvl w:tplc="A2424F0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5">
    <w:nsid w:val="769C0AA7"/>
    <w:multiLevelType w:val="hybridMultilevel"/>
    <w:tmpl w:val="EFBC9160"/>
    <w:lvl w:tplc="50DC82D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77BC478B"/>
    <w:multiLevelType w:val="hybridMultilevel"/>
    <w:tmpl w:val="C6926152"/>
    <w:lvl w:tplc="0C8CA424"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BA94ACA"/>
    <w:multiLevelType w:val="hybridMultilevel"/>
    <w:tmpl w:val="CA1E641A"/>
    <w:lvl w:tplc="EA60EC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7C760C47"/>
    <w:multiLevelType w:val="hybridMultilevel"/>
    <w:tmpl w:val="3FDA0C9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CEF3FA2"/>
    <w:multiLevelType w:val="hybridMultilevel"/>
    <w:tmpl w:val="3B744814"/>
    <w:lvl w:tplc="881C41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0">
    <w:nsid w:val="7E99016F"/>
    <w:multiLevelType w:val="hybridMultilevel"/>
    <w:tmpl w:val="D03C4640"/>
    <w:lvl w:tplc="041A000F"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8"/>
  </w:num>
  <w:num w:numId="3">
    <w:abstractNumId w:val="8"/>
  </w:num>
  <w:num w:numId="4">
    <w:abstractNumId w:val="21"/>
  </w:num>
  <w:num w:numId="5">
    <w:abstractNumId w:val="10"/>
  </w:num>
  <w:num w:numId="6">
    <w:abstractNumId w:val="29"/>
  </w:num>
  <w:num w:numId="7">
    <w:abstractNumId w:val="15"/>
  </w:num>
  <w:num w:numId="8">
    <w:abstractNumId w:val="13"/>
  </w:num>
  <w:num w:numId="9">
    <w:abstractNumId w:val="19"/>
  </w:num>
  <w:num w:numId="10">
    <w:abstractNumId w:val="20"/>
  </w:num>
  <w:num w:numId="11">
    <w:abstractNumId w:val="5"/>
  </w:num>
  <w:num w:numId="12">
    <w:abstractNumId w:val="17"/>
  </w:num>
  <w:num w:numId="13">
    <w:abstractNumId w:val="12"/>
  </w:num>
  <w:num w:numId="14">
    <w:abstractNumId w:val="9"/>
  </w:num>
  <w:num w:numId="15">
    <w:abstractNumId w:val="28"/>
  </w:num>
  <w:num w:numId="16">
    <w:abstractNumId w:val="27"/>
  </w:num>
  <w:num w:numId="17">
    <w:abstractNumId w:val="23"/>
  </w:num>
  <w:num w:numId="18">
    <w:abstractNumId w:val="26"/>
  </w:num>
  <w:num w:numId="19">
    <w:abstractNumId w:val="4"/>
  </w:num>
  <w:num w:numId="20">
    <w:abstractNumId w:val="24"/>
  </w:num>
  <w:num w:numId="21">
    <w:abstractNumId w:val="30"/>
  </w:num>
  <w:num w:numId="22">
    <w:abstractNumId w:val="25"/>
  </w:num>
  <w:num w:numId="23">
    <w:abstractNumId w:val="3"/>
  </w:num>
  <w:num w:numId="24">
    <w:abstractNumId w:val="22"/>
  </w:num>
  <w:num w:numId="25">
    <w:abstractNumId w:val="16"/>
  </w:num>
  <w:num w:numId="26">
    <w:abstractNumId w:val="0"/>
  </w:num>
  <w:num w:numId="27">
    <w:abstractNumId w:val="2"/>
  </w:num>
  <w:num w:numId="28">
    <w:abstractNumId w:val="7"/>
  </w:num>
  <w:num w:numId="29">
    <w:abstractNumId w:val="6"/>
  </w:num>
  <w:num w:numId="30">
    <w:abstractNumId w:val="14"/>
  </w:num>
  <w:num w:numId="3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01A3"/>
    <w:rsid w:val="00002659"/>
    <w:rsid w:val="000043D1"/>
    <w:rsid w:val="00007F22"/>
    <w:rsid w:val="00016A4E"/>
    <w:rsid w:val="00022C22"/>
    <w:rsid w:val="00044AA6"/>
    <w:rsid w:val="00047613"/>
    <w:rsid w:val="00052F0D"/>
    <w:rsid w:val="00062233"/>
    <w:rsid w:val="00063AA7"/>
    <w:rsid w:val="00066414"/>
    <w:rsid w:val="00066ABE"/>
    <w:rsid w:val="00075C29"/>
    <w:rsid w:val="0008320C"/>
    <w:rsid w:val="00086075"/>
    <w:rsid w:val="00094306"/>
    <w:rsid w:val="0009505D"/>
    <w:rsid w:val="00095AF4"/>
    <w:rsid w:val="000A7375"/>
    <w:rsid w:val="000B4473"/>
    <w:rsid w:val="000B77E6"/>
    <w:rsid w:val="000C7EC6"/>
    <w:rsid w:val="000D5CD5"/>
    <w:rsid w:val="000F2587"/>
    <w:rsid w:val="00102033"/>
    <w:rsid w:val="0010442E"/>
    <w:rsid w:val="0010627F"/>
    <w:rsid w:val="00111FCD"/>
    <w:rsid w:val="00124AD3"/>
    <w:rsid w:val="00131331"/>
    <w:rsid w:val="0013410F"/>
    <w:rsid w:val="00137A85"/>
    <w:rsid w:val="00141710"/>
    <w:rsid w:val="0014275F"/>
    <w:rsid w:val="00144406"/>
    <w:rsid w:val="00171B02"/>
    <w:rsid w:val="001728AC"/>
    <w:rsid w:val="001814D2"/>
    <w:rsid w:val="001A3910"/>
    <w:rsid w:val="001A7162"/>
    <w:rsid w:val="001B4698"/>
    <w:rsid w:val="001C271B"/>
    <w:rsid w:val="001C536B"/>
    <w:rsid w:val="001E110C"/>
    <w:rsid w:val="001E1A10"/>
    <w:rsid w:val="001E520A"/>
    <w:rsid w:val="001F41B5"/>
    <w:rsid w:val="0020733D"/>
    <w:rsid w:val="00240DE8"/>
    <w:rsid w:val="00245B4B"/>
    <w:rsid w:val="00245D4A"/>
    <w:rsid w:val="00256E0C"/>
    <w:rsid w:val="00261696"/>
    <w:rsid w:val="002753DC"/>
    <w:rsid w:val="0028317B"/>
    <w:rsid w:val="002837F9"/>
    <w:rsid w:val="00284D5A"/>
    <w:rsid w:val="00287F74"/>
    <w:rsid w:val="00293F0D"/>
    <w:rsid w:val="002958EC"/>
    <w:rsid w:val="002A3D23"/>
    <w:rsid w:val="002B21E4"/>
    <w:rsid w:val="002B348A"/>
    <w:rsid w:val="002C4ED6"/>
    <w:rsid w:val="002D5D14"/>
    <w:rsid w:val="002E6679"/>
    <w:rsid w:val="002F144B"/>
    <w:rsid w:val="00304CCF"/>
    <w:rsid w:val="00320417"/>
    <w:rsid w:val="00322A91"/>
    <w:rsid w:val="003359F4"/>
    <w:rsid w:val="00336E6D"/>
    <w:rsid w:val="00341B5C"/>
    <w:rsid w:val="003756BF"/>
    <w:rsid w:val="0038387C"/>
    <w:rsid w:val="003838AE"/>
    <w:rsid w:val="0039625D"/>
    <w:rsid w:val="00396AEC"/>
    <w:rsid w:val="003B0403"/>
    <w:rsid w:val="003D36DA"/>
    <w:rsid w:val="003F52AB"/>
    <w:rsid w:val="00403370"/>
    <w:rsid w:val="0040415F"/>
    <w:rsid w:val="004266DC"/>
    <w:rsid w:val="00432A70"/>
    <w:rsid w:val="004379E7"/>
    <w:rsid w:val="00444488"/>
    <w:rsid w:val="00453882"/>
    <w:rsid w:val="0045604C"/>
    <w:rsid w:val="00465D35"/>
    <w:rsid w:val="00465E94"/>
    <w:rsid w:val="00470F1E"/>
    <w:rsid w:val="00477007"/>
    <w:rsid w:val="00490C28"/>
    <w:rsid w:val="00495C0B"/>
    <w:rsid w:val="004A1F06"/>
    <w:rsid w:val="004B1F00"/>
    <w:rsid w:val="004C00B0"/>
    <w:rsid w:val="004C0FEF"/>
    <w:rsid w:val="004C265B"/>
    <w:rsid w:val="004E09D3"/>
    <w:rsid w:val="004E24FA"/>
    <w:rsid w:val="004E3042"/>
    <w:rsid w:val="004F5235"/>
    <w:rsid w:val="004F6C62"/>
    <w:rsid w:val="004F6CB5"/>
    <w:rsid w:val="0050581A"/>
    <w:rsid w:val="00522170"/>
    <w:rsid w:val="00535A56"/>
    <w:rsid w:val="00541D91"/>
    <w:rsid w:val="005442FA"/>
    <w:rsid w:val="0055104D"/>
    <w:rsid w:val="005523D6"/>
    <w:rsid w:val="00554FC8"/>
    <w:rsid w:val="00557C10"/>
    <w:rsid w:val="00560E3B"/>
    <w:rsid w:val="00561832"/>
    <w:rsid w:val="00576089"/>
    <w:rsid w:val="00580972"/>
    <w:rsid w:val="00584323"/>
    <w:rsid w:val="005868FC"/>
    <w:rsid w:val="00590B78"/>
    <w:rsid w:val="005A0FCE"/>
    <w:rsid w:val="005A41F3"/>
    <w:rsid w:val="005A4ED0"/>
    <w:rsid w:val="005B3FC7"/>
    <w:rsid w:val="005B6C7C"/>
    <w:rsid w:val="005C01A3"/>
    <w:rsid w:val="005C66EB"/>
    <w:rsid w:val="005C7124"/>
    <w:rsid w:val="005F59DE"/>
    <w:rsid w:val="00606012"/>
    <w:rsid w:val="00606988"/>
    <w:rsid w:val="00614F01"/>
    <w:rsid w:val="00621A15"/>
    <w:rsid w:val="00623ACC"/>
    <w:rsid w:val="0062628A"/>
    <w:rsid w:val="006307C0"/>
    <w:rsid w:val="00631612"/>
    <w:rsid w:val="00634D89"/>
    <w:rsid w:val="006453DC"/>
    <w:rsid w:val="00647472"/>
    <w:rsid w:val="00652623"/>
    <w:rsid w:val="006622FD"/>
    <w:rsid w:val="00663EB5"/>
    <w:rsid w:val="006727E0"/>
    <w:rsid w:val="006851B9"/>
    <w:rsid w:val="00691877"/>
    <w:rsid w:val="006919DF"/>
    <w:rsid w:val="00692374"/>
    <w:rsid w:val="006A4049"/>
    <w:rsid w:val="006B2257"/>
    <w:rsid w:val="006B42D3"/>
    <w:rsid w:val="006B6C59"/>
    <w:rsid w:val="006B7E69"/>
    <w:rsid w:val="006C051C"/>
    <w:rsid w:val="006D7366"/>
    <w:rsid w:val="006E423E"/>
    <w:rsid w:val="006F2C36"/>
    <w:rsid w:val="006F5EF3"/>
    <w:rsid w:val="006F6FDF"/>
    <w:rsid w:val="00701D99"/>
    <w:rsid w:val="00716D63"/>
    <w:rsid w:val="00721396"/>
    <w:rsid w:val="00723D96"/>
    <w:rsid w:val="00725304"/>
    <w:rsid w:val="00727027"/>
    <w:rsid w:val="00727476"/>
    <w:rsid w:val="00730C70"/>
    <w:rsid w:val="007325F3"/>
    <w:rsid w:val="00733B86"/>
    <w:rsid w:val="0074193F"/>
    <w:rsid w:val="00741FFF"/>
    <w:rsid w:val="00743A32"/>
    <w:rsid w:val="007445E3"/>
    <w:rsid w:val="007451F4"/>
    <w:rsid w:val="007457D0"/>
    <w:rsid w:val="00745E1C"/>
    <w:rsid w:val="00752732"/>
    <w:rsid w:val="00755069"/>
    <w:rsid w:val="00755DA8"/>
    <w:rsid w:val="00765DEC"/>
    <w:rsid w:val="00770F95"/>
    <w:rsid w:val="00772453"/>
    <w:rsid w:val="00776382"/>
    <w:rsid w:val="00782587"/>
    <w:rsid w:val="007840E2"/>
    <w:rsid w:val="00784CCD"/>
    <w:rsid w:val="0078667D"/>
    <w:rsid w:val="0079010A"/>
    <w:rsid w:val="00796202"/>
    <w:rsid w:val="007A1080"/>
    <w:rsid w:val="007B0EE0"/>
    <w:rsid w:val="007C48FE"/>
    <w:rsid w:val="007C57D6"/>
    <w:rsid w:val="007D0619"/>
    <w:rsid w:val="007D62CB"/>
    <w:rsid w:val="007E077D"/>
    <w:rsid w:val="007E3F36"/>
    <w:rsid w:val="007E7FF2"/>
    <w:rsid w:val="007F1492"/>
    <w:rsid w:val="007F6DC7"/>
    <w:rsid w:val="007F7204"/>
    <w:rsid w:val="008028E8"/>
    <w:rsid w:val="00810926"/>
    <w:rsid w:val="00813433"/>
    <w:rsid w:val="008224C2"/>
    <w:rsid w:val="0082687D"/>
    <w:rsid w:val="00832A8A"/>
    <w:rsid w:val="008335BA"/>
    <w:rsid w:val="008339B1"/>
    <w:rsid w:val="00836095"/>
    <w:rsid w:val="00841735"/>
    <w:rsid w:val="00841DEB"/>
    <w:rsid w:val="0084504A"/>
    <w:rsid w:val="008521C8"/>
    <w:rsid w:val="0085321F"/>
    <w:rsid w:val="00862F74"/>
    <w:rsid w:val="008631CE"/>
    <w:rsid w:val="008655E1"/>
    <w:rsid w:val="008656B5"/>
    <w:rsid w:val="00872C47"/>
    <w:rsid w:val="008736D7"/>
    <w:rsid w:val="00886B95"/>
    <w:rsid w:val="008A2D64"/>
    <w:rsid w:val="008B000F"/>
    <w:rsid w:val="008B0D67"/>
    <w:rsid w:val="008B2295"/>
    <w:rsid w:val="008D0F37"/>
    <w:rsid w:val="008D3280"/>
    <w:rsid w:val="008D48BE"/>
    <w:rsid w:val="008D61D9"/>
    <w:rsid w:val="008D6F39"/>
    <w:rsid w:val="008E67B0"/>
    <w:rsid w:val="008E6B73"/>
    <w:rsid w:val="009028FF"/>
    <w:rsid w:val="009031D6"/>
    <w:rsid w:val="0091084C"/>
    <w:rsid w:val="00911E28"/>
    <w:rsid w:val="00915E0F"/>
    <w:rsid w:val="009214AF"/>
    <w:rsid w:val="00924724"/>
    <w:rsid w:val="009247B8"/>
    <w:rsid w:val="009469D1"/>
    <w:rsid w:val="009548C5"/>
    <w:rsid w:val="00977DB0"/>
    <w:rsid w:val="00996D59"/>
    <w:rsid w:val="009A1E92"/>
    <w:rsid w:val="009A223F"/>
    <w:rsid w:val="009A2A33"/>
    <w:rsid w:val="009B1362"/>
    <w:rsid w:val="009B4984"/>
    <w:rsid w:val="009C33CB"/>
    <w:rsid w:val="009D0AA9"/>
    <w:rsid w:val="009D27B7"/>
    <w:rsid w:val="009D3447"/>
    <w:rsid w:val="009E02F0"/>
    <w:rsid w:val="009E1153"/>
    <w:rsid w:val="009F7547"/>
    <w:rsid w:val="00A00D7A"/>
    <w:rsid w:val="00A00FF6"/>
    <w:rsid w:val="00A36858"/>
    <w:rsid w:val="00A52562"/>
    <w:rsid w:val="00A56F77"/>
    <w:rsid w:val="00A73B50"/>
    <w:rsid w:val="00A80719"/>
    <w:rsid w:val="00A82547"/>
    <w:rsid w:val="00AA1ECC"/>
    <w:rsid w:val="00AB747D"/>
    <w:rsid w:val="00AC0BAD"/>
    <w:rsid w:val="00AC2769"/>
    <w:rsid w:val="00AC7BBD"/>
    <w:rsid w:val="00AD6975"/>
    <w:rsid w:val="00AE04DF"/>
    <w:rsid w:val="00AE1B30"/>
    <w:rsid w:val="00AE2783"/>
    <w:rsid w:val="00AE6703"/>
    <w:rsid w:val="00AF49FB"/>
    <w:rsid w:val="00AF5564"/>
    <w:rsid w:val="00B054CB"/>
    <w:rsid w:val="00B14C3E"/>
    <w:rsid w:val="00B16929"/>
    <w:rsid w:val="00B2407A"/>
    <w:rsid w:val="00B31684"/>
    <w:rsid w:val="00B36DAC"/>
    <w:rsid w:val="00B44819"/>
    <w:rsid w:val="00B52259"/>
    <w:rsid w:val="00B633AD"/>
    <w:rsid w:val="00B666B2"/>
    <w:rsid w:val="00B66A9B"/>
    <w:rsid w:val="00B73E85"/>
    <w:rsid w:val="00BA3157"/>
    <w:rsid w:val="00BA5BF6"/>
    <w:rsid w:val="00BB0E1F"/>
    <w:rsid w:val="00BB7B71"/>
    <w:rsid w:val="00BC5E18"/>
    <w:rsid w:val="00BD39B0"/>
    <w:rsid w:val="00BE54BF"/>
    <w:rsid w:val="00C049FF"/>
    <w:rsid w:val="00C04E0F"/>
    <w:rsid w:val="00C2051B"/>
    <w:rsid w:val="00C20555"/>
    <w:rsid w:val="00C21763"/>
    <w:rsid w:val="00C21C20"/>
    <w:rsid w:val="00C27330"/>
    <w:rsid w:val="00C37B9E"/>
    <w:rsid w:val="00C406EC"/>
    <w:rsid w:val="00C57B28"/>
    <w:rsid w:val="00C631F7"/>
    <w:rsid w:val="00C64BFE"/>
    <w:rsid w:val="00C918D6"/>
    <w:rsid w:val="00C936A8"/>
    <w:rsid w:val="00C93914"/>
    <w:rsid w:val="00C96ED7"/>
    <w:rsid w:val="00CB6A28"/>
    <w:rsid w:val="00CD0601"/>
    <w:rsid w:val="00CD724B"/>
    <w:rsid w:val="00CF40EE"/>
    <w:rsid w:val="00D001CF"/>
    <w:rsid w:val="00D04979"/>
    <w:rsid w:val="00D42FA9"/>
    <w:rsid w:val="00D461CB"/>
    <w:rsid w:val="00D5238D"/>
    <w:rsid w:val="00D76041"/>
    <w:rsid w:val="00D768D7"/>
    <w:rsid w:val="00D80CBD"/>
    <w:rsid w:val="00D8581C"/>
    <w:rsid w:val="00D97D3D"/>
    <w:rsid w:val="00DB1D18"/>
    <w:rsid w:val="00DD2274"/>
    <w:rsid w:val="00DF150D"/>
    <w:rsid w:val="00DF5A22"/>
    <w:rsid w:val="00E071A9"/>
    <w:rsid w:val="00E1116C"/>
    <w:rsid w:val="00E16080"/>
    <w:rsid w:val="00E228E1"/>
    <w:rsid w:val="00E368AF"/>
    <w:rsid w:val="00E459D8"/>
    <w:rsid w:val="00E46273"/>
    <w:rsid w:val="00E5305B"/>
    <w:rsid w:val="00E64CE0"/>
    <w:rsid w:val="00E658F6"/>
    <w:rsid w:val="00E7077B"/>
    <w:rsid w:val="00E71837"/>
    <w:rsid w:val="00E7204B"/>
    <w:rsid w:val="00E7713A"/>
    <w:rsid w:val="00E868AE"/>
    <w:rsid w:val="00E92E0B"/>
    <w:rsid w:val="00EB50CA"/>
    <w:rsid w:val="00EB66F4"/>
    <w:rsid w:val="00EE141E"/>
    <w:rsid w:val="00EE7824"/>
    <w:rsid w:val="00EF1476"/>
    <w:rsid w:val="00EF4CD3"/>
    <w:rsid w:val="00F144CF"/>
    <w:rsid w:val="00F17B0D"/>
    <w:rsid w:val="00F24C15"/>
    <w:rsid w:val="00F527F0"/>
    <w:rsid w:val="00F5521E"/>
    <w:rsid w:val="00F67456"/>
    <w:rsid w:val="00F67C9C"/>
    <w:rsid w:val="00F73ABE"/>
    <w:rsid w:val="00F90DDA"/>
    <w:rsid w:val="00FA0CE7"/>
    <w:rsid w:val="00FB3C72"/>
    <w:rsid w:val="00FC7AF2"/>
    <w:rsid w:val="00FD2719"/>
    <w:rsid w:val="00FE02A0"/>
    <w:rsid w:val="00FE3569"/>
    <w:rsid w:val="00FE6A50"/>
    <w:rsid w:val="00FF07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List Bullet 2"/>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styleId="Naslov1" w:type="paragraph">
    <w:name w:val="heading 1"/>
    <w:basedOn w:val="Normal"/>
    <w:next w:val="Normal"/>
    <w:link w:val="Naslov1Char"/>
    <w:qFormat/>
    <w:rsid w:val="008E67B0"/>
    <w:pPr>
      <w:keepNext/>
      <w:widowControl/>
      <w:spacing w:after="60" w:before="240"/>
      <w:textAlignment w:val="auto"/>
      <w:outlineLvl w:val="0"/>
    </w:pPr>
    <w:rPr>
      <w:rFonts w:cs="Arial" w:hAnsi="Arial" w:ascii="Arial"/>
      <w:b/>
      <w:bCs/>
      <w:kern w:val="32"/>
      <w:sz w:val="32"/>
      <w:szCs w:val="32"/>
    </w:rPr>
  </w:style>
  <w:style w:styleId="Naslov2" w:type="paragraph">
    <w:name w:val="heading 2"/>
    <w:basedOn w:val="Normal"/>
    <w:next w:val="Normal"/>
    <w:link w:val="Naslov2Char"/>
    <w:semiHidden/>
    <w:unhideWhenUsed/>
    <w:qFormat/>
    <w:rsid w:val="008E67B0"/>
    <w:pPr>
      <w:keepNext/>
      <w:jc w:val="both"/>
      <w:textAlignment w:val="auto"/>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komentara" w:type="paragraph">
    <w:name w:val="annotation text"/>
    <w:basedOn w:val="Normal"/>
    <w:link w:val="TekstkomentaraChar"/>
    <w:rPr>
      <w:sz w:val="20"/>
    </w:rPr>
  </w:style>
  <w:style w:styleId="Tijeloteksta3" w:type="paragraph">
    <w:name w:val="Body Text 3"/>
    <w:basedOn w:val="Normal"/>
    <w:link w:val="Tijeloteksta3Char"/>
    <w:pPr>
      <w:jc w:val="center"/>
    </w:pPr>
    <w:rPr>
      <w:b/>
      <w:sz w:val="20"/>
    </w:rPr>
  </w:style>
  <w:style w:styleId="Zaglavlje" w:type="paragraph">
    <w:name w:val="header"/>
    <w:basedOn w:val="Normal"/>
    <w:link w:val="ZaglavljeChar"/>
    <w:uiPriority w:val="99"/>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true" w:styleId="BodyText21" w:type="paragraph">
    <w:name w:val="Body Text 21"/>
    <w:basedOn w:val="Normal"/>
    <w:pPr>
      <w:ind w:firstLine="720"/>
      <w:jc w:val="both"/>
    </w:pPr>
    <w:rPr>
      <w:lang w:val="en-US"/>
    </w:rPr>
  </w:style>
  <w:style w:styleId="Tekstbalonia" w:type="paragraph">
    <w:name w:val="Balloon Text"/>
    <w:basedOn w:val="Normal"/>
    <w:link w:val="TekstbaloniaChar"/>
    <w:uiPriority w:val="99"/>
    <w:rsid w:val="00663EB5"/>
    <w:rPr>
      <w:rFonts w:cs="Tahoma" w:hAnsi="Tahoma" w:ascii="Tahoma"/>
      <w:sz w:val="16"/>
      <w:szCs w:val="16"/>
    </w:rPr>
  </w:style>
  <w:style w:styleId="Podnoje" w:type="paragraph">
    <w:name w:val="footer"/>
    <w:basedOn w:val="Normal"/>
    <w:link w:val="PodnojeChar"/>
    <w:uiPriority w:val="99"/>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true" w:styleId="TableNormal" w:type="table">
    <w:name w:val="Table Normal"/>
    <w:uiPriority w:val="2"/>
    <w:semiHidden/>
    <w:unhideWhenUsed/>
    <w:qFormat/>
    <w:rsid w:val="00B44819"/>
    <w:pPr>
      <w:widowControl w:val="false"/>
    </w:pPr>
    <w:rPr>
      <w:rFonts w:eastAsia="Calibri" w:hAnsi="Calibri" w:ascii="Calibr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B44819"/>
    <w:pPr>
      <w:overflowPunct/>
      <w:autoSpaceDE/>
      <w:autoSpaceDN/>
      <w:adjustRightInd/>
      <w:textAlignment w:val="auto"/>
    </w:pPr>
    <w:rPr>
      <w:rFonts w:eastAsia="Calibri" w:hAnsi="Calibri" w:ascii="Calibri"/>
      <w:szCs w:val="22"/>
      <w:lang w:eastAsia="en-US" w:val="en-US"/>
    </w:rPr>
  </w:style>
  <w:style w:customStyle="true"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8581C"/>
    <w:rPr>
      <w:color w:val="808080"/>
      <w:bdr w:space="0" w:sz="0" w:color="auto" w:val="none"/>
      <w:shd w:fill="auto" w:color="auto" w:val="clear"/>
    </w:rPr>
  </w:style>
  <w:style w:customStyle="true" w:styleId="eSPISCCParagraphDefaultFont" w:type="character">
    <w:name w:val="eSPIS_CC_Paragraph Default Font"/>
    <w:basedOn w:val="Zadanifontodlomka"/>
    <w:rsid w:val="00D8581C"/>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8581C"/>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581C"/>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581C"/>
    <w:rPr>
      <w:rFonts w:cs="Times New Roman" w:hAnsi="Times New Roman" w:ascii="Times New Roman"/>
      <w:noProof/>
      <w:sz w:val="24"/>
      <w:szCs w:val="24"/>
      <w:bdr w:space="0" w:sz="0" w:color="auto" w:val="none"/>
      <w:shd w:fill="CCFFCC" w:color="auto"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22C22"/>
    <w:rPr>
      <w:rFonts w:hAnsi="Tahoma" w:ascii="Tahoma"/>
      <w:b/>
      <w:color w:val="0000FF"/>
      <w:sz w:val="24"/>
    </w:rPr>
  </w:style>
  <w:style w:styleId="Tijeloteksta" w:type="paragraph">
    <w:name w:val="Body Text"/>
    <w:basedOn w:val="Normal"/>
    <w:link w:val="TijelotekstaChar"/>
    <w:rsid w:val="00580972"/>
    <w:pPr>
      <w:spacing w:after="120"/>
    </w:pPr>
  </w:style>
  <w:style w:customStyle="true"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 w:customStyle="true" w:styleId="Naslov1Char" w:type="character">
    <w:name w:val="Naslov 1 Char"/>
    <w:basedOn w:val="Zadanifontodlomka"/>
    <w:link w:val="Naslov1"/>
    <w:rsid w:val="008E67B0"/>
    <w:rPr>
      <w:rFonts w:cs="Arial" w:hAnsi="Arial" w:ascii="Arial"/>
      <w:b/>
      <w:bCs/>
      <w:kern w:val="32"/>
      <w:sz w:val="32"/>
      <w:szCs w:val="32"/>
    </w:rPr>
  </w:style>
  <w:style w:customStyle="true" w:styleId="Naslov2Char" w:type="character">
    <w:name w:val="Naslov 2 Char"/>
    <w:basedOn w:val="Zadanifontodlomka"/>
    <w:link w:val="Naslov2"/>
    <w:semiHidden/>
    <w:rsid w:val="008E67B0"/>
    <w:rPr>
      <w:b/>
      <w:sz w:val="22"/>
    </w:rPr>
  </w:style>
  <w:style w:customStyle="true" w:styleId="TekstkomentaraChar" w:type="character">
    <w:name w:val="Tekst komentara Char"/>
    <w:basedOn w:val="Zadanifontodlomka"/>
    <w:link w:val="Tekstkomentara"/>
    <w:rsid w:val="008E67B0"/>
  </w:style>
  <w:style w:customStyle="true" w:styleId="ZaglavljeChar" w:type="character">
    <w:name w:val="Zaglavlje Char"/>
    <w:basedOn w:val="Zadanifontodlomka"/>
    <w:link w:val="Zaglavlje"/>
    <w:uiPriority w:val="99"/>
    <w:rsid w:val="008E67B0"/>
    <w:rPr>
      <w:sz w:val="22"/>
    </w:rPr>
  </w:style>
  <w:style w:customStyle="true" w:styleId="PodnojeChar" w:type="character">
    <w:name w:val="Podnožje Char"/>
    <w:basedOn w:val="Zadanifontodlomka"/>
    <w:link w:val="Podnoje"/>
    <w:uiPriority w:val="99"/>
    <w:rsid w:val="008E67B0"/>
    <w:rPr>
      <w:sz w:val="22"/>
    </w:rPr>
  </w:style>
  <w:style w:customStyle="true" w:styleId="NaslovChar" w:type="character">
    <w:name w:val="Naslov Char"/>
    <w:basedOn w:val="Zadanifontodlomka"/>
    <w:link w:val="Naslov"/>
    <w:rsid w:val="008E67B0"/>
    <w:rPr>
      <w:b/>
      <w:sz w:val="22"/>
    </w:rPr>
  </w:style>
  <w:style w:styleId="Naslov" w:type="paragraph">
    <w:name w:val="Title"/>
    <w:basedOn w:val="Normal"/>
    <w:link w:val="NaslovChar"/>
    <w:qFormat/>
    <w:rsid w:val="008E67B0"/>
    <w:pPr>
      <w:jc w:val="center"/>
      <w:textAlignment w:val="auto"/>
    </w:pPr>
    <w:rPr>
      <w:b/>
    </w:rPr>
  </w:style>
  <w:style w:customStyle="true" w:styleId="NaslovChar1" w:type="character">
    <w:name w:val="Naslov Char1"/>
    <w:basedOn w:val="Zadanifontodlomka"/>
    <w:rsid w:val="008E67B0"/>
    <w:rPr>
      <w:rFonts w:cstheme="majorBidi" w:eastAsiaTheme="majorEastAsia" w:hAnsiTheme="majorHAnsi" w:asciiTheme="majorHAnsi"/>
      <w:color w:themeShade="BF" w:themeColor="text2" w:val="17365D"/>
      <w:spacing w:val="5"/>
      <w:kern w:val="28"/>
      <w:sz w:val="52"/>
      <w:szCs w:val="52"/>
    </w:rPr>
  </w:style>
  <w:style w:customStyle="true" w:styleId="Tijeloteksta3Char" w:type="character">
    <w:name w:val="Tijelo teksta 3 Char"/>
    <w:basedOn w:val="Zadanifontodlomka"/>
    <w:link w:val="Tijeloteksta3"/>
    <w:rsid w:val="008E67B0"/>
    <w:rPr>
      <w:b/>
    </w:rPr>
  </w:style>
  <w:style w:customStyle="true" w:styleId="TekstbaloniaChar" w:type="character">
    <w:name w:val="Tekst balončića Char"/>
    <w:basedOn w:val="Zadanifontodlomka"/>
    <w:link w:val="Tekstbalonia"/>
    <w:uiPriority w:val="99"/>
    <w:rsid w:val="008E67B0"/>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List Bullet 2" w:uiPriority="99"/>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rPr>
      <w:sz w:val="22"/>
    </w:rPr>
  </w:style>
  <w:style w:styleId="Naslov1" w:type="paragraph">
    <w:name w:val="heading 1"/>
    <w:basedOn w:val="Normal"/>
    <w:next w:val="Normal"/>
    <w:link w:val="Naslov1Char"/>
    <w:qFormat/>
    <w:rsid w:val="008E67B0"/>
    <w:pPr>
      <w:keepNext/>
      <w:widowControl/>
      <w:spacing w:after="60" w:before="240"/>
      <w:textAlignment w:val="auto"/>
      <w:outlineLvl w:val="0"/>
    </w:pPr>
    <w:rPr>
      <w:rFonts w:ascii="Arial" w:cs="Arial" w:hAnsi="Arial"/>
      <w:b/>
      <w:bCs/>
      <w:kern w:val="32"/>
      <w:sz w:val="32"/>
      <w:szCs w:val="32"/>
    </w:rPr>
  </w:style>
  <w:style w:styleId="Naslov2" w:type="paragraph">
    <w:name w:val="heading 2"/>
    <w:basedOn w:val="Normal"/>
    <w:next w:val="Normal"/>
    <w:link w:val="Naslov2Char"/>
    <w:semiHidden/>
    <w:unhideWhenUsed/>
    <w:qFormat/>
    <w:rsid w:val="008E67B0"/>
    <w:pPr>
      <w:keepNext/>
      <w:jc w:val="both"/>
      <w:textAlignment w:val="auto"/>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link w:val="TekstkomentaraChar"/>
    <w:rPr>
      <w:sz w:val="20"/>
    </w:rPr>
  </w:style>
  <w:style w:styleId="Tijeloteksta3" w:type="paragraph">
    <w:name w:val="Body Text 3"/>
    <w:basedOn w:val="Normal"/>
    <w:link w:val="Tijeloteksta3Char"/>
    <w:pPr>
      <w:jc w:val="center"/>
    </w:pPr>
    <w:rPr>
      <w:b/>
      <w:sz w:val="20"/>
    </w:rPr>
  </w:style>
  <w:style w:styleId="Zaglavlje" w:type="paragraph">
    <w:name w:val="header"/>
    <w:basedOn w:val="Normal"/>
    <w:link w:val="ZaglavljeChar"/>
    <w:uiPriority w:val="99"/>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link w:val="TekstbaloniaChar"/>
    <w:uiPriority w:val="99"/>
    <w:rsid w:val="00663EB5"/>
    <w:rPr>
      <w:rFonts w:ascii="Tahoma" w:cs="Tahoma" w:hAnsi="Tahoma"/>
      <w:sz w:val="16"/>
      <w:szCs w:val="16"/>
    </w:rPr>
  </w:style>
  <w:style w:styleId="Podnoje" w:type="paragraph">
    <w:name w:val="footer"/>
    <w:basedOn w:val="Normal"/>
    <w:link w:val="PodnojeChar"/>
    <w:uiPriority w:val="99"/>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581C"/>
    <w:rPr>
      <w:color w:val="808080"/>
      <w:bdr w:color="auto" w:space="0" w:sz="0" w:val="none"/>
      <w:shd w:color="auto" w:fill="auto" w:val="clear"/>
    </w:rPr>
  </w:style>
  <w:style w:customStyle="1" w:styleId="eSPISCCParagraphDefaultFont" w:type="character">
    <w:name w:val="eSPIS_CC_Paragraph Default Font"/>
    <w:basedOn w:val="Zadanifontodlomka"/>
    <w:rsid w:val="00D8581C"/>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8581C"/>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581C"/>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581C"/>
    <w:rPr>
      <w:rFonts w:ascii="Times New Roman" w:cs="Times New Roman" w:hAnsi="Times New Roman"/>
      <w:noProof/>
      <w:sz w:val="24"/>
      <w:szCs w:val="24"/>
      <w:bdr w:color="auto" w:space="0" w:sz="0" w:val="none"/>
      <w:shd w:color="auto" w:fill="CCFFCC"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22C22"/>
    <w:rPr>
      <w:rFonts w:ascii="Tahoma" w:hAnsi="Tahoma"/>
      <w:b/>
      <w:color w:val="0000FF"/>
      <w:sz w:val="24"/>
    </w:rPr>
  </w:style>
  <w:style w:styleId="Tijeloteksta" w:type="paragraph">
    <w:name w:val="Body Text"/>
    <w:basedOn w:val="Normal"/>
    <w:link w:val="TijelotekstaChar"/>
    <w:rsid w:val="00580972"/>
    <w:pPr>
      <w:spacing w:after="120"/>
    </w:pPr>
  </w:style>
  <w:style w:customStyle="1"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 w:customStyle="1" w:styleId="Naslov1Char" w:type="character">
    <w:name w:val="Naslov 1 Char"/>
    <w:basedOn w:val="Zadanifontodlomka"/>
    <w:link w:val="Naslov1"/>
    <w:rsid w:val="008E67B0"/>
    <w:rPr>
      <w:rFonts w:ascii="Arial" w:cs="Arial" w:hAnsi="Arial"/>
      <w:b/>
      <w:bCs/>
      <w:kern w:val="32"/>
      <w:sz w:val="32"/>
      <w:szCs w:val="32"/>
    </w:rPr>
  </w:style>
  <w:style w:customStyle="1" w:styleId="Naslov2Char" w:type="character">
    <w:name w:val="Naslov 2 Char"/>
    <w:basedOn w:val="Zadanifontodlomka"/>
    <w:link w:val="Naslov2"/>
    <w:semiHidden/>
    <w:rsid w:val="008E67B0"/>
    <w:rPr>
      <w:b/>
      <w:sz w:val="22"/>
    </w:rPr>
  </w:style>
  <w:style w:customStyle="1" w:styleId="TekstkomentaraChar" w:type="character">
    <w:name w:val="Tekst komentara Char"/>
    <w:basedOn w:val="Zadanifontodlomka"/>
    <w:link w:val="Tekstkomentara"/>
    <w:rsid w:val="008E67B0"/>
  </w:style>
  <w:style w:customStyle="1" w:styleId="ZaglavljeChar" w:type="character">
    <w:name w:val="Zaglavlje Char"/>
    <w:basedOn w:val="Zadanifontodlomka"/>
    <w:link w:val="Zaglavlje"/>
    <w:uiPriority w:val="99"/>
    <w:rsid w:val="008E67B0"/>
    <w:rPr>
      <w:sz w:val="22"/>
    </w:rPr>
  </w:style>
  <w:style w:customStyle="1" w:styleId="PodnojeChar" w:type="character">
    <w:name w:val="Podnožje Char"/>
    <w:basedOn w:val="Zadanifontodlomka"/>
    <w:link w:val="Podnoje"/>
    <w:uiPriority w:val="99"/>
    <w:rsid w:val="008E67B0"/>
    <w:rPr>
      <w:sz w:val="22"/>
    </w:rPr>
  </w:style>
  <w:style w:customStyle="1" w:styleId="NaslovChar" w:type="character">
    <w:name w:val="Naslov Char"/>
    <w:basedOn w:val="Zadanifontodlomka"/>
    <w:link w:val="Naslov"/>
    <w:rsid w:val="008E67B0"/>
    <w:rPr>
      <w:b/>
      <w:sz w:val="22"/>
    </w:rPr>
  </w:style>
  <w:style w:styleId="Naslov" w:type="paragraph">
    <w:name w:val="Title"/>
    <w:basedOn w:val="Normal"/>
    <w:link w:val="NaslovChar"/>
    <w:qFormat/>
    <w:rsid w:val="008E67B0"/>
    <w:pPr>
      <w:jc w:val="center"/>
      <w:textAlignment w:val="auto"/>
    </w:pPr>
    <w:rPr>
      <w:b/>
    </w:rPr>
  </w:style>
  <w:style w:customStyle="1" w:styleId="NaslovChar1" w:type="character">
    <w:name w:val="Naslov Char1"/>
    <w:basedOn w:val="Zadanifontodlomka"/>
    <w:rsid w:val="008E67B0"/>
    <w:rPr>
      <w:rFonts w:asciiTheme="majorHAnsi" w:cstheme="majorBidi" w:eastAsiaTheme="majorEastAsia" w:hAnsiTheme="majorHAnsi"/>
      <w:color w:themeColor="text2" w:themeShade="BF" w:val="17365D"/>
      <w:spacing w:val="5"/>
      <w:kern w:val="28"/>
      <w:sz w:val="52"/>
      <w:szCs w:val="52"/>
    </w:rPr>
  </w:style>
  <w:style w:customStyle="1" w:styleId="Tijeloteksta3Char" w:type="character">
    <w:name w:val="Tijelo teksta 3 Char"/>
    <w:basedOn w:val="Zadanifontodlomka"/>
    <w:link w:val="Tijeloteksta3"/>
    <w:rsid w:val="008E67B0"/>
    <w:rPr>
      <w:b/>
    </w:rPr>
  </w:style>
  <w:style w:customStyle="1" w:styleId="TekstbaloniaChar" w:type="character">
    <w:name w:val="Tekst balončića Char"/>
    <w:basedOn w:val="Zadanifontodlomka"/>
    <w:link w:val="Tekstbalonia"/>
    <w:uiPriority w:val="99"/>
    <w:rsid w:val="008E67B0"/>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550170">
      <w:bodyDiv w:val="true"/>
      <w:marLeft w:val="0"/>
      <w:marRight w:val="0"/>
      <w:marTop w:val="0"/>
      <w:marBottom w:val="0"/>
      <w:divBdr>
        <w:top w:space="0" w:sz="0" w:color="auto" w:val="none"/>
        <w:left w:space="0" w:sz="0" w:color="auto" w:val="none"/>
        <w:bottom w:space="0" w:sz="0" w:color="auto" w:val="none"/>
        <w:right w:space="0" w:sz="0" w:color="auto" w:val="none"/>
      </w:divBdr>
    </w:div>
    <w:div w:id="16017953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popis vjerovnika s pravom glasa 
čl. 57. SZ</izvorni_sadrzaj>
    <derivirana_varijabla naziv="DomainObject.Primjedba_1">popis vjerovnika s pravom glasa 
čl. 57. SZ</derivirana_varijabla>
  </DomainObject.Primjedba>
  <DomainObject.Oznaka>
    <izvorni_sadrzaj>St-1503/2017-41</izvorni_sadrzaj>
    <derivirana_varijabla naziv="DomainObject.Oznaka_1">St-1503/2017-41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16</izvorni_sadrzaj>
    <derivirana_varijabla naziv="DomainObject.BrojStranica_1">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St-1503/2017</izvorni_sadrzaj>
    <derivirana_varijabla naziv="DomainObject.Predmet.OznakaBroj_1">St-1503/2017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tvornica čarapa d.d. zastupanog po punomoćniku JUJNOVIĆ LUČIĆ MARKOVIĆ Odvjetničko društvo javno trgovačko društvo</izvorni_sadrzaj>
    <derivirana_varijabla naziv="DomainObject.Predmet.ProtustrankaFormated_1">  JADRAN tvornica čarapa d.d. zastupanog po punomoćniku JUJNOVIĆ LUČIĆ MARKOVIĆ Odvjetničko društvo javno trgovačko društvo</derivirana_varijabla>
  </DomainObject.Predmet.ProtustrankaFormated>
  <DomainObject.Predmet.ProtustrankaFormatedOIB>
    <izvorni_sadrzaj>  JADRAN tvornica čarapa d.d., OIB 46106063049 zastupanog po punomoćniku JUJNOVIĆ LUČIĆ MARKOVIĆ Odvjetničko društvo javno trgovačko društvo</izvorni_sadrzaj>
    <derivirana_varijabla naziv="DomainObject.Predmet.ProtustrankaFormatedOIB_1">  JADRAN tvornica čarapa d.d., OIB 46106063049 zastupanog po punomoćniku JUJNOVIĆ LUČIĆ MARKOVIĆ Odvjetničko društvo javno trgovačko društvo</derivirana_varijabla>
  </DomainObject.Predmet.ProtustrankaFormatedOIB>
  <DomainObject.Predmet.ProtustrankaFormatedWithAdress>
    <izvorni_sadrzaj> JADRAN tvornica čarapa d.d., Vinka Žganeca 2, 10000 Zagreb zastupanog po punomoćniku JUJNOVIĆ LUČIĆ MARKOVIĆ Odvjetničko društvo javno trgovačko društvo</izvorni_sadrzaj>
    <derivirana_varijabla naziv="DomainObject.Predmet.ProtustrankaFormatedWithAdress_1"> JADRAN tvornica čarapa d.d., Vinka Žganeca 2, 10000 Zagreb zastupanog po punomoćniku JUJNOVIĆ LUČIĆ MARKOVIĆ Odvjetničko društvo javno trgovačko društvo</derivirana_varijabla>
  </DomainObject.Predmet.ProtustrankaFormatedWithAdress>
  <DomainObject.Predmet.ProtustrankaFormatedWithAdressOIB>
    <izvorni_sadrzaj> JADRAN tvornica čarapa d.d., OIB 46106063049, Vinka Žganeca 2, 10000 Zagreb zastupanog po punomoćniku JUJNOVIĆ LUČIĆ MARKOVIĆ Odvjetničko društvo javno trgovačko društvo</izvorni_sadrzaj>
    <derivirana_varijabla naziv="DomainObject.Predmet.ProtustrankaFormatedWithAdressOIB_1"> JADRAN tvornica čarapa d.d., OIB 46106063049, Vinka Žganeca 2, 10000 Zagreb zastupanog po punomoćniku JUJNOVIĆ LUČIĆ MARKOVIĆ Odvjetničko društvo javno trgovačko društvo</derivirana_varijabla>
  </DomainObject.Predmet.ProtustrankaFormatedWithAdressOIB>
  <DomainObject.Predmet.ProtustrankaWithAdress>
    <izvorni_sadrzaj>JADRAN tvornica čarapa d.d. Vinka Žganeca 2, 10000 Zagreb</izvorni_sadrzaj>
    <derivirana_varijabla naziv="DomainObject.Predmet.ProtustrankaWithAdress_1">JADRAN tvornica čarapa d.d. Vinka Žganeca 2, 10000 Zagreb</derivirana_varijabla>
  </DomainObject.Predmet.ProtustrankaWithAdress>
  <DomainObject.Predmet.ProtustrankaWithAdressOIB>
    <izvorni_sadrzaj>JADRAN tvornica čarapa d.d., OIB 46106063049, Vinka Žganeca 2, 10000 Zagreb</izvorni_sadrzaj>
    <derivirana_varijabla naziv="DomainObject.Predmet.ProtustrankaWithAdressOIB_1">JADRAN tvornica čarapa d.d., OIB 46106063049, Vinka Žganeca 2, 10000 Zagreb</derivirana_varijabla>
  </DomainObject.Predmet.ProtustrankaWithAdressOIB>
  <DomainObject.Predmet.ProtustrankaNazivFormated>
    <izvorni_sadrzaj>JADRAN tvornica čarapa d.d.</izvorni_sadrzaj>
    <derivirana_varijabla naziv="DomainObject.Predmet.ProtustrankaNazivFormated_1">JADRAN tvornica čarapa d.d.</derivirana_varijabla>
  </DomainObject.Predmet.ProtustrankaNazivFormated>
  <DomainObject.Predmet.ProtustrankaNazivFormatedOIB>
    <izvorni_sadrzaj>JADRAN tvornica čarapa d.d., OIB 46106063049</izvorni_sadrzaj>
    <derivirana_varijabla naziv="DomainObject.Predmet.ProtustrankaNazivFormatedOIB_1">JADRAN tvornica čarapa d.d., OIB 46106063049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 tvornica čarapa d.d.</izvorni_sadrzaj>
    <derivirana_varijabla naziv="DomainObject.Predmet.StrankaFormated_1">  JADRAN tvornica čarapa d.d.</derivirana_varijabla>
  </DomainObject.Predmet.StrankaFormated>
  <DomainObject.Predmet.StrankaFormatedOIB>
    <izvorni_sadrzaj>  JADRAN tvornica čarapa d.d., OIB 46106063049</izvorni_sadrzaj>
    <derivirana_varijabla naziv="DomainObject.Predmet.StrankaFormatedOIB_1">  JADRAN tvornica čarapa d.d., OIB 46106063049</derivirana_varijabla>
  </DomainObject.Predmet.StrankaFormatedOIB>
  <DomainObject.Predmet.StrankaFormatedWithAdress>
    <izvorni_sadrzaj> JADRAN tvornica čarapa d.d., Vinka Žganeca 2, 10000 Zagreb</izvorni_sadrzaj>
    <derivirana_varijabla naziv="DomainObject.Predmet.StrankaFormatedWithAdress_1"> JADRAN tvornica čarapa d.d., Vinka Žganeca 2, 10000 Zagreb</derivirana_varijabla>
  </DomainObject.Predmet.StrankaFormatedWithAdress>
  <DomainObject.Predmet.StrankaFormatedWithAdressOIB>
    <izvorni_sadrzaj> JADRAN tvornica čarapa d.d., OIB 46106063049, Vinka Žganeca 2, 10000 Zagreb</izvorni_sadrzaj>
    <derivirana_varijabla naziv="DomainObject.Predmet.StrankaFormatedWithAdressOIB_1"> JADRAN tvornica čarapa d.d., OIB 46106063049, Vinka Žganeca 2, 10000 Zagreb</derivirana_varijabla>
  </DomainObject.Predmet.StrankaFormatedWithAdressOIB>
  <DomainObject.Predmet.StrankaWithAdress>
    <izvorni_sadrzaj>JADRAN tvornica čarapa d.d. Vinka Žganeca 2,10000 Zagreb</izvorni_sadrzaj>
    <derivirana_varijabla naziv="DomainObject.Predmet.StrankaWithAdress_1">JADRAN tvornica čarapa d.d. Vinka Žganeca 2,10000 Zagreb</derivirana_varijabla>
  </DomainObject.Predmet.StrankaWithAdress>
  <DomainObject.Predmet.StrankaWithAdressOIB>
    <izvorni_sadrzaj>JADRAN tvornica čarapa d.d., OIB 46106063049, Vinka Žganeca 2,10000 Zagreb</izvorni_sadrzaj>
    <derivirana_varijabla naziv="DomainObject.Predmet.StrankaWithAdressOIB_1">JADRAN tvornica čarapa d.d., OIB 46106063049, Vinka Žganeca 2,10000 Zagreb</derivirana_varijabla>
  </DomainObject.Predmet.StrankaWithAdressOIB>
  <DomainObject.Predmet.StrankaNazivFormated>
    <izvorni_sadrzaj>JADRAN tvornica čarapa d.d.</izvorni_sadrzaj>
    <derivirana_varijabla naziv="DomainObject.Predmet.StrankaNazivFormated_1">JADRAN tvornica čarapa d.d.</derivirana_varijabla>
  </DomainObject.Predmet.StrankaNazivFormated>
  <DomainObject.Predmet.StrankaNazivFormatedOIB>
    <izvorni_sadrzaj>JADRAN tvornica čarapa d.d., OIB 46106063049</izvorni_sadrzaj>
    <derivirana_varijabla naziv="DomainObject.Predmet.StrankaNazivFormatedOIB_1">JADRAN tvornica čarapa d.d., OIB 46106063049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JADRAN tvornica čarapa d.d.</item>
    </izvorni_sadrzaj>
    <derivirana_varijabla naziv="DomainObject.Predmet.StrankaListFormated_1">
      <item>JADRAN tvornica čarapa d.d.</item>
    </derivirana_varijabla>
  </DomainObject.Predmet.StrankaListFormated>
  <DomainObject.Predmet.StrankaListFormatedOIB>
    <izvorni_sadrzaj>
      <item>JADRAN tvornica čarapa d.d., OIB 46106063049</item>
    </izvorni_sadrzaj>
    <derivirana_varijabla naziv="DomainObject.Predmet.StrankaListFormatedOIB_1">
      <item>JADRAN tvornica čarapa d.d., OIB 46106063049</item>
    </derivirana_varijabla>
  </DomainObject.Predmet.StrankaListFormatedOIB>
  <DomainObject.Predmet.StrankaListFormatedWithAdress>
    <izvorni_sadrzaj>
      <item>JADRAN tvornica čarapa d.d., Vinka Žganeca 2, 10000 Zagreb</item>
    </izvorni_sadrzaj>
    <derivirana_varijabla naziv="DomainObject.Predmet.StrankaListFormatedWithAdress_1">
      <item>JADRAN tvornica čarapa d.d., Vinka Žganeca 2, 10000 Zagreb</item>
    </derivirana_varijabla>
  </DomainObject.Predmet.StrankaListFormatedWithAdress>
  <DomainObject.Predmet.StrankaListFormatedWithAdressOIB>
    <izvorni_sadrzaj>
      <item>JADRAN tvornica čarapa d.d., OIB 46106063049, Vinka Žganeca 2, 10000 Zagreb</item>
    </izvorni_sadrzaj>
    <derivirana_varijabla naziv="DomainObject.Predmet.StrankaListFormatedWithAdressOIB_1">
      <item>JADRAN tvornica čarapa d.d., OIB 46106063049, Vinka Žganeca 2, 10000 Zagreb</item>
    </derivirana_varijabla>
  </DomainObject.Predmet.StrankaListFormatedWithAdressOIB>
  <DomainObject.Predmet.StrankaListNazivFormated>
    <izvorni_sadrzaj>
      <item>JADRAN tvornica čarapa d.d.</item>
    </izvorni_sadrzaj>
    <derivirana_varijabla naziv="DomainObject.Predmet.StrankaListNazivFormated_1">
      <item>JADRAN tvornica čarapa d.d.</item>
    </derivirana_varijabla>
  </DomainObject.Predmet.StrankaListNazivFormated>
  <DomainObject.Predmet.StrankaListNazivFormatedOIB>
    <izvorni_sadrzaj>
      <item>JADRAN tvornica čarapa d.d., OIB 46106063049</item>
    </izvorni_sadrzaj>
    <derivirana_varijabla naziv="DomainObject.Predmet.StrankaListNazivFormatedOIB_1">
      <item>JADRAN tvornica čarapa d.d., OIB 46106063049</item>
    </derivirana_varijabla>
  </DomainObject.Predmet.StrankaListNazivFormatedOIB>
  <DomainObject.Predmet.ProtuStrankaListFormated>
    <izvorni_sadrzaj>
      <item>JADRAN tvornica čarapa d.d. zastupanog po punomoćniku JUJNOVIĆ LUČIĆ MARKOVIĆ Odvjetničko društvo javno trgovačko društvo</item>
    </izvorni_sadrzaj>
    <derivirana_varijabla naziv="DomainObject.Predmet.ProtuStrankaListFormated_1">
      <item>JADRAN tvornica čarapa d.d. zastupanog po punomoćniku JUJNOVIĆ LUČIĆ MARKOVIĆ Odvjetničko društvo javno trgovačko društvo</item>
    </derivirana_varijabla>
  </DomainObject.Predmet.ProtuStrankaListFormated>
  <DomainObject.Predmet.ProtuStrankaListFormatedOIB>
    <izvorni_sadrzaj>
      <item>JADRAN tvornica čarapa d.d., OIB 46106063049 zastupanog po punomoćniku JUJNOVIĆ LUČIĆ MARKOVIĆ Odvjetničko društvo javno trgovačko društvo</item>
    </izvorni_sadrzaj>
    <derivirana_varijabla naziv="DomainObject.Predmet.ProtuStrankaListFormatedOIB_1">
      <item>JADRAN tvornica čarapa d.d., OIB 46106063049 zastupanog po punomoćniku JUJNOVIĆ LUČIĆ MARKOVIĆ Odvjetničko društvo javno trgovačko društvo</item>
    </derivirana_varijabla>
  </DomainObject.Predmet.ProtuStrankaListFormatedOIB>
  <DomainObject.Predmet.ProtuStrankaListFormatedWithAdress>
    <izvorni_sadrzaj>
      <item>JADRAN tvornica čarapa d.d., Vinka Žganeca 2, 10000 Zagreb zastupanog po punomoćniku JUJNOVIĆ LUČIĆ MARKOVIĆ Odvjetničko društvo javno trgovačko društvo</item>
    </izvorni_sadrzaj>
    <derivirana_varijabla naziv="DomainObject.Predmet.ProtuStrankaListFormatedWithAdress_1">
      <item>JADRAN tvornica čarapa d.d., Vinka Žganeca 2, 10000 Zagreb zastupanog po punomoćniku JUJNOVIĆ LUČIĆ MARKOVIĆ Odvjetničko društvo javno trgovačko društvo</item>
    </derivirana_varijabla>
  </DomainObject.Predmet.ProtuStrankaListFormatedWithAdress>
  <DomainObject.Predmet.ProtuStrankaListFormatedWithAdressOIB>
    <izvorni_sadrzaj>
      <item>JADRAN tvornica čarapa d.d., OIB 46106063049, Vinka Žganeca 2, 10000 Zagreb zastupanog po punomoćniku JUJNOVIĆ LUČIĆ MARKOVIĆ Odvjetničko društvo javno trgovačko društvo</item>
    </izvorni_sadrzaj>
    <derivirana_varijabla naziv="DomainObject.Predmet.ProtuStrankaListFormatedWithAdressOIB_1">
      <item>JADRAN tvornica čarapa d.d., OIB 46106063049, Vinka Žganeca 2, 10000 Zagreb zastupanog po punomoćniku JUJNOVIĆ LUČIĆ MARKOVIĆ Odvjetničko društvo javno trgovačko društvo</item>
    </derivirana_varijabla>
  </DomainObject.Predmet.ProtuStrankaListFormatedWithAdressOIB>
  <DomainObject.Predmet.ProtuStrankaListNazivFormated>
    <izvorni_sadrzaj>
      <item>JADRAN tvornica čarapa d.d.</item>
    </izvorni_sadrzaj>
    <derivirana_varijabla naziv="DomainObject.Predmet.ProtuStrankaListNazivFormated_1">
      <item>JADRAN tvornica čarapa d.d.</item>
    </derivirana_varijabla>
  </DomainObject.Predmet.ProtuStrankaListNazivFormated>
  <DomainObject.Predmet.ProtuStrankaListNazivFormatedOIB>
    <izvorni_sadrzaj>
      <item>JADRAN tvornica čarapa d.d., OIB 46106063049</item>
    </izvorni_sadrzaj>
    <derivirana_varijabla naziv="DomainObject.Predmet.ProtuStrankaListNazivFormatedOIB_1">
      <item>JADRAN tvornica čarapa d.d., OIB 46106063049</item>
    </derivirana_varijabla>
  </DomainObject.Predmet.ProtuStrankaListNazivFormatedOIB>
  <DomainObject.Predmet.OstaliListFormated>
    <izvorni_sadrzaj>
      <item>JUJNOVIĆ LUČIĆ MARKOVIĆ Odvjetničko društvo javno trgovačko društvo punomoćnik sudionika u postupku JADRAN tvornica čarapa d.d.</item>
      <item>OD GOLUBIĆ I PARTNERI j.t.d.</item>
      <item>Deni Barišić</item>
    </izvorni_sadrzaj>
    <derivirana_varijabla naziv="DomainObject.Predmet.OstaliListFormated_1">
      <item>JUJNOVIĆ LUČIĆ MARKOVIĆ Odvjetničko društvo javno trgovačko društvo punomoćnik sudionika u postupku JADRAN tvornica čarapa d.d.</item>
      <item>OD GOLUBIĆ I PARTNERI j.t.d.</item>
      <item>Deni Barišić</item>
    </derivirana_varijabla>
  </DomainObject.Predmet.OstaliListFormated>
  <DomainObject.Predmet.OstaliListFormatedOIB>
    <izvorni_sadrzaj>
      <item>JUJNOVIĆ LUČIĆ MARKOVIĆ Odvjetničko društvo javno trgovačko društvo, OIB 46736017727 punomoćnik sudionika u postupku JADRAN tvornica čarapa d.d.</item>
      <item>OD GOLUBIĆ I PARTNERI j.t.d.</item>
      <item>Deni Barišić, OIB 61970828359</item>
    </izvorni_sadrzaj>
    <derivirana_varijabla naziv="DomainObject.Predmet.OstaliListFormatedOIB_1">
      <item>JUJNOVIĆ LUČIĆ MARKOVIĆ Odvjetničko društvo javno trgovačko društvo, OIB 46736017727 punomoćnik sudionika u postupku JADRAN tvornica čarapa d.d.</item>
      <item>OD GOLUBIĆ I PARTNERI j.t.d.</item>
      <item>Deni Barišić, OIB 61970828359</item>
    </derivirana_varijabla>
  </DomainObject.Predmet.OstaliListFormatedOIB>
  <DomainObject.Predmet.OstaliListFormatedWithAdress>
    <izvorni_sadrzaj>
      <item>JUJNOVIĆ LUČIĆ MARKOVIĆ Odvjetničko društvo javno trgovačko društvo, Strojarska cesta 20, 10000 Zagreb punomoćnik sudionika u postupku JADRAN tvornica čarapa d.d.</item>
      <item>OD GOLUBIĆ I PARTNERI j.t.d., Amruševa 13, 10000 Zagreb</item>
      <item>Deni Barišić, Jelenovački Potok 2 A, 10000 Zagreb</item>
    </izvorni_sadrzaj>
    <derivirana_varijabla naziv="DomainObject.Predmet.OstaliListFormatedWithAdress_1">
      <item>JUJNOVIĆ LUČIĆ MARKOVIĆ Odvjetničko društvo javno trgovačko društvo, Strojarska cesta 20, 10000 Zagreb punomoćnik sudionika u postupku JADRAN tvornica čarapa d.d.</item>
      <item>OD GOLUBIĆ I PARTNERI j.t.d., Amruševa 13, 10000 Zagreb</item>
      <item>Deni Barišić, Jelenovački Potok 2 A,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JADRAN tvornica čarapa d.d.</item>
      <item>OD GOLUBIĆ I PARTNERI j.t.d., Amruševa 13, 10000 Zagreb</item>
      <item>Deni Barišić, OIB 61970828359, Jelenovački Potok 2 A, 10000 Zagreb</item>
    </izvorni_sadrzaj>
    <derivirana_varijabla naziv="DomainObject.Predmet.OstaliListFormatedWithAdressOIB_1">
      <item>JUJNOVIĆ LUČIĆ MARKOVIĆ Odvjetničko društvo javno trgovačko društvo, OIB 46736017727, Strojarska cesta 20, 10000 Zagreb punomoćnik sudionika u postupku JADRAN tvornica čarapa d.d.</item>
      <item>OD GOLUBIĆ I PARTNERI j.t.d., Amruševa 13, 10000 Zagreb</item>
      <item>Deni Barišić, OIB 61970828359, Jelenovački Potok 2 A, 10000 Zagreb</item>
    </derivirana_varijabla>
  </DomainObject.Predmet.OstaliListFormatedWithAdressOIB>
  <DomainObject.Predmet.OstaliListNazivFormated>
    <izvorni_sadrzaj>
      <item>JUJNOVIĆ LUČIĆ MARKOVIĆ Odvjetničko društvo javno trgovačko društvo</item>
      <item>OD GOLUBIĆ I PARTNERI j.t.d.</item>
      <item>Deni Barišić</item>
    </izvorni_sadrzaj>
    <derivirana_varijabla naziv="DomainObject.Predmet.OstaliListNazivFormated_1">
      <item>JUJNOVIĆ LUČIĆ MARKOVIĆ Odvjetničko društvo javno trgovačko društvo</item>
      <item>OD GOLUBIĆ I PARTNERI j.t.d.</item>
      <item>Deni Barišić</item>
    </derivirana_varijabla>
  </DomainObject.Predmet.OstaliListNazivFormated>
  <DomainObject.Predmet.OstaliListNazivFormatedOIB>
    <izvorni_sadrzaj>
      <item>JUJNOVIĆ LUČIĆ MARKOVIĆ Odvjetničko društvo javno trgovačko društvo, OIB 46736017727</item>
      <item>OD GOLUBIĆ I PARTNERI j.t.d.</item>
      <item>Deni Barišić, OIB 61970828359</item>
    </izvorni_sadrzaj>
    <derivirana_varijabla naziv="DomainObject.Predmet.OstaliListNazivFormatedOIB_1">
      <item>JUJNOVIĆ LUČIĆ MARKOVIĆ Odvjetničko društvo javno trgovačko društvo, OIB 46736017727</item>
      <item>OD GOLUBIĆ I PARTNERI j.t.d.</item>
      <item>Deni Barišić, OIB 61970828359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St-1503/2017-41</izvorni_sadrzaj>
    <derivirana_varijabla naziv="DomainObject.PoslovniBrojDokumenta_1">St-1503/2017-41</derivirana_varijabla>
  </DomainObject.PoslovniBrojDokumenta>
  <DomainObject.Predmet.StrankaIDrugi>
    <izvorni_sadrzaj>JADRAN tvornica čarapa d.d.</izvorni_sadrzaj>
    <derivirana_varijabla naziv="DomainObject.Predmet.StrankaIDrugi_1">JADRAN tvornica čarapa d.d.</derivirana_varijabla>
  </DomainObject.Predmet.StrankaIDrugi>
  <DomainObject.Predmet.ProtustrankaIDrugi>
    <izvorni_sadrzaj>JADRAN tvornica čarapa d.d.</izvorni_sadrzaj>
    <derivirana_varijabla naziv="DomainObject.Predmet.ProtustrankaIDrugi_1">JADRAN tvornica čarapa d.d.</derivirana_varijabla>
  </DomainObject.Predmet.ProtustrankaIDrugi>
  <DomainObject.Predmet.StrankaIDrugiAdressOIB>
    <izvorni_sadrzaj>JADRAN tvornica čarapa d.d., OIB 46106063049, Vinka Žganeca 2, 10000 Zagreb</izvorni_sadrzaj>
    <derivirana_varijabla naziv="DomainObject.Predmet.StrankaIDrugiAdressOIB_1">JADRAN tvornica čarapa d.d., OIB 46106063049, Vinka Žganeca 2, 10000 Zagreb</derivirana_varijabla>
  </DomainObject.Predmet.StrankaIDrugiAdressOIB>
  <DomainObject.Predmet.ProtustrankaIDrugiAdressOIB>
    <izvorni_sadrzaj>JADRAN tvornica čarapa d.d., OIB 46106063049, Vinka Žganeca 2, 10000 Zagreb</izvorni_sadrzaj>
    <derivirana_varijabla naziv="DomainObject.Predmet.ProtustrankaIDrugiAdressOIB_1">JADRAN tvornica čarapa d.d., OIB 46106063049, Vinka Žganeca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 tvornica čarapa d.d.</item>
      <item>JADRAN tvornica čarapa d.d.</item>
      <item>JUJNOVIĆ LUČIĆ MARKOVIĆ Odvjetničko društvo javno trgovačko društvo</item>
      <item>OD GOLUBIĆ I PARTNERI j.t.d.</item>
      <item>Deni Barišić</item>
    </izvorni_sadrzaj>
    <derivirana_varijabla naziv="DomainObject.Predmet.SudioniciListNaziv_1">
      <item>JADRAN tvornica čarapa d.d.</item>
      <item>JADRAN tvornica čarapa d.d.</item>
      <item>JUJNOVIĆ LUČIĆ MARKOVIĆ Odvjetničko društvo javno trgovačko društvo</item>
      <item>OD GOLUBIĆ I PARTNERI j.t.d.</item>
      <item>Deni Barišić</item>
    </derivirana_varijabla>
  </DomainObject.Predmet.SudioniciListNaziv>
  <DomainObject.Predmet.SudioniciListAdressOIB>
    <izvorni_sadrzaj>
      <item>JADRAN tvornica čarapa d.d., OIB 46106063049, Vinka Žganeca 2,10000 Zagreb</item>
      <item>JADRAN tvornica čarapa d.d., OIB 46106063049, Vinka Žganeca 2,10000 Zagreb</item>
      <item>JUJNOVIĆ LUČIĆ MARKOVIĆ Odvjetničko društvo javno trgovačko društvo, OIB 46736017727, Strojarska cesta 20,10000 Zagreb</item>
      <item>OD GOLUBIĆ I PARTNERI j.t.d., Amruševa 13,10000 Zagreb</item>
      <item>Deni Barišić, OIB 61970828359, Jelenovački Potok 2 A,10000 Zagreb</item>
    </izvorni_sadrzaj>
    <derivirana_varijabla naziv="DomainObject.Predmet.SudioniciListAdressOIB_1">
      <item>JADRAN tvornica čarapa d.d., OIB 46106063049, Vinka Žganeca 2,10000 Zagreb</item>
      <item>JADRAN tvornica čarapa d.d., OIB 46106063049, Vinka Žganeca 2,10000 Zagreb</item>
      <item>JUJNOVIĆ LUČIĆ MARKOVIĆ Odvjetničko društvo javno trgovačko društvo, OIB 46736017727, Strojarska cesta 20,10000 Zagreb</item>
      <item>OD GOLUBIĆ I PARTNERI j.t.d., Amruševa 13,10000 Zagreb</item>
      <item>Deni Barišić, OIB 61970828359, Jelenovački Potok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46106063049</item>
      <item>, OIB 46106063049</item>
      <item>, OIB 46736017727</item>
      <item>, OIB null</item>
      <item>, OIB 61970828359</item>
    </izvorni_sadrzaj>
    <derivirana_varijabla naziv="DomainObject.Predmet.SudioniciListNazivOIB_1">
      <item>, OIB 46106063049</item>
      <item>, OIB 46106063049</item>
      <item>, OIB 46736017727</item>
      <item>, OIB null</item>
      <item>, OIB 61970828359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7075C4-CFAE-4309-974C-8D85D99961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Galija</properties:Company>
  <properties:Pages>16</properties:Pages>
  <properties:Words>3060</properties:Words>
  <properties:Characters>18188</properties:Characters>
  <properties:Lines>1520</properties:Lines>
  <properties:Paragraphs>954</properties:Paragraphs>
  <properties:TotalTime>146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20431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2017-12-22T10:19:00Z</dcterms:created>
  <dc:creator>Andrea Galic</dc:creator>
  <cp:lastModifiedBy>Katarina Drndelić</cp:lastModifiedBy>
  <cp:lastPrinted>2018-02-16T13:29:00Z</cp:lastPrinted>
  <dcterms:modified xmlns:xsi="http://www.w3.org/2001/XMLSchema-instance" xsi:type="dcterms:W3CDTF">2018-02-19T08:09:00Z</dcterms:modified>
  <cp:revision>65</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St-1503/2017-41 / Odluka - Ostalo</vt:lpwstr>
  </prop:property>
  <prop:property name="CC_coloring" pid="4" fmtid="{D5CDD505-2E9C-101B-9397-08002B2CF9AE}">
    <vt:bool>false</vt:bool>
  </prop:property>
  <prop:property name="BrojStranica" pid="5" fmtid="{D5CDD505-2E9C-101B-9397-08002B2CF9AE}">
    <vt:i4>16</vt:i4>
  </prop:property>
</prop:Properties>
</file>